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CF508E" w:rsidRPr="002730C7" w14:paraId="60A3AE78" w14:textId="77777777" w:rsidTr="00550BD2">
        <w:tc>
          <w:tcPr>
            <w:tcW w:w="3348" w:type="dxa"/>
            <w:shd w:val="clear" w:color="auto" w:fill="auto"/>
          </w:tcPr>
          <w:p w14:paraId="16B197F3" w14:textId="77777777" w:rsidR="00CF508E" w:rsidRPr="002730C7" w:rsidRDefault="00CF508E" w:rsidP="00550BD2">
            <w:pPr>
              <w:rPr>
                <w:lang w:val="pt-BR"/>
              </w:rPr>
            </w:pPr>
          </w:p>
        </w:tc>
        <w:tc>
          <w:tcPr>
            <w:tcW w:w="6660" w:type="dxa"/>
            <w:shd w:val="clear" w:color="auto" w:fill="auto"/>
          </w:tcPr>
          <w:p w14:paraId="361F0F88" w14:textId="77777777" w:rsidR="00CF508E" w:rsidRPr="002730C7" w:rsidRDefault="00CF508E" w:rsidP="00550BD2">
            <w:pPr>
              <w:jc w:val="center"/>
              <w:rPr>
                <w:lang w:val="pt-BR"/>
              </w:rPr>
            </w:pPr>
          </w:p>
        </w:tc>
      </w:tr>
    </w:tbl>
    <w:p w14:paraId="0269182D" w14:textId="77777777" w:rsidR="00CF508E" w:rsidRPr="002730C7" w:rsidRDefault="00F12061" w:rsidP="00CF508E">
      <w:pPr>
        <w:rPr>
          <w:lang w:val="pt-BR"/>
        </w:rPr>
      </w:pPr>
      <w:r>
        <w:rPr>
          <w:noProof/>
          <w:sz w:val="28"/>
          <w:szCs w:val="28"/>
        </w:rPr>
        <mc:AlternateContent>
          <mc:Choice Requires="wps">
            <w:drawing>
              <wp:anchor distT="0" distB="0" distL="114300" distR="114300" simplePos="0" relativeHeight="251656192" behindDoc="0" locked="0" layoutInCell="1" allowOverlap="1" wp14:anchorId="16B9C7B0" wp14:editId="60B85FDB">
                <wp:simplePos x="0" y="0"/>
                <wp:positionH relativeFrom="column">
                  <wp:posOffset>-325755</wp:posOffset>
                </wp:positionH>
                <wp:positionV relativeFrom="paragraph">
                  <wp:posOffset>-236220</wp:posOffset>
                </wp:positionV>
                <wp:extent cx="6324600" cy="9472295"/>
                <wp:effectExtent l="26670" t="20955" r="20955" b="22225"/>
                <wp:wrapNone/>
                <wp:docPr id="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9472295"/>
                        </a:xfrm>
                        <a:prstGeom prst="rect">
                          <a:avLst/>
                        </a:prstGeom>
                        <a:solidFill>
                          <a:srgbClr val="FFFFFF"/>
                        </a:solidFill>
                        <a:ln w="38100" cmpd="dbl">
                          <a:solidFill>
                            <a:srgbClr val="000000"/>
                          </a:solidFill>
                          <a:miter lim="800000"/>
                          <a:headEnd/>
                          <a:tailEnd/>
                        </a:ln>
                      </wps:spPr>
                      <wps:txbx>
                        <w:txbxContent>
                          <w:p w14:paraId="0AC7D595" w14:textId="77777777" w:rsidR="005A252A" w:rsidRPr="00732A6E" w:rsidRDefault="005A252A" w:rsidP="00CF508E">
                            <w:pPr>
                              <w:jc w:val="center"/>
                              <w:rPr>
                                <w:sz w:val="28"/>
                                <w:szCs w:val="28"/>
                                <w:lang w:val="pt-BR"/>
                              </w:rPr>
                            </w:pPr>
                          </w:p>
                          <w:p w14:paraId="2F5977D1" w14:textId="77777777" w:rsidR="005A252A" w:rsidRPr="00732A6E" w:rsidRDefault="005A252A" w:rsidP="00CF508E">
                            <w:pPr>
                              <w:jc w:val="center"/>
                              <w:rPr>
                                <w:i/>
                                <w:iCs/>
                                <w:sz w:val="28"/>
                                <w:szCs w:val="28"/>
                                <w:lang w:val="pt-BR"/>
                              </w:rPr>
                            </w:pPr>
                            <w:r w:rsidRPr="00732A6E">
                              <w:rPr>
                                <w:sz w:val="28"/>
                                <w:szCs w:val="28"/>
                                <w:lang w:val="pt-BR"/>
                              </w:rPr>
                              <w:t>ỦY BAN NHÂN DÂN THÀNH PHỐ HỒ CHÍ MINH</w:t>
                            </w:r>
                          </w:p>
                          <w:p w14:paraId="165659BB" w14:textId="77777777" w:rsidR="005A252A" w:rsidRPr="00732A6E" w:rsidRDefault="005A252A" w:rsidP="00CF508E">
                            <w:pPr>
                              <w:jc w:val="center"/>
                              <w:rPr>
                                <w:b/>
                                <w:iCs/>
                                <w:sz w:val="28"/>
                                <w:szCs w:val="28"/>
                                <w:lang w:val="pt-BR"/>
                              </w:rPr>
                            </w:pPr>
                            <w:r w:rsidRPr="00732A6E">
                              <w:rPr>
                                <w:i/>
                                <w:iCs/>
                                <w:sz w:val="28"/>
                                <w:szCs w:val="28"/>
                                <w:lang w:val="pt-BR"/>
                              </w:rPr>
                              <w:t xml:space="preserve"> </w:t>
                            </w:r>
                            <w:r w:rsidRPr="00732A6E">
                              <w:rPr>
                                <w:b/>
                                <w:iCs/>
                                <w:sz w:val="28"/>
                                <w:szCs w:val="28"/>
                                <w:lang w:val="pt-BR"/>
                              </w:rPr>
                              <w:t xml:space="preserve">TRƯỜNG CAO ĐẲNG LÝ TỰ TRỌNG </w:t>
                            </w:r>
                            <w:r w:rsidRPr="00732A6E">
                              <w:rPr>
                                <w:b/>
                                <w:sz w:val="28"/>
                                <w:szCs w:val="28"/>
                                <w:lang w:val="pt-BR"/>
                              </w:rPr>
                              <w:t>THÀNH PHỐ HỒ CHÍ MINH</w:t>
                            </w:r>
                            <w:r w:rsidRPr="00732A6E">
                              <w:rPr>
                                <w:b/>
                                <w:iCs/>
                                <w:sz w:val="28"/>
                                <w:szCs w:val="28"/>
                                <w:lang w:val="pt-BR"/>
                              </w:rPr>
                              <w:t xml:space="preserve"> </w:t>
                            </w:r>
                          </w:p>
                          <w:p w14:paraId="09BD1562" w14:textId="77777777" w:rsidR="005A252A" w:rsidRPr="00732A6E" w:rsidRDefault="005A252A" w:rsidP="00CF508E">
                            <w:pPr>
                              <w:rPr>
                                <w:lang w:val="fr-FR"/>
                              </w:rPr>
                            </w:pPr>
                          </w:p>
                          <w:p w14:paraId="35E9F7CA" w14:textId="77777777" w:rsidR="005A252A" w:rsidRPr="00732A6E" w:rsidRDefault="005A252A" w:rsidP="00CF508E">
                            <w:pPr>
                              <w:rPr>
                                <w:lang w:val="fr-FR"/>
                              </w:rPr>
                            </w:pPr>
                            <w:r w:rsidRPr="00732A6E">
                              <w:rPr>
                                <w:lang w:val="fr-FR"/>
                              </w:rPr>
                              <w:t xml:space="preserve">                                                            </w:t>
                            </w:r>
                          </w:p>
                          <w:p w14:paraId="6BD3DA25" w14:textId="77777777" w:rsidR="005A252A" w:rsidRPr="00732A6E" w:rsidRDefault="005A252A" w:rsidP="00CF508E">
                            <w:pPr>
                              <w:jc w:val="center"/>
                              <w:rPr>
                                <w:lang w:val="fr-FR"/>
                              </w:rPr>
                            </w:pPr>
                            <w:r w:rsidRPr="007F3738">
                              <w:rPr>
                                <w:noProof/>
                              </w:rPr>
                              <w:drawing>
                                <wp:inline distT="0" distB="0" distL="0" distR="0" wp14:anchorId="4C495BFD" wp14:editId="355ADE97">
                                  <wp:extent cx="3136900" cy="1456694"/>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4331" cy="1488007"/>
                                          </a:xfrm>
                                          <a:prstGeom prst="rect">
                                            <a:avLst/>
                                          </a:prstGeom>
                                          <a:noFill/>
                                          <a:ln>
                                            <a:noFill/>
                                          </a:ln>
                                        </pic:spPr>
                                      </pic:pic>
                                    </a:graphicData>
                                  </a:graphic>
                                </wp:inline>
                              </w:drawing>
                            </w:r>
                          </w:p>
                          <w:p w14:paraId="3964AE82" w14:textId="77777777" w:rsidR="005A252A" w:rsidRPr="00732A6E" w:rsidRDefault="005A252A" w:rsidP="00CF508E">
                            <w:pPr>
                              <w:jc w:val="center"/>
                              <w:rPr>
                                <w:lang w:val="fr-FR"/>
                              </w:rPr>
                            </w:pPr>
                          </w:p>
                          <w:p w14:paraId="66878ECF" w14:textId="77777777" w:rsidR="005A252A" w:rsidRPr="00732A6E" w:rsidRDefault="005A252A" w:rsidP="00CF508E">
                            <w:pPr>
                              <w:jc w:val="center"/>
                              <w:rPr>
                                <w:lang w:val="fr-FR"/>
                              </w:rPr>
                            </w:pPr>
                          </w:p>
                          <w:p w14:paraId="797E9661" w14:textId="77777777" w:rsidR="005A252A" w:rsidRPr="00732A6E" w:rsidRDefault="005A252A" w:rsidP="00CF508E">
                            <w:pPr>
                              <w:jc w:val="center"/>
                              <w:rPr>
                                <w:lang w:val="fr-FR"/>
                              </w:rPr>
                            </w:pPr>
                          </w:p>
                          <w:p w14:paraId="085BF8C2" w14:textId="77777777" w:rsidR="005A252A" w:rsidRPr="00732A6E" w:rsidRDefault="005A252A" w:rsidP="00CF508E">
                            <w:pPr>
                              <w:jc w:val="center"/>
                              <w:rPr>
                                <w:lang w:val="fr-FR"/>
                              </w:rPr>
                            </w:pPr>
                          </w:p>
                          <w:p w14:paraId="4B62E525" w14:textId="77777777" w:rsidR="005A252A" w:rsidRPr="00732A6E" w:rsidRDefault="005A252A" w:rsidP="00CF508E">
                            <w:pPr>
                              <w:jc w:val="center"/>
                              <w:rPr>
                                <w:lang w:val="fr-FR"/>
                              </w:rPr>
                            </w:pPr>
                          </w:p>
                          <w:p w14:paraId="2BFD9EE6" w14:textId="77777777" w:rsidR="005A252A" w:rsidRPr="00732A6E" w:rsidRDefault="005A252A" w:rsidP="00CF508E">
                            <w:pPr>
                              <w:jc w:val="center"/>
                              <w:rPr>
                                <w:b/>
                                <w:bCs/>
                                <w:sz w:val="40"/>
                                <w:szCs w:val="40"/>
                                <w:lang w:val="fr-FR"/>
                              </w:rPr>
                            </w:pPr>
                            <w:r w:rsidRPr="00732A6E">
                              <w:rPr>
                                <w:b/>
                                <w:bCs/>
                                <w:sz w:val="40"/>
                                <w:szCs w:val="40"/>
                                <w:lang w:val="fr-FR"/>
                              </w:rPr>
                              <w:t>SỔ GIÁO ÁN</w:t>
                            </w:r>
                          </w:p>
                          <w:p w14:paraId="3BC5AAF5" w14:textId="77777777" w:rsidR="005A252A" w:rsidRPr="00732A6E" w:rsidRDefault="005A252A" w:rsidP="00CF508E">
                            <w:pPr>
                              <w:jc w:val="center"/>
                              <w:rPr>
                                <w:b/>
                                <w:bCs/>
                                <w:sz w:val="48"/>
                                <w:szCs w:val="48"/>
                                <w:lang w:val="fr-FR"/>
                              </w:rPr>
                            </w:pPr>
                            <w:r w:rsidRPr="00732A6E">
                              <w:rPr>
                                <w:b/>
                                <w:bCs/>
                                <w:sz w:val="48"/>
                                <w:szCs w:val="48"/>
                                <w:lang w:val="fr-FR"/>
                              </w:rPr>
                              <w:t>LÝ THUYẾT</w:t>
                            </w:r>
                          </w:p>
                          <w:p w14:paraId="293C44D5" w14:textId="77777777" w:rsidR="005A252A" w:rsidRPr="00732A6E" w:rsidRDefault="005A252A" w:rsidP="00CF508E">
                            <w:pPr>
                              <w:jc w:val="center"/>
                              <w:rPr>
                                <w:sz w:val="32"/>
                                <w:szCs w:val="32"/>
                                <w:lang w:val="fr-FR"/>
                              </w:rPr>
                            </w:pPr>
                          </w:p>
                          <w:p w14:paraId="08297254" w14:textId="028D15FC" w:rsidR="005A252A" w:rsidRPr="00732A6E" w:rsidRDefault="005A252A" w:rsidP="00CF508E">
                            <w:pPr>
                              <w:rPr>
                                <w:sz w:val="32"/>
                                <w:szCs w:val="32"/>
                                <w:lang w:val="fr-FR"/>
                              </w:rPr>
                            </w:pPr>
                            <w:r w:rsidRPr="00732A6E">
                              <w:rPr>
                                <w:sz w:val="32"/>
                                <w:szCs w:val="32"/>
                                <w:lang w:val="fr-FR"/>
                              </w:rPr>
                              <w:t xml:space="preserve">                                  Môn</w:t>
                            </w:r>
                            <w:r>
                              <w:rPr>
                                <w:sz w:val="32"/>
                                <w:szCs w:val="32"/>
                                <w:lang w:val="fr-FR"/>
                              </w:rPr>
                              <w:t xml:space="preserve"> </w:t>
                            </w:r>
                            <w:r w:rsidRPr="00732A6E">
                              <w:rPr>
                                <w:sz w:val="32"/>
                                <w:szCs w:val="32"/>
                                <w:lang w:val="fr-FR"/>
                              </w:rPr>
                              <w:t xml:space="preserve">học: </w:t>
                            </w:r>
                            <w:r>
                              <w:rPr>
                                <w:sz w:val="32"/>
                                <w:szCs w:val="32"/>
                                <w:lang w:val="fr-FR"/>
                              </w:rPr>
                              <w:t>HÓA HỌC 1C</w:t>
                            </w:r>
                          </w:p>
                          <w:p w14:paraId="3913B6EA" w14:textId="77777777" w:rsidR="005A252A" w:rsidRPr="00732A6E" w:rsidRDefault="005A252A" w:rsidP="00CF508E">
                            <w:pPr>
                              <w:rPr>
                                <w:sz w:val="32"/>
                                <w:szCs w:val="32"/>
                                <w:lang w:val="fr-FR"/>
                              </w:rPr>
                            </w:pPr>
                            <w:r w:rsidRPr="00732A6E">
                              <w:rPr>
                                <w:sz w:val="32"/>
                                <w:szCs w:val="32"/>
                                <w:lang w:val="fr-FR"/>
                              </w:rPr>
                              <w:t xml:space="preserve">                                  Lớp: …………………Khoá: ……………… .</w:t>
                            </w:r>
                          </w:p>
                          <w:p w14:paraId="445D03E7" w14:textId="6082991D" w:rsidR="005A252A" w:rsidRPr="00732A6E" w:rsidRDefault="005A252A" w:rsidP="00CF508E">
                            <w:pPr>
                              <w:rPr>
                                <w:sz w:val="32"/>
                                <w:szCs w:val="32"/>
                                <w:lang w:val="pt-BR"/>
                              </w:rPr>
                            </w:pPr>
                            <w:r w:rsidRPr="00732A6E">
                              <w:rPr>
                                <w:sz w:val="32"/>
                                <w:szCs w:val="32"/>
                                <w:lang w:val="fr-FR"/>
                              </w:rPr>
                              <w:t xml:space="preserve">                                  </w:t>
                            </w:r>
                            <w:r w:rsidRPr="00732A6E">
                              <w:rPr>
                                <w:sz w:val="32"/>
                                <w:szCs w:val="32"/>
                                <w:lang w:val="pt-BR"/>
                              </w:rPr>
                              <w:t xml:space="preserve">Họ và tên giảng viên: </w:t>
                            </w:r>
                            <w:r>
                              <w:rPr>
                                <w:sz w:val="32"/>
                                <w:szCs w:val="32"/>
                                <w:lang w:val="pt-BR"/>
                              </w:rPr>
                              <w:t>TRỊNH KHẮC VŨ.</w:t>
                            </w:r>
                          </w:p>
                          <w:p w14:paraId="3F6B870A" w14:textId="74138797" w:rsidR="005A252A" w:rsidRPr="00732A6E" w:rsidRDefault="005A252A" w:rsidP="00CF508E">
                            <w:pPr>
                              <w:rPr>
                                <w:sz w:val="32"/>
                                <w:szCs w:val="32"/>
                                <w:lang w:val="pt-BR"/>
                              </w:rPr>
                            </w:pPr>
                            <w:r w:rsidRPr="00732A6E">
                              <w:rPr>
                                <w:sz w:val="32"/>
                                <w:szCs w:val="32"/>
                                <w:lang w:val="pt-BR"/>
                              </w:rPr>
                              <w:t xml:space="preserve">                                  Năm học</w:t>
                            </w:r>
                            <w:r>
                              <w:rPr>
                                <w:sz w:val="32"/>
                                <w:szCs w:val="32"/>
                                <w:lang w:val="pt-BR"/>
                              </w:rPr>
                              <w:t>:   2021-2022</w:t>
                            </w:r>
                          </w:p>
                          <w:p w14:paraId="1B286779" w14:textId="77777777" w:rsidR="005A252A" w:rsidRPr="00732A6E" w:rsidRDefault="005A252A" w:rsidP="00CF508E">
                            <w:pPr>
                              <w:rPr>
                                <w:sz w:val="32"/>
                                <w:szCs w:val="32"/>
                                <w:lang w:val="pt-BR"/>
                              </w:rPr>
                            </w:pPr>
                          </w:p>
                          <w:p w14:paraId="78164274" w14:textId="77777777" w:rsidR="005A252A" w:rsidRPr="00732A6E" w:rsidRDefault="005A252A" w:rsidP="00CF508E">
                            <w:pPr>
                              <w:rPr>
                                <w:sz w:val="32"/>
                                <w:szCs w:val="32"/>
                                <w:lang w:val="pt-BR"/>
                              </w:rPr>
                            </w:pPr>
                          </w:p>
                          <w:p w14:paraId="09005082" w14:textId="77777777" w:rsidR="005A252A" w:rsidRPr="00732A6E" w:rsidRDefault="005A252A" w:rsidP="00CF508E">
                            <w:pPr>
                              <w:rPr>
                                <w:sz w:val="32"/>
                                <w:szCs w:val="32"/>
                                <w:lang w:val="pt-BR"/>
                              </w:rPr>
                            </w:pPr>
                          </w:p>
                          <w:p w14:paraId="6C1D4226" w14:textId="77777777" w:rsidR="005A252A" w:rsidRPr="00732A6E" w:rsidRDefault="005A252A" w:rsidP="00CF508E">
                            <w:pPr>
                              <w:rPr>
                                <w:sz w:val="32"/>
                                <w:szCs w:val="32"/>
                                <w:lang w:val="pt-BR"/>
                              </w:rPr>
                            </w:pPr>
                          </w:p>
                          <w:p w14:paraId="397F8B1D" w14:textId="77777777" w:rsidR="005A252A" w:rsidRPr="00732A6E" w:rsidRDefault="005A252A" w:rsidP="00CF508E">
                            <w:pPr>
                              <w:rPr>
                                <w:sz w:val="32"/>
                                <w:szCs w:val="32"/>
                                <w:lang w:val="pt-BR"/>
                              </w:rPr>
                            </w:pPr>
                          </w:p>
                          <w:p w14:paraId="6D08B32C" w14:textId="77777777" w:rsidR="005A252A" w:rsidRPr="00732A6E" w:rsidRDefault="005A252A" w:rsidP="00CF508E">
                            <w:pPr>
                              <w:rPr>
                                <w:sz w:val="32"/>
                                <w:szCs w:val="32"/>
                                <w:lang w:val="pt-BR"/>
                              </w:rPr>
                            </w:pPr>
                          </w:p>
                          <w:p w14:paraId="01CE7E72" w14:textId="77777777" w:rsidR="005A252A" w:rsidRPr="00732A6E" w:rsidRDefault="005A252A" w:rsidP="00CF508E">
                            <w:pPr>
                              <w:rPr>
                                <w:sz w:val="32"/>
                                <w:szCs w:val="32"/>
                                <w:lang w:val="pt-BR"/>
                              </w:rPr>
                            </w:pPr>
                          </w:p>
                          <w:p w14:paraId="69D59EC6" w14:textId="77777777" w:rsidR="005A252A" w:rsidRPr="00732A6E" w:rsidRDefault="005A252A" w:rsidP="00CF508E">
                            <w:pPr>
                              <w:rPr>
                                <w:sz w:val="32"/>
                                <w:szCs w:val="32"/>
                                <w:lang w:val="pt-BR"/>
                              </w:rPr>
                            </w:pPr>
                          </w:p>
                          <w:p w14:paraId="4338F716" w14:textId="77777777" w:rsidR="005A252A" w:rsidRPr="00732A6E" w:rsidRDefault="005A252A" w:rsidP="00CF508E">
                            <w:pPr>
                              <w:rPr>
                                <w:sz w:val="32"/>
                                <w:szCs w:val="32"/>
                                <w:lang w:val="pt-BR"/>
                              </w:rPr>
                            </w:pPr>
                          </w:p>
                          <w:p w14:paraId="7B6BD9B6" w14:textId="77777777" w:rsidR="005A252A" w:rsidRPr="00732A6E" w:rsidRDefault="005A252A" w:rsidP="00CF508E">
                            <w:pPr>
                              <w:rPr>
                                <w:sz w:val="32"/>
                                <w:szCs w:val="32"/>
                                <w:lang w:val="pt-BR"/>
                              </w:rPr>
                            </w:pPr>
                          </w:p>
                          <w:p w14:paraId="738C0955" w14:textId="77777777" w:rsidR="005A252A" w:rsidRPr="00732A6E" w:rsidRDefault="005A252A" w:rsidP="00CF508E">
                            <w:pPr>
                              <w:rPr>
                                <w:sz w:val="32"/>
                                <w:szCs w:val="32"/>
                                <w:lang w:val="pt-BR"/>
                              </w:rPr>
                            </w:pPr>
                          </w:p>
                          <w:p w14:paraId="5E4F0993" w14:textId="77777777" w:rsidR="005A252A" w:rsidRPr="00732A6E" w:rsidRDefault="005A252A" w:rsidP="00CF508E">
                            <w:pPr>
                              <w:jc w:val="center"/>
                              <w:rPr>
                                <w:b/>
                                <w:bCs/>
                                <w:sz w:val="32"/>
                                <w:szCs w:val="32"/>
                                <w:lang w:val="pt-BR"/>
                              </w:rPr>
                            </w:pPr>
                          </w:p>
                          <w:p w14:paraId="192F2472" w14:textId="77777777" w:rsidR="005A252A" w:rsidRPr="00732A6E" w:rsidRDefault="005A252A" w:rsidP="00CF508E">
                            <w:pPr>
                              <w:jc w:val="center"/>
                              <w:rPr>
                                <w:b/>
                                <w:bCs/>
                                <w:sz w:val="32"/>
                                <w:szCs w:val="32"/>
                                <w:lang w:val="pt-BR"/>
                              </w:rPr>
                            </w:pPr>
                          </w:p>
                          <w:p w14:paraId="4095ED4D" w14:textId="77777777" w:rsidR="005A252A" w:rsidRPr="00732A6E" w:rsidRDefault="005A252A" w:rsidP="00CF508E">
                            <w:pPr>
                              <w:jc w:val="center"/>
                              <w:rPr>
                                <w:b/>
                                <w:bCs/>
                                <w:sz w:val="32"/>
                                <w:szCs w:val="32"/>
                                <w:lang w:val="pt-BR"/>
                              </w:rPr>
                            </w:pPr>
                          </w:p>
                          <w:p w14:paraId="52BD6C2D" w14:textId="77777777" w:rsidR="005A252A" w:rsidRPr="00732A6E" w:rsidRDefault="005A252A" w:rsidP="00CF508E">
                            <w:pPr>
                              <w:jc w:val="center"/>
                              <w:rPr>
                                <w:b/>
                                <w:bCs/>
                                <w:sz w:val="32"/>
                                <w:szCs w:val="32"/>
                                <w:lang w:val="pt-BR"/>
                              </w:rPr>
                            </w:pPr>
                          </w:p>
                          <w:p w14:paraId="47EBE5F2" w14:textId="77777777" w:rsidR="005A252A" w:rsidRPr="00732A6E" w:rsidRDefault="005A252A" w:rsidP="00CF508E">
                            <w:pPr>
                              <w:jc w:val="center"/>
                              <w:rPr>
                                <w:sz w:val="32"/>
                                <w:szCs w:val="32"/>
                                <w:lang w:val="pt-BR"/>
                              </w:rPr>
                            </w:pPr>
                            <w:r w:rsidRPr="00732A6E">
                              <w:rPr>
                                <w:b/>
                                <w:bCs/>
                                <w:sz w:val="32"/>
                                <w:szCs w:val="32"/>
                                <w:lang w:val="pt-BR"/>
                              </w:rPr>
                              <w:t>Quyển số:</w:t>
                            </w:r>
                            <w:r>
                              <w:rPr>
                                <w:b/>
                                <w:bCs/>
                                <w:sz w:val="32"/>
                                <w:szCs w:val="32"/>
                                <w:lang w:val="pt-BR"/>
                              </w:rPr>
                              <w:t xml:space="preserve"> </w:t>
                            </w:r>
                            <w:r>
                              <w:rPr>
                                <w:sz w:val="32"/>
                                <w:szCs w:val="32"/>
                                <w:lang w:val="pt-BR"/>
                              </w:rPr>
                              <w:t>1/1</w:t>
                            </w:r>
                          </w:p>
                          <w:p w14:paraId="3FE14876" w14:textId="77777777" w:rsidR="005A252A" w:rsidRPr="00732A6E" w:rsidRDefault="005A252A" w:rsidP="00CF508E">
                            <w:pPr>
                              <w:jc w:val="center"/>
                              <w:rPr>
                                <w:sz w:val="32"/>
                                <w:szCs w:val="32"/>
                                <w:lang w:val="pt-BR"/>
                              </w:rPr>
                            </w:pPr>
                          </w:p>
                          <w:p w14:paraId="40A59EA6" w14:textId="77777777" w:rsidR="005A252A" w:rsidRPr="00732A6E" w:rsidRDefault="005A252A" w:rsidP="00CF508E">
                            <w:pPr>
                              <w:jc w:val="center"/>
                              <w:rPr>
                                <w:sz w:val="32"/>
                                <w:szCs w:val="32"/>
                                <w:lang w:val="pt-BR"/>
                              </w:rPr>
                            </w:pPr>
                          </w:p>
                          <w:p w14:paraId="2CC42098" w14:textId="77777777" w:rsidR="005A252A" w:rsidRPr="00732A6E" w:rsidRDefault="005A252A" w:rsidP="00CF508E">
                            <w:pPr>
                              <w:jc w:val="center"/>
                              <w:rPr>
                                <w:sz w:val="32"/>
                                <w:szCs w:val="32"/>
                                <w:lang w:val="pt-BR"/>
                              </w:rPr>
                            </w:pPr>
                          </w:p>
                          <w:p w14:paraId="7B233C56" w14:textId="77777777" w:rsidR="005A252A" w:rsidRPr="00732A6E" w:rsidRDefault="005A252A" w:rsidP="00CF508E">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B9C7B0" id="_x0000_t202" coordsize="21600,21600" o:spt="202" path="m,l,21600r21600,l21600,xe">
                <v:stroke joinstyle="miter"/>
                <v:path gradientshapeok="t" o:connecttype="rect"/>
              </v:shapetype>
              <v:shape id="Text Box 30" o:spid="_x0000_s1026" type="#_x0000_t202" style="position:absolute;margin-left:-25.65pt;margin-top:-18.6pt;width:498pt;height:745.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" strokeweight="3pt">
                <v:stroke linestyle="thinThin"/>
                <v:textbox>
                  <w:txbxContent>
                    <w:p w14:paraId="0AC7D595" w14:textId="77777777" w:rsidR="005A252A" w:rsidRPr="00732A6E" w:rsidRDefault="005A252A" w:rsidP="00CF508E">
                      <w:pPr>
                        <w:jc w:val="center"/>
                        <w:rPr>
                          <w:sz w:val="28"/>
                          <w:szCs w:val="28"/>
                          <w:lang w:val="pt-BR"/>
                        </w:rPr>
                      </w:pPr>
                    </w:p>
                    <w:p w14:paraId="2F5977D1" w14:textId="77777777" w:rsidR="005A252A" w:rsidRPr="00732A6E" w:rsidRDefault="005A252A" w:rsidP="00CF508E">
                      <w:pPr>
                        <w:jc w:val="center"/>
                        <w:rPr>
                          <w:i/>
                          <w:iCs/>
                          <w:sz w:val="28"/>
                          <w:szCs w:val="28"/>
                          <w:lang w:val="pt-BR"/>
                        </w:rPr>
                      </w:pPr>
                      <w:r w:rsidRPr="00732A6E">
                        <w:rPr>
                          <w:sz w:val="28"/>
                          <w:szCs w:val="28"/>
                          <w:lang w:val="pt-BR"/>
                        </w:rPr>
                        <w:t>ỦY BAN NHÂN DÂN THÀNH PHỐ HỒ CHÍ MINH</w:t>
                      </w:r>
                    </w:p>
                    <w:p w14:paraId="165659BB" w14:textId="77777777" w:rsidR="005A252A" w:rsidRPr="00732A6E" w:rsidRDefault="005A252A" w:rsidP="00CF508E">
                      <w:pPr>
                        <w:jc w:val="center"/>
                        <w:rPr>
                          <w:b/>
                          <w:iCs/>
                          <w:sz w:val="28"/>
                          <w:szCs w:val="28"/>
                          <w:lang w:val="pt-BR"/>
                        </w:rPr>
                      </w:pPr>
                      <w:r w:rsidRPr="00732A6E">
                        <w:rPr>
                          <w:i/>
                          <w:iCs/>
                          <w:sz w:val="28"/>
                          <w:szCs w:val="28"/>
                          <w:lang w:val="pt-BR"/>
                        </w:rPr>
                        <w:t xml:space="preserve"> </w:t>
                      </w:r>
                      <w:r w:rsidRPr="00732A6E">
                        <w:rPr>
                          <w:b/>
                          <w:iCs/>
                          <w:sz w:val="28"/>
                          <w:szCs w:val="28"/>
                          <w:lang w:val="pt-BR"/>
                        </w:rPr>
                        <w:t xml:space="preserve">TRƯỜNG CAO ĐẲNG LÝ TỰ TRỌNG </w:t>
                      </w:r>
                      <w:r w:rsidRPr="00732A6E">
                        <w:rPr>
                          <w:b/>
                          <w:sz w:val="28"/>
                          <w:szCs w:val="28"/>
                          <w:lang w:val="pt-BR"/>
                        </w:rPr>
                        <w:t>THÀNH PHỐ HỒ CHÍ MINH</w:t>
                      </w:r>
                      <w:r w:rsidRPr="00732A6E">
                        <w:rPr>
                          <w:b/>
                          <w:iCs/>
                          <w:sz w:val="28"/>
                          <w:szCs w:val="28"/>
                          <w:lang w:val="pt-BR"/>
                        </w:rPr>
                        <w:t xml:space="preserve"> </w:t>
                      </w:r>
                    </w:p>
                    <w:p w14:paraId="09BD1562" w14:textId="77777777" w:rsidR="005A252A" w:rsidRPr="00732A6E" w:rsidRDefault="005A252A" w:rsidP="00CF508E">
                      <w:pPr>
                        <w:rPr>
                          <w:lang w:val="fr-FR"/>
                        </w:rPr>
                      </w:pPr>
                    </w:p>
                    <w:p w14:paraId="35E9F7CA" w14:textId="77777777" w:rsidR="005A252A" w:rsidRPr="00732A6E" w:rsidRDefault="005A252A" w:rsidP="00CF508E">
                      <w:pPr>
                        <w:rPr>
                          <w:lang w:val="fr-FR"/>
                        </w:rPr>
                      </w:pPr>
                      <w:r w:rsidRPr="00732A6E">
                        <w:rPr>
                          <w:lang w:val="fr-FR"/>
                        </w:rPr>
                        <w:t xml:space="preserve">                                                            </w:t>
                      </w:r>
                    </w:p>
                    <w:p w14:paraId="6BD3DA25" w14:textId="77777777" w:rsidR="005A252A" w:rsidRPr="00732A6E" w:rsidRDefault="005A252A" w:rsidP="00CF508E">
                      <w:pPr>
                        <w:jc w:val="center"/>
                        <w:rPr>
                          <w:lang w:val="fr-FR"/>
                        </w:rPr>
                      </w:pPr>
                      <w:r w:rsidRPr="007F3738">
                        <w:rPr>
                          <w:noProof/>
                        </w:rPr>
                        <w:drawing>
                          <wp:inline distT="0" distB="0" distL="0" distR="0" wp14:anchorId="4C495BFD" wp14:editId="355ADE97">
                            <wp:extent cx="3136900" cy="1456694"/>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4331" cy="1488007"/>
                                    </a:xfrm>
                                    <a:prstGeom prst="rect">
                                      <a:avLst/>
                                    </a:prstGeom>
                                    <a:noFill/>
                                    <a:ln>
                                      <a:noFill/>
                                    </a:ln>
                                  </pic:spPr>
                                </pic:pic>
                              </a:graphicData>
                            </a:graphic>
                          </wp:inline>
                        </w:drawing>
                      </w:r>
                    </w:p>
                    <w:p w14:paraId="3964AE82" w14:textId="77777777" w:rsidR="005A252A" w:rsidRPr="00732A6E" w:rsidRDefault="005A252A" w:rsidP="00CF508E">
                      <w:pPr>
                        <w:jc w:val="center"/>
                        <w:rPr>
                          <w:lang w:val="fr-FR"/>
                        </w:rPr>
                      </w:pPr>
                    </w:p>
                    <w:p w14:paraId="66878ECF" w14:textId="77777777" w:rsidR="005A252A" w:rsidRPr="00732A6E" w:rsidRDefault="005A252A" w:rsidP="00CF508E">
                      <w:pPr>
                        <w:jc w:val="center"/>
                        <w:rPr>
                          <w:lang w:val="fr-FR"/>
                        </w:rPr>
                      </w:pPr>
                    </w:p>
                    <w:p w14:paraId="797E9661" w14:textId="77777777" w:rsidR="005A252A" w:rsidRPr="00732A6E" w:rsidRDefault="005A252A" w:rsidP="00CF508E">
                      <w:pPr>
                        <w:jc w:val="center"/>
                        <w:rPr>
                          <w:lang w:val="fr-FR"/>
                        </w:rPr>
                      </w:pPr>
                    </w:p>
                    <w:p w14:paraId="085BF8C2" w14:textId="77777777" w:rsidR="005A252A" w:rsidRPr="00732A6E" w:rsidRDefault="005A252A" w:rsidP="00CF508E">
                      <w:pPr>
                        <w:jc w:val="center"/>
                        <w:rPr>
                          <w:lang w:val="fr-FR"/>
                        </w:rPr>
                      </w:pPr>
                    </w:p>
                    <w:p w14:paraId="4B62E525" w14:textId="77777777" w:rsidR="005A252A" w:rsidRPr="00732A6E" w:rsidRDefault="005A252A" w:rsidP="00CF508E">
                      <w:pPr>
                        <w:jc w:val="center"/>
                        <w:rPr>
                          <w:lang w:val="fr-FR"/>
                        </w:rPr>
                      </w:pPr>
                    </w:p>
                    <w:p w14:paraId="2BFD9EE6" w14:textId="77777777" w:rsidR="005A252A" w:rsidRPr="00732A6E" w:rsidRDefault="005A252A" w:rsidP="00CF508E">
                      <w:pPr>
                        <w:jc w:val="center"/>
                        <w:rPr>
                          <w:b/>
                          <w:bCs/>
                          <w:sz w:val="40"/>
                          <w:szCs w:val="40"/>
                          <w:lang w:val="fr-FR"/>
                        </w:rPr>
                      </w:pPr>
                      <w:r w:rsidRPr="00732A6E">
                        <w:rPr>
                          <w:b/>
                          <w:bCs/>
                          <w:sz w:val="40"/>
                          <w:szCs w:val="40"/>
                          <w:lang w:val="fr-FR"/>
                        </w:rPr>
                        <w:t>SỔ GIÁO ÁN</w:t>
                      </w:r>
                    </w:p>
                    <w:p w14:paraId="3BC5AAF5" w14:textId="77777777" w:rsidR="005A252A" w:rsidRPr="00732A6E" w:rsidRDefault="005A252A" w:rsidP="00CF508E">
                      <w:pPr>
                        <w:jc w:val="center"/>
                        <w:rPr>
                          <w:b/>
                          <w:bCs/>
                          <w:sz w:val="48"/>
                          <w:szCs w:val="48"/>
                          <w:lang w:val="fr-FR"/>
                        </w:rPr>
                      </w:pPr>
                      <w:r w:rsidRPr="00732A6E">
                        <w:rPr>
                          <w:b/>
                          <w:bCs/>
                          <w:sz w:val="48"/>
                          <w:szCs w:val="48"/>
                          <w:lang w:val="fr-FR"/>
                        </w:rPr>
                        <w:t>LÝ THUYẾT</w:t>
                      </w:r>
                    </w:p>
                    <w:p w14:paraId="293C44D5" w14:textId="77777777" w:rsidR="005A252A" w:rsidRPr="00732A6E" w:rsidRDefault="005A252A" w:rsidP="00CF508E">
                      <w:pPr>
                        <w:jc w:val="center"/>
                        <w:rPr>
                          <w:sz w:val="32"/>
                          <w:szCs w:val="32"/>
                          <w:lang w:val="fr-FR"/>
                        </w:rPr>
                      </w:pPr>
                    </w:p>
                    <w:p w14:paraId="08297254" w14:textId="028D15FC" w:rsidR="005A252A" w:rsidRPr="00732A6E" w:rsidRDefault="005A252A" w:rsidP="00CF508E">
                      <w:pPr>
                        <w:rPr>
                          <w:sz w:val="32"/>
                          <w:szCs w:val="32"/>
                          <w:lang w:val="fr-FR"/>
                        </w:rPr>
                      </w:pPr>
                      <w:r w:rsidRPr="00732A6E">
                        <w:rPr>
                          <w:sz w:val="32"/>
                          <w:szCs w:val="32"/>
                          <w:lang w:val="fr-FR"/>
                        </w:rPr>
                        <w:t xml:space="preserve">                                  Môn</w:t>
                      </w:r>
                      <w:r>
                        <w:rPr>
                          <w:sz w:val="32"/>
                          <w:szCs w:val="32"/>
                          <w:lang w:val="fr-FR"/>
                        </w:rPr>
                        <w:t xml:space="preserve"> </w:t>
                      </w:r>
                      <w:r w:rsidRPr="00732A6E">
                        <w:rPr>
                          <w:sz w:val="32"/>
                          <w:szCs w:val="32"/>
                          <w:lang w:val="fr-FR"/>
                        </w:rPr>
                        <w:t xml:space="preserve">học: </w:t>
                      </w:r>
                      <w:r>
                        <w:rPr>
                          <w:sz w:val="32"/>
                          <w:szCs w:val="32"/>
                          <w:lang w:val="fr-FR"/>
                        </w:rPr>
                        <w:t>HÓA HỌC 1C</w:t>
                      </w:r>
                    </w:p>
                    <w:p w14:paraId="3913B6EA" w14:textId="77777777" w:rsidR="005A252A" w:rsidRPr="00732A6E" w:rsidRDefault="005A252A" w:rsidP="00CF508E">
                      <w:pPr>
                        <w:rPr>
                          <w:sz w:val="32"/>
                          <w:szCs w:val="32"/>
                          <w:lang w:val="fr-FR"/>
                        </w:rPr>
                      </w:pPr>
                      <w:r w:rsidRPr="00732A6E">
                        <w:rPr>
                          <w:sz w:val="32"/>
                          <w:szCs w:val="32"/>
                          <w:lang w:val="fr-FR"/>
                        </w:rPr>
                        <w:t xml:space="preserve">                                  Lớp: …………………Khoá: ……………… .</w:t>
                      </w:r>
                    </w:p>
                    <w:p w14:paraId="445D03E7" w14:textId="6082991D" w:rsidR="005A252A" w:rsidRPr="00732A6E" w:rsidRDefault="005A252A" w:rsidP="00CF508E">
                      <w:pPr>
                        <w:rPr>
                          <w:sz w:val="32"/>
                          <w:szCs w:val="32"/>
                          <w:lang w:val="pt-BR"/>
                        </w:rPr>
                      </w:pPr>
                      <w:r w:rsidRPr="00732A6E">
                        <w:rPr>
                          <w:sz w:val="32"/>
                          <w:szCs w:val="32"/>
                          <w:lang w:val="fr-FR"/>
                        </w:rPr>
                        <w:t xml:space="preserve">                                  </w:t>
                      </w:r>
                      <w:r w:rsidRPr="00732A6E">
                        <w:rPr>
                          <w:sz w:val="32"/>
                          <w:szCs w:val="32"/>
                          <w:lang w:val="pt-BR"/>
                        </w:rPr>
                        <w:t xml:space="preserve">Họ và tên giảng viên: </w:t>
                      </w:r>
                      <w:r>
                        <w:rPr>
                          <w:sz w:val="32"/>
                          <w:szCs w:val="32"/>
                          <w:lang w:val="pt-BR"/>
                        </w:rPr>
                        <w:t>TRỊNH KHẮC VŨ.</w:t>
                      </w:r>
                    </w:p>
                    <w:p w14:paraId="3F6B870A" w14:textId="74138797" w:rsidR="005A252A" w:rsidRPr="00732A6E" w:rsidRDefault="005A252A" w:rsidP="00CF508E">
                      <w:pPr>
                        <w:rPr>
                          <w:sz w:val="32"/>
                          <w:szCs w:val="32"/>
                          <w:lang w:val="pt-BR"/>
                        </w:rPr>
                      </w:pPr>
                      <w:r w:rsidRPr="00732A6E">
                        <w:rPr>
                          <w:sz w:val="32"/>
                          <w:szCs w:val="32"/>
                          <w:lang w:val="pt-BR"/>
                        </w:rPr>
                        <w:t xml:space="preserve">                                  Năm học</w:t>
                      </w:r>
                      <w:r>
                        <w:rPr>
                          <w:sz w:val="32"/>
                          <w:szCs w:val="32"/>
                          <w:lang w:val="pt-BR"/>
                        </w:rPr>
                        <w:t>:   2021-2022</w:t>
                      </w:r>
                    </w:p>
                    <w:p w14:paraId="1B286779" w14:textId="77777777" w:rsidR="005A252A" w:rsidRPr="00732A6E" w:rsidRDefault="005A252A" w:rsidP="00CF508E">
                      <w:pPr>
                        <w:rPr>
                          <w:sz w:val="32"/>
                          <w:szCs w:val="32"/>
                          <w:lang w:val="pt-BR"/>
                        </w:rPr>
                      </w:pPr>
                    </w:p>
                    <w:p w14:paraId="78164274" w14:textId="77777777" w:rsidR="005A252A" w:rsidRPr="00732A6E" w:rsidRDefault="005A252A" w:rsidP="00CF508E">
                      <w:pPr>
                        <w:rPr>
                          <w:sz w:val="32"/>
                          <w:szCs w:val="32"/>
                          <w:lang w:val="pt-BR"/>
                        </w:rPr>
                      </w:pPr>
                    </w:p>
                    <w:p w14:paraId="09005082" w14:textId="77777777" w:rsidR="005A252A" w:rsidRPr="00732A6E" w:rsidRDefault="005A252A" w:rsidP="00CF508E">
                      <w:pPr>
                        <w:rPr>
                          <w:sz w:val="32"/>
                          <w:szCs w:val="32"/>
                          <w:lang w:val="pt-BR"/>
                        </w:rPr>
                      </w:pPr>
                    </w:p>
                    <w:p w14:paraId="6C1D4226" w14:textId="77777777" w:rsidR="005A252A" w:rsidRPr="00732A6E" w:rsidRDefault="005A252A" w:rsidP="00CF508E">
                      <w:pPr>
                        <w:rPr>
                          <w:sz w:val="32"/>
                          <w:szCs w:val="32"/>
                          <w:lang w:val="pt-BR"/>
                        </w:rPr>
                      </w:pPr>
                    </w:p>
                    <w:p w14:paraId="397F8B1D" w14:textId="77777777" w:rsidR="005A252A" w:rsidRPr="00732A6E" w:rsidRDefault="005A252A" w:rsidP="00CF508E">
                      <w:pPr>
                        <w:rPr>
                          <w:sz w:val="32"/>
                          <w:szCs w:val="32"/>
                          <w:lang w:val="pt-BR"/>
                        </w:rPr>
                      </w:pPr>
                    </w:p>
                    <w:p w14:paraId="6D08B32C" w14:textId="77777777" w:rsidR="005A252A" w:rsidRPr="00732A6E" w:rsidRDefault="005A252A" w:rsidP="00CF508E">
                      <w:pPr>
                        <w:rPr>
                          <w:sz w:val="32"/>
                          <w:szCs w:val="32"/>
                          <w:lang w:val="pt-BR"/>
                        </w:rPr>
                      </w:pPr>
                    </w:p>
                    <w:p w14:paraId="01CE7E72" w14:textId="77777777" w:rsidR="005A252A" w:rsidRPr="00732A6E" w:rsidRDefault="005A252A" w:rsidP="00CF508E">
                      <w:pPr>
                        <w:rPr>
                          <w:sz w:val="32"/>
                          <w:szCs w:val="32"/>
                          <w:lang w:val="pt-BR"/>
                        </w:rPr>
                      </w:pPr>
                    </w:p>
                    <w:p w14:paraId="69D59EC6" w14:textId="77777777" w:rsidR="005A252A" w:rsidRPr="00732A6E" w:rsidRDefault="005A252A" w:rsidP="00CF508E">
                      <w:pPr>
                        <w:rPr>
                          <w:sz w:val="32"/>
                          <w:szCs w:val="32"/>
                          <w:lang w:val="pt-BR"/>
                        </w:rPr>
                      </w:pPr>
                    </w:p>
                    <w:p w14:paraId="4338F716" w14:textId="77777777" w:rsidR="005A252A" w:rsidRPr="00732A6E" w:rsidRDefault="005A252A" w:rsidP="00CF508E">
                      <w:pPr>
                        <w:rPr>
                          <w:sz w:val="32"/>
                          <w:szCs w:val="32"/>
                          <w:lang w:val="pt-BR"/>
                        </w:rPr>
                      </w:pPr>
                    </w:p>
                    <w:p w14:paraId="7B6BD9B6" w14:textId="77777777" w:rsidR="005A252A" w:rsidRPr="00732A6E" w:rsidRDefault="005A252A" w:rsidP="00CF508E">
                      <w:pPr>
                        <w:rPr>
                          <w:sz w:val="32"/>
                          <w:szCs w:val="32"/>
                          <w:lang w:val="pt-BR"/>
                        </w:rPr>
                      </w:pPr>
                    </w:p>
                    <w:p w14:paraId="738C0955" w14:textId="77777777" w:rsidR="005A252A" w:rsidRPr="00732A6E" w:rsidRDefault="005A252A" w:rsidP="00CF508E">
                      <w:pPr>
                        <w:rPr>
                          <w:sz w:val="32"/>
                          <w:szCs w:val="32"/>
                          <w:lang w:val="pt-BR"/>
                        </w:rPr>
                      </w:pPr>
                    </w:p>
                    <w:p w14:paraId="5E4F0993" w14:textId="77777777" w:rsidR="005A252A" w:rsidRPr="00732A6E" w:rsidRDefault="005A252A" w:rsidP="00CF508E">
                      <w:pPr>
                        <w:jc w:val="center"/>
                        <w:rPr>
                          <w:b/>
                          <w:bCs/>
                          <w:sz w:val="32"/>
                          <w:szCs w:val="32"/>
                          <w:lang w:val="pt-BR"/>
                        </w:rPr>
                      </w:pPr>
                    </w:p>
                    <w:p w14:paraId="192F2472" w14:textId="77777777" w:rsidR="005A252A" w:rsidRPr="00732A6E" w:rsidRDefault="005A252A" w:rsidP="00CF508E">
                      <w:pPr>
                        <w:jc w:val="center"/>
                        <w:rPr>
                          <w:b/>
                          <w:bCs/>
                          <w:sz w:val="32"/>
                          <w:szCs w:val="32"/>
                          <w:lang w:val="pt-BR"/>
                        </w:rPr>
                      </w:pPr>
                    </w:p>
                    <w:p w14:paraId="4095ED4D" w14:textId="77777777" w:rsidR="005A252A" w:rsidRPr="00732A6E" w:rsidRDefault="005A252A" w:rsidP="00CF508E">
                      <w:pPr>
                        <w:jc w:val="center"/>
                        <w:rPr>
                          <w:b/>
                          <w:bCs/>
                          <w:sz w:val="32"/>
                          <w:szCs w:val="32"/>
                          <w:lang w:val="pt-BR"/>
                        </w:rPr>
                      </w:pPr>
                    </w:p>
                    <w:p w14:paraId="52BD6C2D" w14:textId="77777777" w:rsidR="005A252A" w:rsidRPr="00732A6E" w:rsidRDefault="005A252A" w:rsidP="00CF508E">
                      <w:pPr>
                        <w:jc w:val="center"/>
                        <w:rPr>
                          <w:b/>
                          <w:bCs/>
                          <w:sz w:val="32"/>
                          <w:szCs w:val="32"/>
                          <w:lang w:val="pt-BR"/>
                        </w:rPr>
                      </w:pPr>
                    </w:p>
                    <w:p w14:paraId="47EBE5F2" w14:textId="77777777" w:rsidR="005A252A" w:rsidRPr="00732A6E" w:rsidRDefault="005A252A" w:rsidP="00CF508E">
                      <w:pPr>
                        <w:jc w:val="center"/>
                        <w:rPr>
                          <w:sz w:val="32"/>
                          <w:szCs w:val="32"/>
                          <w:lang w:val="pt-BR"/>
                        </w:rPr>
                      </w:pPr>
                      <w:r w:rsidRPr="00732A6E">
                        <w:rPr>
                          <w:b/>
                          <w:bCs/>
                          <w:sz w:val="32"/>
                          <w:szCs w:val="32"/>
                          <w:lang w:val="pt-BR"/>
                        </w:rPr>
                        <w:t>Quyển số:</w:t>
                      </w:r>
                      <w:r>
                        <w:rPr>
                          <w:b/>
                          <w:bCs/>
                          <w:sz w:val="32"/>
                          <w:szCs w:val="32"/>
                          <w:lang w:val="pt-BR"/>
                        </w:rPr>
                        <w:t xml:space="preserve"> </w:t>
                      </w:r>
                      <w:r>
                        <w:rPr>
                          <w:sz w:val="32"/>
                          <w:szCs w:val="32"/>
                          <w:lang w:val="pt-BR"/>
                        </w:rPr>
                        <w:t>1/1</w:t>
                      </w:r>
                    </w:p>
                    <w:p w14:paraId="3FE14876" w14:textId="77777777" w:rsidR="005A252A" w:rsidRPr="00732A6E" w:rsidRDefault="005A252A" w:rsidP="00CF508E">
                      <w:pPr>
                        <w:jc w:val="center"/>
                        <w:rPr>
                          <w:sz w:val="32"/>
                          <w:szCs w:val="32"/>
                          <w:lang w:val="pt-BR"/>
                        </w:rPr>
                      </w:pPr>
                    </w:p>
                    <w:p w14:paraId="40A59EA6" w14:textId="77777777" w:rsidR="005A252A" w:rsidRPr="00732A6E" w:rsidRDefault="005A252A" w:rsidP="00CF508E">
                      <w:pPr>
                        <w:jc w:val="center"/>
                        <w:rPr>
                          <w:sz w:val="32"/>
                          <w:szCs w:val="32"/>
                          <w:lang w:val="pt-BR"/>
                        </w:rPr>
                      </w:pPr>
                    </w:p>
                    <w:p w14:paraId="2CC42098" w14:textId="77777777" w:rsidR="005A252A" w:rsidRPr="00732A6E" w:rsidRDefault="005A252A" w:rsidP="00CF508E">
                      <w:pPr>
                        <w:jc w:val="center"/>
                        <w:rPr>
                          <w:sz w:val="32"/>
                          <w:szCs w:val="32"/>
                          <w:lang w:val="pt-BR"/>
                        </w:rPr>
                      </w:pPr>
                    </w:p>
                    <w:p w14:paraId="7B233C56" w14:textId="77777777" w:rsidR="005A252A" w:rsidRPr="00732A6E" w:rsidRDefault="005A252A" w:rsidP="00CF508E">
                      <w:pPr>
                        <w:jc w:val="center"/>
                        <w:rPr>
                          <w:sz w:val="32"/>
                          <w:szCs w:val="32"/>
                          <w:lang w:val="pt-BR"/>
                        </w:rPr>
                      </w:pPr>
                    </w:p>
                  </w:txbxContent>
                </v:textbox>
              </v:shape>
            </w:pict>
          </mc:Fallback>
        </mc:AlternateContent>
      </w:r>
    </w:p>
    <w:p w14:paraId="14D11D03" w14:textId="77777777" w:rsidR="00CF508E" w:rsidRPr="002730C7" w:rsidRDefault="00F12061" w:rsidP="00CF508E">
      <w:pPr>
        <w:rPr>
          <w:lang w:val="pt-BR"/>
        </w:rPr>
      </w:pPr>
      <w:r>
        <w:rPr>
          <w:noProof/>
        </w:rPr>
        <mc:AlternateContent>
          <mc:Choice Requires="wps">
            <w:drawing>
              <wp:anchor distT="0" distB="0" distL="114300" distR="114300" simplePos="0" relativeHeight="251657216" behindDoc="0" locked="0" layoutInCell="1" allowOverlap="1" wp14:anchorId="3E67547D" wp14:editId="1C423718">
                <wp:simplePos x="0" y="0"/>
                <wp:positionH relativeFrom="column">
                  <wp:posOffset>1882140</wp:posOffset>
                </wp:positionH>
                <wp:positionV relativeFrom="paragraph">
                  <wp:posOffset>116205</wp:posOffset>
                </wp:positionV>
                <wp:extent cx="1805940" cy="7620"/>
                <wp:effectExtent l="5715" t="11430" r="7620" b="9525"/>
                <wp:wrapNone/>
                <wp:docPr id="1"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594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A0DC98" id="_x0000_t32" coordsize="21600,21600" o:spt="32" o:oned="t" path="m,l21600,21600e" filled="f">
                <v:path arrowok="t" fillok="f" o:connecttype="none"/>
                <o:lock v:ext="edit" shapetype="t"/>
              </v:shapetype>
              <v:shape id="AutoShape 33" o:spid="_x0000_s1026" type="#_x0000_t32" style="position:absolute;margin-left:148.2pt;margin-top:9.15pt;width:142.2pt;height:.6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"/>
            </w:pict>
          </mc:Fallback>
        </mc:AlternateContent>
      </w:r>
    </w:p>
    <w:p w14:paraId="3552CB71" w14:textId="77777777" w:rsidR="00CF508E" w:rsidRPr="002730C7" w:rsidRDefault="00CF508E" w:rsidP="00CF508E">
      <w:pPr>
        <w:rPr>
          <w:lang w:val="pt-BR"/>
        </w:rPr>
      </w:pPr>
    </w:p>
    <w:p w14:paraId="4453863E" w14:textId="77777777" w:rsidR="00CF508E" w:rsidRPr="002730C7" w:rsidRDefault="00CF508E" w:rsidP="00CF508E">
      <w:pPr>
        <w:rPr>
          <w:lang w:val="pt-BR"/>
        </w:rPr>
      </w:pPr>
    </w:p>
    <w:p w14:paraId="5351CA58" w14:textId="77777777" w:rsidR="00CF508E" w:rsidRPr="002730C7" w:rsidRDefault="00CF508E" w:rsidP="00CF508E">
      <w:pPr>
        <w:rPr>
          <w:lang w:val="pt-BR"/>
        </w:rPr>
      </w:pPr>
    </w:p>
    <w:p w14:paraId="03CC794D" w14:textId="77777777" w:rsidR="00CF508E" w:rsidRPr="002730C7" w:rsidRDefault="00CF508E" w:rsidP="00CF508E">
      <w:pPr>
        <w:tabs>
          <w:tab w:val="left" w:pos="3960"/>
        </w:tabs>
        <w:rPr>
          <w:lang w:val="pt-BR"/>
        </w:rPr>
      </w:pPr>
      <w:r w:rsidRPr="002730C7">
        <w:rPr>
          <w:lang w:val="pt-BR"/>
        </w:rPr>
        <w:tab/>
      </w:r>
    </w:p>
    <w:p w14:paraId="56561E97" w14:textId="77777777" w:rsidR="00CF508E" w:rsidRPr="002730C7" w:rsidRDefault="00CF508E" w:rsidP="00CF508E">
      <w:pPr>
        <w:tabs>
          <w:tab w:val="left" w:pos="3960"/>
        </w:tabs>
        <w:rPr>
          <w:lang w:val="pt-BR"/>
        </w:rPr>
      </w:pPr>
    </w:p>
    <w:p w14:paraId="40E079B9" w14:textId="77777777" w:rsidR="00CF508E" w:rsidRPr="002730C7" w:rsidRDefault="00CF508E" w:rsidP="00CF508E">
      <w:pPr>
        <w:rPr>
          <w:lang w:val="pt-BR"/>
        </w:rPr>
      </w:pPr>
    </w:p>
    <w:p w14:paraId="7EAA7323" w14:textId="77777777" w:rsidR="00CF508E" w:rsidRPr="002730C7" w:rsidRDefault="00CF508E" w:rsidP="00CF508E">
      <w:pPr>
        <w:rPr>
          <w:lang w:val="pt-BR"/>
        </w:rPr>
      </w:pPr>
    </w:p>
    <w:p w14:paraId="6C100A1C" w14:textId="77777777" w:rsidR="00CF508E" w:rsidRPr="002730C7" w:rsidRDefault="00CF508E" w:rsidP="00CF508E">
      <w:pPr>
        <w:rPr>
          <w:lang w:val="pt-BR"/>
        </w:rPr>
      </w:pPr>
    </w:p>
    <w:p w14:paraId="3E60D2E0" w14:textId="77777777" w:rsidR="00CF508E" w:rsidRPr="002730C7" w:rsidRDefault="00CF508E" w:rsidP="00CF508E">
      <w:pPr>
        <w:rPr>
          <w:lang w:val="pt-BR"/>
        </w:rPr>
      </w:pPr>
    </w:p>
    <w:p w14:paraId="2386BB36" w14:textId="77777777" w:rsidR="00CF508E" w:rsidRPr="002730C7" w:rsidRDefault="00CF508E" w:rsidP="00CF508E">
      <w:pPr>
        <w:rPr>
          <w:lang w:val="pt-BR"/>
        </w:rPr>
      </w:pPr>
    </w:p>
    <w:p w14:paraId="02C8C64F" w14:textId="77777777" w:rsidR="00CF508E" w:rsidRPr="002730C7" w:rsidRDefault="00CF508E" w:rsidP="00CF508E">
      <w:pPr>
        <w:rPr>
          <w:lang w:val="pt-BR"/>
        </w:rPr>
      </w:pPr>
    </w:p>
    <w:p w14:paraId="6B6C874F" w14:textId="77777777" w:rsidR="00CF508E" w:rsidRPr="002730C7" w:rsidRDefault="00CF508E" w:rsidP="00CF508E">
      <w:pPr>
        <w:rPr>
          <w:lang w:val="pt-BR"/>
        </w:rPr>
      </w:pPr>
    </w:p>
    <w:p w14:paraId="3D8FCDE6" w14:textId="77777777" w:rsidR="00CF508E" w:rsidRPr="002730C7" w:rsidRDefault="00CF508E" w:rsidP="00CF508E">
      <w:pPr>
        <w:rPr>
          <w:lang w:val="pt-BR"/>
        </w:rPr>
      </w:pPr>
    </w:p>
    <w:p w14:paraId="50DAC632" w14:textId="77777777" w:rsidR="00CF508E" w:rsidRPr="002730C7" w:rsidRDefault="00CF508E" w:rsidP="00CF508E">
      <w:pPr>
        <w:rPr>
          <w:lang w:val="pt-BR"/>
        </w:rPr>
      </w:pPr>
    </w:p>
    <w:p w14:paraId="73F25D9A" w14:textId="77777777" w:rsidR="00CF508E" w:rsidRPr="002730C7" w:rsidRDefault="00CF508E" w:rsidP="00CF508E">
      <w:pPr>
        <w:rPr>
          <w:lang w:val="pt-BR"/>
        </w:rPr>
      </w:pPr>
    </w:p>
    <w:p w14:paraId="33FDDD4C" w14:textId="77777777" w:rsidR="00CF508E" w:rsidRPr="002730C7" w:rsidRDefault="00CF508E" w:rsidP="00CF508E">
      <w:pPr>
        <w:rPr>
          <w:lang w:val="pt-BR"/>
        </w:rPr>
      </w:pPr>
    </w:p>
    <w:p w14:paraId="2D1F8C4B" w14:textId="77777777" w:rsidR="00CF508E" w:rsidRPr="002730C7" w:rsidRDefault="00CF508E" w:rsidP="00CF508E">
      <w:pPr>
        <w:rPr>
          <w:lang w:val="pt-BR"/>
        </w:rPr>
      </w:pPr>
    </w:p>
    <w:p w14:paraId="2E55F15D" w14:textId="77777777" w:rsidR="00CF508E" w:rsidRPr="002730C7" w:rsidRDefault="00CF508E" w:rsidP="00CF508E">
      <w:pPr>
        <w:rPr>
          <w:lang w:val="pt-BR"/>
        </w:rPr>
      </w:pPr>
    </w:p>
    <w:p w14:paraId="321947A4" w14:textId="77777777" w:rsidR="00CF508E" w:rsidRPr="002730C7" w:rsidRDefault="00CF508E" w:rsidP="00CF508E">
      <w:pPr>
        <w:rPr>
          <w:lang w:val="pt-BR"/>
        </w:rPr>
      </w:pPr>
    </w:p>
    <w:p w14:paraId="0EDE23AA" w14:textId="77777777" w:rsidR="00CF508E" w:rsidRPr="002730C7" w:rsidRDefault="00CF508E" w:rsidP="00CF508E">
      <w:pPr>
        <w:rPr>
          <w:lang w:val="pt-BR"/>
        </w:rPr>
      </w:pPr>
    </w:p>
    <w:p w14:paraId="7B0AF65D" w14:textId="77777777" w:rsidR="00CF508E" w:rsidRPr="002730C7" w:rsidRDefault="00CF508E" w:rsidP="00CF508E">
      <w:pPr>
        <w:tabs>
          <w:tab w:val="left" w:pos="3960"/>
        </w:tabs>
        <w:rPr>
          <w:lang w:val="pt-BR"/>
        </w:rPr>
      </w:pPr>
      <w:r w:rsidRPr="002730C7">
        <w:rPr>
          <w:lang w:val="pt-BR"/>
        </w:rPr>
        <w:tab/>
      </w:r>
    </w:p>
    <w:p w14:paraId="6E9A442B" w14:textId="77777777" w:rsidR="00CF508E" w:rsidRPr="002730C7" w:rsidRDefault="00CF508E" w:rsidP="00CF508E">
      <w:pPr>
        <w:rPr>
          <w:lang w:val="pt-BR"/>
        </w:rPr>
      </w:pPr>
    </w:p>
    <w:p w14:paraId="2F362586" w14:textId="77777777" w:rsidR="00CF508E" w:rsidRPr="002730C7" w:rsidRDefault="00CF508E" w:rsidP="00CF508E">
      <w:pPr>
        <w:rPr>
          <w:lang w:val="pt-BR"/>
        </w:rPr>
        <w:sectPr w:rsidR="00CF508E" w:rsidRPr="002730C7" w:rsidSect="006C6E29">
          <w:footerReference w:type="default" r:id="rId10"/>
          <w:pgSz w:w="11907" w:h="16840" w:code="9"/>
          <w:pgMar w:top="1418" w:right="1134" w:bottom="1134" w:left="1797" w:header="720" w:footer="720" w:gutter="0"/>
          <w:cols w:space="720"/>
          <w:docGrid w:linePitch="360"/>
        </w:sectPr>
      </w:pPr>
    </w:p>
    <w:tbl>
      <w:tblPr>
        <w:tblW w:w="10646" w:type="dxa"/>
        <w:tblInd w:w="108" w:type="dxa"/>
        <w:tblLook w:val="01E0" w:firstRow="1" w:lastRow="1" w:firstColumn="1" w:lastColumn="1" w:noHBand="0" w:noVBand="0"/>
      </w:tblPr>
      <w:tblGrid>
        <w:gridCol w:w="4214"/>
        <w:gridCol w:w="6432"/>
      </w:tblGrid>
      <w:tr w:rsidR="00CF508E" w:rsidRPr="000A6A3D" w14:paraId="5BD0ED08" w14:textId="77777777" w:rsidTr="007209B8">
        <w:trPr>
          <w:trHeight w:val="999"/>
        </w:trPr>
        <w:tc>
          <w:tcPr>
            <w:tcW w:w="4214" w:type="dxa"/>
            <w:shd w:val="clear" w:color="auto" w:fill="auto"/>
          </w:tcPr>
          <w:p w14:paraId="4B4A61EB" w14:textId="77777777" w:rsidR="00CF508E" w:rsidRPr="000A6A3D" w:rsidRDefault="00C0127A" w:rsidP="000A6A3D">
            <w:pPr>
              <w:rPr>
                <w:lang w:val="pt-BR"/>
              </w:rPr>
            </w:pPr>
            <w:r w:rsidRPr="000A6A3D">
              <w:lastRenderedPageBreak/>
              <w:br w:type="page"/>
            </w:r>
            <w:r w:rsidR="00CF508E" w:rsidRPr="000A6A3D">
              <w:rPr>
                <w:lang w:val="pt-BR"/>
              </w:rPr>
              <w:t>Giáo án số:</w:t>
            </w:r>
            <w:r w:rsidR="004C44ED" w:rsidRPr="000A6A3D">
              <w:rPr>
                <w:lang w:val="pt-BR"/>
              </w:rPr>
              <w:t xml:space="preserve">  </w:t>
            </w:r>
            <w:r w:rsidR="00764F12" w:rsidRPr="000A6A3D">
              <w:rPr>
                <w:lang w:val="pt-BR"/>
              </w:rPr>
              <w:t>01</w:t>
            </w:r>
          </w:p>
        </w:tc>
        <w:tc>
          <w:tcPr>
            <w:tcW w:w="6432" w:type="dxa"/>
            <w:shd w:val="clear" w:color="auto" w:fill="auto"/>
          </w:tcPr>
          <w:p w14:paraId="7F9B3ED9" w14:textId="5B13F5BD" w:rsidR="0079762A" w:rsidRPr="000A6A3D" w:rsidRDefault="0079762A" w:rsidP="000A6A3D">
            <w:r w:rsidRPr="000A6A3D">
              <w:t xml:space="preserve">Thời gian thực hiện: </w:t>
            </w:r>
            <w:r w:rsidR="00CB428C">
              <w:t>2</w:t>
            </w:r>
            <w:r w:rsidRPr="000A6A3D">
              <w:t xml:space="preserve"> tiết</w:t>
            </w:r>
          </w:p>
          <w:p w14:paraId="01C6F9CE" w14:textId="02662945" w:rsidR="00526D3A" w:rsidRPr="000A6A3D" w:rsidRDefault="0079762A" w:rsidP="000A6A3D">
            <w:pPr>
              <w:tabs>
                <w:tab w:val="right" w:leader="dot" w:pos="3331"/>
              </w:tabs>
            </w:pPr>
            <w:r w:rsidRPr="000A6A3D">
              <w:t xml:space="preserve">Tên chương: </w:t>
            </w:r>
            <w:r w:rsidRPr="000A6A3D">
              <w:rPr>
                <w:b/>
                <w:bCs/>
              </w:rPr>
              <w:t xml:space="preserve">CHƯƠNG </w:t>
            </w:r>
            <w:r w:rsidR="001333C9" w:rsidRPr="000A6A3D">
              <w:rPr>
                <w:b/>
                <w:bCs/>
              </w:rPr>
              <w:t>1</w:t>
            </w:r>
            <w:r w:rsidRPr="000A6A3D">
              <w:rPr>
                <w:b/>
                <w:bCs/>
              </w:rPr>
              <w:t xml:space="preserve">:  </w:t>
            </w:r>
            <w:r w:rsidR="00526D3A" w:rsidRPr="000A6A3D">
              <w:rPr>
                <w:b/>
              </w:rPr>
              <w:t>NGUYÊN TỬ</w:t>
            </w:r>
          </w:p>
          <w:p w14:paraId="496A07C3" w14:textId="156802FC" w:rsidR="0079762A" w:rsidRPr="000A6A3D" w:rsidRDefault="0079762A" w:rsidP="000A6A3D">
            <w:r w:rsidRPr="000A6A3D">
              <w:t xml:space="preserve">Thực hiện ngày    </w:t>
            </w:r>
            <w:r w:rsidR="001E36D0">
              <w:t xml:space="preserve">   </w:t>
            </w:r>
            <w:r w:rsidRPr="000A6A3D">
              <w:t xml:space="preserve"> </w:t>
            </w:r>
            <w:r w:rsidR="001E36D0">
              <w:t xml:space="preserve"> </w:t>
            </w:r>
            <w:r w:rsidR="005A252A">
              <w:t>25</w:t>
            </w:r>
            <w:r w:rsidR="001E36D0">
              <w:t xml:space="preserve">         </w:t>
            </w:r>
            <w:r w:rsidRPr="000A6A3D">
              <w:t xml:space="preserve">tháng     </w:t>
            </w:r>
            <w:r w:rsidR="005A252A">
              <w:t>10</w:t>
            </w:r>
            <w:r w:rsidR="001E36D0">
              <w:t xml:space="preserve">            </w:t>
            </w:r>
            <w:r w:rsidRPr="000A6A3D">
              <w:t>năm 20</w:t>
            </w:r>
            <w:r w:rsidR="005A252A">
              <w:t>21</w:t>
            </w:r>
            <w:r w:rsidRPr="000A6A3D">
              <w:t xml:space="preserve"> </w:t>
            </w:r>
          </w:p>
          <w:p w14:paraId="03B898F7" w14:textId="28493E52" w:rsidR="005C52FA" w:rsidRPr="000A6A3D" w:rsidRDefault="001E36D0" w:rsidP="000A6A3D">
            <w:r>
              <w:t xml:space="preserve"> </w:t>
            </w:r>
          </w:p>
        </w:tc>
      </w:tr>
    </w:tbl>
    <w:p w14:paraId="792239AC" w14:textId="5D7EBD4F" w:rsidR="00CF508E" w:rsidRPr="000A6A3D" w:rsidRDefault="00CF508E" w:rsidP="000A6A3D">
      <w:pPr>
        <w:rPr>
          <w:lang w:val="it-IT"/>
        </w:rPr>
      </w:pPr>
      <w:r w:rsidRPr="000A6A3D">
        <w:rPr>
          <w:lang w:val="it-IT"/>
        </w:rPr>
        <w:t xml:space="preserve">Tên bài: </w:t>
      </w:r>
      <w:r w:rsidR="00AF3C22" w:rsidRPr="000A6A3D">
        <w:rPr>
          <w:lang w:val="it-IT"/>
        </w:rPr>
        <w:tab/>
      </w:r>
      <w:r w:rsidR="00AF3C22" w:rsidRPr="000A6A3D">
        <w:rPr>
          <w:lang w:val="it-IT"/>
        </w:rPr>
        <w:tab/>
      </w:r>
      <w:r w:rsidR="007209B8" w:rsidRPr="000A6A3D">
        <w:rPr>
          <w:b/>
          <w:i/>
        </w:rPr>
        <w:t xml:space="preserve">BÀI 1:  </w:t>
      </w:r>
      <w:r w:rsidR="007209B8" w:rsidRPr="000A6A3D">
        <w:rPr>
          <w:b/>
        </w:rPr>
        <w:t xml:space="preserve">THÀNH PHẦN </w:t>
      </w:r>
      <w:r w:rsidR="007209B8">
        <w:rPr>
          <w:b/>
        </w:rPr>
        <w:t xml:space="preserve">CẤU TẠO </w:t>
      </w:r>
      <w:r w:rsidR="007209B8" w:rsidRPr="000A6A3D">
        <w:rPr>
          <w:b/>
        </w:rPr>
        <w:t>NGUYÊN TỬ</w:t>
      </w:r>
    </w:p>
    <w:p w14:paraId="310B7FA9" w14:textId="77777777" w:rsidR="00E71642" w:rsidRPr="000A6A3D" w:rsidRDefault="00E71642" w:rsidP="000A6A3D">
      <w:pPr>
        <w:rPr>
          <w:b/>
          <w:u w:val="single"/>
          <w:lang w:val="it-IT"/>
        </w:rPr>
      </w:pPr>
      <w:r w:rsidRPr="000A6A3D">
        <w:rPr>
          <w:b/>
          <w:u w:val="single"/>
          <w:lang w:val="it-IT"/>
        </w:rPr>
        <w:t xml:space="preserve">Mục tiêu của bài: </w:t>
      </w:r>
    </w:p>
    <w:p w14:paraId="212D39C2" w14:textId="77777777" w:rsidR="00717855" w:rsidRPr="000A6A3D" w:rsidRDefault="00CF508E" w:rsidP="000A6A3D">
      <w:pPr>
        <w:rPr>
          <w:b/>
          <w:lang w:val="it-IT"/>
        </w:rPr>
      </w:pPr>
      <w:r w:rsidRPr="000A6A3D">
        <w:rPr>
          <w:lang w:val="it-IT"/>
        </w:rPr>
        <w:t xml:space="preserve">Sau khi học xong bài này người học có khả năng: </w:t>
      </w:r>
    </w:p>
    <w:p w14:paraId="5F0D8644" w14:textId="77777777" w:rsidR="00DF4A56" w:rsidRPr="000A6A3D" w:rsidRDefault="00DF4A56" w:rsidP="000A6A3D">
      <w:pPr>
        <w:rPr>
          <w:b/>
        </w:rPr>
      </w:pPr>
      <w:r w:rsidRPr="000A6A3D">
        <w:rPr>
          <w:b/>
        </w:rPr>
        <w:t>1. Kiến thức:</w:t>
      </w:r>
    </w:p>
    <w:p w14:paraId="24E4C0C9" w14:textId="77777777" w:rsidR="00764F12" w:rsidRPr="000A6A3D" w:rsidRDefault="00A7556D" w:rsidP="000A6A3D">
      <w:pPr>
        <w:rPr>
          <w:lang w:val="it-IT"/>
        </w:rPr>
      </w:pPr>
      <w:r w:rsidRPr="000A6A3D">
        <w:rPr>
          <w:color w:val="000000"/>
        </w:rPr>
        <w:t xml:space="preserve">Sinh viên </w:t>
      </w:r>
      <w:r w:rsidRPr="000A6A3D">
        <w:rPr>
          <w:lang w:val="vi-VN"/>
        </w:rPr>
        <w:t xml:space="preserve">trình bày </w:t>
      </w:r>
      <w:r w:rsidR="003E007B" w:rsidRPr="000A6A3D">
        <w:rPr>
          <w:lang w:val="it-IT"/>
        </w:rPr>
        <w:t>được các thành phần cơ bản của nguyên tử.</w:t>
      </w:r>
    </w:p>
    <w:p w14:paraId="76C4AFF0" w14:textId="1BA1810A" w:rsidR="00E71642" w:rsidRPr="000A6A3D" w:rsidRDefault="00E71642" w:rsidP="000A6A3D">
      <w:pPr>
        <w:jc w:val="both"/>
        <w:outlineLvl w:val="0"/>
      </w:pPr>
      <w:r w:rsidRPr="000A6A3D">
        <w:rPr>
          <w:b/>
          <w:bCs/>
        </w:rPr>
        <w:t xml:space="preserve">2. </w:t>
      </w:r>
      <w:r w:rsidR="004D3139" w:rsidRPr="000A6A3D">
        <w:rPr>
          <w:b/>
          <w:bCs/>
        </w:rPr>
        <w:t>Kỹ năng</w:t>
      </w:r>
      <w:r w:rsidRPr="000A6A3D">
        <w:rPr>
          <w:b/>
          <w:bCs/>
        </w:rPr>
        <w:t xml:space="preserve">: </w:t>
      </w:r>
    </w:p>
    <w:p w14:paraId="729E90FB" w14:textId="77777777" w:rsidR="00D46177" w:rsidRPr="000A6A3D" w:rsidRDefault="0079762A" w:rsidP="000A6A3D">
      <w:pPr>
        <w:rPr>
          <w:lang w:val="it-IT"/>
        </w:rPr>
      </w:pPr>
      <w:r w:rsidRPr="000A6A3D">
        <w:rPr>
          <w:color w:val="000000"/>
        </w:rPr>
        <w:t xml:space="preserve">Sinh viên </w:t>
      </w:r>
      <w:r w:rsidR="00D46177" w:rsidRPr="000A6A3D">
        <w:rPr>
          <w:lang w:val="it-IT"/>
        </w:rPr>
        <w:t>sử dụng được các đơn vị đo lường như u, đvđt, nm để giải các bài tập quy định</w:t>
      </w:r>
    </w:p>
    <w:p w14:paraId="482CE4B2" w14:textId="4DE81674" w:rsidR="00E71642" w:rsidRPr="000A6A3D" w:rsidRDefault="00E71642" w:rsidP="000A6A3D">
      <w:pPr>
        <w:rPr>
          <w:lang w:val="vi-VN"/>
        </w:rPr>
      </w:pPr>
      <w:r w:rsidRPr="000A6A3D">
        <w:rPr>
          <w:b/>
          <w:bCs/>
        </w:rPr>
        <w:t>3. Thái độ</w:t>
      </w:r>
      <w:r w:rsidR="006F79FB">
        <w:rPr>
          <w:b/>
          <w:bCs/>
        </w:rPr>
        <w:t>:</w:t>
      </w:r>
    </w:p>
    <w:p w14:paraId="7D4E4FB6" w14:textId="3487B248" w:rsidR="00EB05FA" w:rsidRPr="000A6A3D" w:rsidRDefault="00EB05FA"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00C167C8" w:rsidRPr="000A6A3D">
        <w:rPr>
          <w:color w:val="000000"/>
          <w:lang w:val="vi-VN"/>
        </w:rPr>
        <w:t xml:space="preserve"> </w:t>
      </w:r>
      <w:r w:rsidR="00C167C8" w:rsidRPr="000A6A3D">
        <w:rPr>
          <w:bCs/>
        </w:rPr>
        <w:t>lòng say mê học tập, biết vận dụng những kiến thức được học vào cuộc sống</w:t>
      </w:r>
      <w:r w:rsidR="00C167C8" w:rsidRPr="000A6A3D">
        <w:rPr>
          <w:bCs/>
          <w:lang w:val="vi-VN"/>
        </w:rPr>
        <w:t>, có</w:t>
      </w:r>
      <w:r w:rsidR="00C167C8" w:rsidRPr="000A6A3D">
        <w:rPr>
          <w:bCs/>
        </w:rPr>
        <w:t xml:space="preserve"> </w:t>
      </w:r>
      <w:r w:rsidR="00C167C8" w:rsidRPr="000A6A3D">
        <w:rPr>
          <w:color w:val="000000"/>
        </w:rPr>
        <w:t>tư duy khoa học, logic trước các sự vật hiện tượng trong tự nhiên</w:t>
      </w:r>
      <w:r w:rsidR="00C167C8" w:rsidRPr="000A6A3D">
        <w:rPr>
          <w:color w:val="000000"/>
          <w:lang w:val="vi-VN"/>
        </w:rPr>
        <w:t>,</w:t>
      </w:r>
      <w:r w:rsidR="00C167C8" w:rsidRPr="000A6A3D">
        <w:rPr>
          <w:bCs/>
        </w:rPr>
        <w:t xml:space="preserve"> có ý thức bảo vệ môi trường và tài</w:t>
      </w:r>
      <w:r w:rsidRPr="000A6A3D">
        <w:rPr>
          <w:color w:val="000000"/>
        </w:rPr>
        <w:t xml:space="preserve"> </w:t>
      </w:r>
      <w:r w:rsidR="00C167C8" w:rsidRPr="000A6A3D">
        <w:rPr>
          <w:bCs/>
        </w:rPr>
        <w:t xml:space="preserve">nguyên, sử dụng </w:t>
      </w:r>
      <w:r w:rsidR="00113F9F">
        <w:rPr>
          <w:bCs/>
        </w:rPr>
        <w:t>hợp lý</w:t>
      </w:r>
      <w:r w:rsidR="00C167C8" w:rsidRPr="000A6A3D">
        <w:rPr>
          <w:bCs/>
        </w:rPr>
        <w:t xml:space="preserve"> tài nguyên.</w:t>
      </w:r>
    </w:p>
    <w:p w14:paraId="4054EB29" w14:textId="77777777" w:rsidR="00CF508E" w:rsidRPr="000A6A3D" w:rsidRDefault="00717855" w:rsidP="000A6A3D">
      <w:pPr>
        <w:rPr>
          <w:b/>
          <w:lang w:val="it-IT"/>
        </w:rPr>
      </w:pPr>
      <w:r w:rsidRPr="000A6A3D">
        <w:rPr>
          <w:b/>
          <w:lang w:val="it-IT"/>
        </w:rPr>
        <w:t>Đ</w:t>
      </w:r>
      <w:r w:rsidR="00CF508E" w:rsidRPr="000A6A3D">
        <w:rPr>
          <w:b/>
          <w:lang w:val="it-IT"/>
        </w:rPr>
        <w:t>ồ dùng và phương tiện dạy học</w:t>
      </w:r>
      <w:r w:rsidR="005629BE" w:rsidRPr="000A6A3D">
        <w:rPr>
          <w:b/>
          <w:lang w:val="it-IT"/>
        </w:rPr>
        <w:t>:</w:t>
      </w:r>
    </w:p>
    <w:p w14:paraId="14CE490E" w14:textId="19B469F9" w:rsidR="00717855" w:rsidRPr="000A6A3D" w:rsidRDefault="00717855" w:rsidP="000A6A3D">
      <w:pPr>
        <w:rPr>
          <w:lang w:val="it-IT"/>
        </w:rPr>
      </w:pPr>
      <w:r w:rsidRPr="000A6A3D">
        <w:rPr>
          <w:lang w:val="it-IT"/>
        </w:rPr>
        <w:t>Máy chiếu, màn ảnh, máy tính, bảng, phấn.</w:t>
      </w:r>
    </w:p>
    <w:p w14:paraId="48D56AAA" w14:textId="77777777" w:rsidR="00182269" w:rsidRPr="000A6A3D" w:rsidRDefault="00182269" w:rsidP="000A6A3D">
      <w:pPr>
        <w:rPr>
          <w:lang w:val="it-IT"/>
        </w:rPr>
      </w:pPr>
      <w:r w:rsidRPr="000A6A3D">
        <w:rPr>
          <w:b/>
          <w:lang w:val="it-IT"/>
        </w:rPr>
        <w:t xml:space="preserve">I. Ổn định lớp học:                                                 </w:t>
      </w:r>
      <w:r w:rsidRPr="000A6A3D">
        <w:rPr>
          <w:lang w:val="it-IT"/>
        </w:rPr>
        <w:t>Thời gian:  05</w:t>
      </w:r>
      <w:r w:rsidR="00036CE7" w:rsidRPr="000A6A3D">
        <w:rPr>
          <w:lang w:val="it-IT"/>
        </w:rPr>
        <w:t xml:space="preserve"> phút</w:t>
      </w:r>
      <w:r w:rsidRPr="000A6A3D">
        <w:rPr>
          <w:lang w:val="it-IT"/>
        </w:rPr>
        <w:t>.</w:t>
      </w:r>
    </w:p>
    <w:p w14:paraId="3E69C7A9" w14:textId="77777777" w:rsidR="00182269" w:rsidRPr="000A6A3D" w:rsidRDefault="00182269" w:rsidP="000A6A3D">
      <w:pPr>
        <w:rPr>
          <w:lang w:val="it-IT"/>
        </w:rPr>
      </w:pPr>
      <w:r w:rsidRPr="000A6A3D">
        <w:rPr>
          <w:lang w:val="it-IT"/>
        </w:rPr>
        <w:t>Số học sinh vắng:…………Tên:……………………………………………………..................................</w:t>
      </w:r>
    </w:p>
    <w:p w14:paraId="7B1D784E" w14:textId="77777777" w:rsidR="00182269" w:rsidRPr="000A6A3D" w:rsidRDefault="00182269" w:rsidP="000A6A3D">
      <w:pPr>
        <w:rPr>
          <w:lang w:val="it-IT"/>
        </w:rPr>
      </w:pPr>
      <w:r w:rsidRPr="000A6A3D">
        <w:rPr>
          <w:lang w:val="it-IT"/>
        </w:rPr>
        <w:t>......................................................................................................................................................................</w:t>
      </w:r>
    </w:p>
    <w:p w14:paraId="349D4757" w14:textId="77777777" w:rsidR="00CF508E" w:rsidRPr="000A6A3D" w:rsidRDefault="00CF508E" w:rsidP="000A6A3D">
      <w:pPr>
        <w:rPr>
          <w:b/>
          <w:lang w:val="sv-SE"/>
        </w:rPr>
      </w:pPr>
      <w:r w:rsidRPr="000A6A3D">
        <w:rPr>
          <w:b/>
          <w:lang w:val="sv-SE"/>
        </w:rPr>
        <w:t xml:space="preserve">II. </w:t>
      </w:r>
      <w:r w:rsidR="005629BE" w:rsidRPr="000A6A3D">
        <w:rPr>
          <w:b/>
          <w:lang w:val="sv-SE"/>
        </w:rPr>
        <w:t>T</w:t>
      </w:r>
      <w:r w:rsidRPr="000A6A3D">
        <w:rPr>
          <w:b/>
          <w:lang w:val="sv-SE"/>
        </w:rPr>
        <w:t>hực hiện bài học</w:t>
      </w:r>
      <w:r w:rsidR="005629BE" w:rsidRPr="000A6A3D">
        <w:rPr>
          <w:b/>
          <w:lang w:val="sv-SE"/>
        </w:rPr>
        <w:t>:</w:t>
      </w:r>
    </w:p>
    <w:p w14:paraId="10C6A9F4" w14:textId="77777777" w:rsidR="00CF508E" w:rsidRPr="000A6A3D" w:rsidRDefault="00CF508E"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CF508E" w:rsidRPr="000A6A3D" w14:paraId="58EB7E28" w14:textId="77777777" w:rsidTr="00D364B2">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72A4D9" w14:textId="77777777" w:rsidR="00CF508E" w:rsidRPr="000A6A3D" w:rsidRDefault="00CF508E"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2ADCF1" w14:textId="77777777" w:rsidR="00CF508E" w:rsidRPr="000A6A3D" w:rsidRDefault="00CF508E"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AE7A9" w14:textId="77777777" w:rsidR="00CF508E" w:rsidRPr="000A6A3D" w:rsidRDefault="00CF508E"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461DA0" w14:textId="77777777" w:rsidR="00CF508E" w:rsidRPr="000A6A3D" w:rsidRDefault="00CF508E" w:rsidP="000A6A3D">
            <w:pPr>
              <w:jc w:val="center"/>
              <w:rPr>
                <w:lang w:val="de-DE"/>
              </w:rPr>
            </w:pPr>
            <w:r w:rsidRPr="000A6A3D">
              <w:rPr>
                <w:lang w:val="de-DE"/>
              </w:rPr>
              <w:t>Thời gian</w:t>
            </w:r>
          </w:p>
        </w:tc>
      </w:tr>
      <w:tr w:rsidR="00CF508E" w:rsidRPr="000A6A3D" w14:paraId="32A6407F" w14:textId="77777777" w:rsidTr="00D364B2">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53A842" w14:textId="77777777" w:rsidR="00CF508E" w:rsidRPr="000A6A3D" w:rsidRDefault="00CF508E"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6AE31C" w14:textId="77777777" w:rsidR="00CF508E" w:rsidRPr="000A6A3D" w:rsidRDefault="00CF508E"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3897A208" w14:textId="77777777" w:rsidR="00CF508E" w:rsidRPr="000A6A3D" w:rsidRDefault="00CF508E" w:rsidP="000A6A3D">
            <w:pPr>
              <w:jc w:val="center"/>
              <w:rPr>
                <w:lang w:val="de-DE"/>
              </w:rPr>
            </w:pPr>
            <w:r w:rsidRPr="000A6A3D">
              <w:rPr>
                <w:lang w:val="de-DE"/>
              </w:rPr>
              <w:t xml:space="preserve">Hoạt động </w:t>
            </w:r>
            <w:r w:rsidR="00633CAA" w:rsidRPr="000A6A3D">
              <w:rPr>
                <w:lang w:val="de-DE"/>
              </w:rPr>
              <w:br/>
            </w:r>
            <w:r w:rsidRPr="000A6A3D">
              <w:rPr>
                <w:lang w:val="de-DE"/>
              </w:rPr>
              <w:t xml:space="preserve">của </w:t>
            </w:r>
            <w:r w:rsidR="00984472"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2C2FE64C" w14:textId="77777777" w:rsidR="00CF508E" w:rsidRPr="000A6A3D" w:rsidRDefault="00CF508E" w:rsidP="000A6A3D">
            <w:pPr>
              <w:jc w:val="center"/>
              <w:rPr>
                <w:lang w:val="de-DE"/>
              </w:rPr>
            </w:pPr>
            <w:r w:rsidRPr="000A6A3D">
              <w:rPr>
                <w:lang w:val="de-DE"/>
              </w:rPr>
              <w:t xml:space="preserve">Hoạt động </w:t>
            </w:r>
            <w:r w:rsidR="00633CAA" w:rsidRPr="000A6A3D">
              <w:rPr>
                <w:lang w:val="de-DE"/>
              </w:rPr>
              <w:br/>
            </w:r>
            <w:r w:rsidRPr="000A6A3D">
              <w:rPr>
                <w:lang w:val="de-DE"/>
              </w:rPr>
              <w:t xml:space="preserve">của </w:t>
            </w:r>
            <w:r w:rsidR="00675C4A"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A2BFD6" w14:textId="77777777" w:rsidR="00CF508E" w:rsidRPr="000A6A3D" w:rsidRDefault="00CF508E" w:rsidP="000A6A3D">
            <w:pPr>
              <w:jc w:val="center"/>
              <w:rPr>
                <w:lang w:val="de-DE"/>
              </w:rPr>
            </w:pPr>
          </w:p>
        </w:tc>
      </w:tr>
      <w:tr w:rsidR="00CF508E" w:rsidRPr="000A6A3D" w14:paraId="17A42B35" w14:textId="77777777" w:rsidTr="00D364B2">
        <w:tc>
          <w:tcPr>
            <w:tcW w:w="540" w:type="dxa"/>
            <w:tcBorders>
              <w:top w:val="single" w:sz="4" w:space="0" w:color="auto"/>
              <w:left w:val="single" w:sz="4" w:space="0" w:color="auto"/>
              <w:bottom w:val="single" w:sz="4" w:space="0" w:color="auto"/>
              <w:right w:val="single" w:sz="4" w:space="0" w:color="auto"/>
            </w:tcBorders>
            <w:shd w:val="clear" w:color="auto" w:fill="auto"/>
          </w:tcPr>
          <w:p w14:paraId="2F05141E" w14:textId="77777777" w:rsidR="00CF508E" w:rsidRPr="000A6A3D" w:rsidRDefault="00CF508E"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0E17D6A" w14:textId="77777777" w:rsidR="00CF508E" w:rsidRPr="000A6A3D" w:rsidRDefault="00CF508E" w:rsidP="000A6A3D">
            <w:pPr>
              <w:rPr>
                <w:lang w:val="de-DE"/>
              </w:rPr>
            </w:pPr>
            <w:r w:rsidRPr="000A6A3D">
              <w:rPr>
                <w:b/>
                <w:bCs/>
                <w:u w:val="single"/>
                <w:lang w:val="de-DE"/>
              </w:rPr>
              <w:t>Dẫn nhập</w:t>
            </w:r>
          </w:p>
          <w:p w14:paraId="1575A659" w14:textId="77777777" w:rsidR="00717855" w:rsidRPr="000A6A3D" w:rsidRDefault="00CE76AF" w:rsidP="000A6A3D">
            <w:pPr>
              <w:jc w:val="both"/>
              <w:rPr>
                <w:iCs/>
                <w:lang w:val="de-DE"/>
              </w:rPr>
            </w:pPr>
            <w:r w:rsidRPr="000A6A3D">
              <w:rPr>
                <w:iCs/>
                <w:lang w:val="de-DE"/>
              </w:rPr>
              <w:t xml:space="preserve">- </w:t>
            </w:r>
            <w:r w:rsidR="00182269" w:rsidRPr="000A6A3D">
              <w:rPr>
                <w:iCs/>
                <w:lang w:val="de-DE"/>
              </w:rPr>
              <w:t>Giới thiệ</w:t>
            </w:r>
            <w:r w:rsidR="002E69EE" w:rsidRPr="000A6A3D">
              <w:rPr>
                <w:iCs/>
                <w:lang w:val="de-DE"/>
              </w:rPr>
              <w:t>u về nhà triết học Đê-mô-crit cho rằng các chất đều cấu tạo từ những phần tử rất nhỏ được gọi là “atomos“</w:t>
            </w:r>
            <w:r w:rsidR="00182269" w:rsidRPr="000A6A3D">
              <w:rPr>
                <w:iCs/>
                <w:lang w:val="de-DE"/>
              </w:rPr>
              <w:t>.</w:t>
            </w:r>
          </w:p>
          <w:p w14:paraId="15954665" w14:textId="1996D307" w:rsidR="00814B24" w:rsidRPr="000A6A3D" w:rsidRDefault="00814B24" w:rsidP="000A6A3D">
            <w:pPr>
              <w:jc w:val="both"/>
              <w:rPr>
                <w:lang w:val="de-DE"/>
              </w:rPr>
            </w:pPr>
            <w:r w:rsidRPr="000A6A3D">
              <w:rPr>
                <w:lang w:val="de-DE"/>
              </w:rPr>
              <w:t xml:space="preserve">- </w:t>
            </w:r>
            <w:r w:rsidRPr="000A6A3D">
              <w:rPr>
                <w:iCs/>
                <w:lang w:val="de-DE"/>
              </w:rPr>
              <w:t>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ABA3FF9" w14:textId="77777777" w:rsidR="00CF508E" w:rsidRPr="000A6A3D" w:rsidRDefault="00CF508E" w:rsidP="000A6A3D">
            <w:pPr>
              <w:rPr>
                <w:lang w:val="de-DE"/>
              </w:rPr>
            </w:pPr>
          </w:p>
          <w:p w14:paraId="6930EF62" w14:textId="77777777" w:rsidR="00CE76AF" w:rsidRPr="000A6A3D" w:rsidRDefault="009F1603" w:rsidP="000A6A3D">
            <w:pPr>
              <w:rPr>
                <w:lang w:val="de-DE"/>
              </w:rPr>
            </w:pPr>
            <w:r w:rsidRPr="000A6A3D">
              <w:rPr>
                <w:lang w:val="de-DE"/>
              </w:rPr>
              <w:t xml:space="preserve">- </w:t>
            </w:r>
            <w:r w:rsidR="002E69EE" w:rsidRPr="000A6A3D">
              <w:rPr>
                <w:lang w:val="de-DE"/>
              </w:rPr>
              <w:t>GV trình bày bằng lời</w:t>
            </w:r>
            <w:r w:rsidR="00F04692" w:rsidRPr="000A6A3D">
              <w:rPr>
                <w:lang w:val="de-DE"/>
              </w:rPr>
              <w:t>.</w:t>
            </w:r>
          </w:p>
          <w:p w14:paraId="7634FE88" w14:textId="4D5C5DB2" w:rsidR="00F04692" w:rsidRPr="000A6A3D" w:rsidRDefault="00F04692"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A15A7C2" w14:textId="77777777" w:rsidR="00CF508E" w:rsidRPr="000A6A3D" w:rsidRDefault="00CF508E" w:rsidP="000A6A3D">
            <w:pPr>
              <w:rPr>
                <w:lang w:val="de-DE"/>
              </w:rPr>
            </w:pPr>
          </w:p>
          <w:p w14:paraId="71F6A11C" w14:textId="77777777" w:rsidR="00814B24" w:rsidRPr="000A6A3D" w:rsidRDefault="00814B24"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13870603" w14:textId="77777777" w:rsidR="00646AA1" w:rsidRPr="000A6A3D" w:rsidRDefault="00646AA1" w:rsidP="000A6A3D">
            <w:pPr>
              <w:rPr>
                <w:lang w:val="de-DE"/>
              </w:rPr>
            </w:pPr>
          </w:p>
          <w:p w14:paraId="3DFE6BF2" w14:textId="77777777" w:rsidR="00646AA1" w:rsidRPr="000A6A3D" w:rsidRDefault="00646AA1"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7FE7FF" w14:textId="77777777" w:rsidR="00CF508E" w:rsidRPr="000A6A3D" w:rsidRDefault="00CF508E" w:rsidP="000A6A3D">
            <w:pPr>
              <w:rPr>
                <w:lang w:val="de-DE"/>
              </w:rPr>
            </w:pPr>
          </w:p>
          <w:p w14:paraId="19F40D9C" w14:textId="6A919234" w:rsidR="002F7152" w:rsidRPr="000A6A3D" w:rsidRDefault="007F7F0F" w:rsidP="000A6A3D">
            <w:pPr>
              <w:jc w:val="center"/>
              <w:rPr>
                <w:lang w:val="pt-BR"/>
              </w:rPr>
            </w:pPr>
            <w:r w:rsidRPr="000A6A3D">
              <w:rPr>
                <w:lang w:val="pt-BR"/>
              </w:rPr>
              <w:t>5</w:t>
            </w:r>
          </w:p>
          <w:p w14:paraId="42BAE9B2" w14:textId="77777777" w:rsidR="00CE76AF" w:rsidRPr="000A6A3D" w:rsidRDefault="002F7152" w:rsidP="000A6A3D">
            <w:pPr>
              <w:jc w:val="center"/>
              <w:rPr>
                <w:lang w:val="de-DE"/>
              </w:rPr>
            </w:pPr>
            <w:r w:rsidRPr="000A6A3D">
              <w:rPr>
                <w:lang w:val="pt-BR"/>
              </w:rPr>
              <w:t>phút</w:t>
            </w:r>
            <w:r w:rsidR="00CE76AF" w:rsidRPr="000A6A3D">
              <w:rPr>
                <w:lang w:val="de-DE"/>
              </w:rPr>
              <w:t xml:space="preserve"> </w:t>
            </w:r>
          </w:p>
        </w:tc>
      </w:tr>
      <w:tr w:rsidR="005C52FA" w:rsidRPr="000A6A3D" w14:paraId="1A8483DC" w14:textId="77777777" w:rsidTr="00D364B2">
        <w:trPr>
          <w:trHeight w:val="1323"/>
        </w:trPr>
        <w:tc>
          <w:tcPr>
            <w:tcW w:w="540" w:type="dxa"/>
            <w:tcBorders>
              <w:top w:val="single" w:sz="4" w:space="0" w:color="auto"/>
              <w:left w:val="single" w:sz="4" w:space="0" w:color="auto"/>
              <w:right w:val="single" w:sz="4" w:space="0" w:color="auto"/>
            </w:tcBorders>
            <w:shd w:val="clear" w:color="auto" w:fill="auto"/>
          </w:tcPr>
          <w:p w14:paraId="101A460E" w14:textId="77777777" w:rsidR="005C52FA" w:rsidRPr="000A6A3D" w:rsidRDefault="005C52FA"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AFE4A98" w14:textId="77777777" w:rsidR="005C52FA" w:rsidRPr="000A6A3D" w:rsidRDefault="005C52FA" w:rsidP="000A6A3D">
            <w:pPr>
              <w:rPr>
                <w:b/>
                <w:bCs/>
                <w:u w:val="single"/>
                <w:lang w:val="nb-NO"/>
              </w:rPr>
            </w:pPr>
            <w:r w:rsidRPr="000A6A3D">
              <w:rPr>
                <w:b/>
                <w:bCs/>
                <w:u w:val="single"/>
                <w:lang w:val="nb-NO"/>
              </w:rPr>
              <w:t>Giảng bài mới</w:t>
            </w:r>
          </w:p>
          <w:p w14:paraId="68809C4E" w14:textId="77777777" w:rsidR="00A53D00" w:rsidRPr="000A6A3D" w:rsidRDefault="00A53D00" w:rsidP="000A6A3D">
            <w:pPr>
              <w:tabs>
                <w:tab w:val="left" w:leader="dot" w:pos="9498"/>
              </w:tabs>
              <w:rPr>
                <w:b/>
                <w:bCs/>
              </w:rPr>
            </w:pPr>
            <w:r w:rsidRPr="000A6A3D">
              <w:rPr>
                <w:b/>
                <w:bCs/>
              </w:rPr>
              <w:t>1. Thành phần cấu tạo của nguyên tử</w:t>
            </w:r>
          </w:p>
          <w:p w14:paraId="28F95C8A" w14:textId="7DDB28EE" w:rsidR="00A53D00" w:rsidRPr="000A6A3D" w:rsidRDefault="00A53D00" w:rsidP="000A6A3D">
            <w:pPr>
              <w:tabs>
                <w:tab w:val="left" w:leader="dot" w:pos="9498"/>
              </w:tabs>
              <w:rPr>
                <w:b/>
              </w:rPr>
            </w:pPr>
            <w:r w:rsidRPr="000A6A3D">
              <w:rPr>
                <w:b/>
              </w:rPr>
              <w:t xml:space="preserve">1.1. Electron </w:t>
            </w:r>
          </w:p>
          <w:p w14:paraId="015FEBCF" w14:textId="4620BF12" w:rsidR="00A53D00" w:rsidRPr="000A6A3D" w:rsidRDefault="00A53D00" w:rsidP="000A6A3D">
            <w:pPr>
              <w:tabs>
                <w:tab w:val="left" w:leader="dot" w:pos="9498"/>
              </w:tabs>
              <w:rPr>
                <w:i/>
                <w:iCs/>
              </w:rPr>
            </w:pPr>
            <w:r w:rsidRPr="000A6A3D">
              <w:rPr>
                <w:i/>
                <w:iCs/>
              </w:rPr>
              <w:t xml:space="preserve">1.1.1. Sự tìm ra electron </w:t>
            </w:r>
          </w:p>
          <w:p w14:paraId="74EA77A8" w14:textId="227589E2" w:rsidR="004D71EF" w:rsidRPr="000A6A3D" w:rsidRDefault="004D71EF" w:rsidP="000A6A3D">
            <w:pPr>
              <w:tabs>
                <w:tab w:val="left" w:leader="dot" w:pos="9498"/>
              </w:tabs>
              <w:rPr>
                <w:i/>
                <w:iCs/>
              </w:rPr>
            </w:pPr>
          </w:p>
          <w:p w14:paraId="77879117" w14:textId="12377407" w:rsidR="0000336C" w:rsidRDefault="0000336C" w:rsidP="000A6A3D">
            <w:pPr>
              <w:tabs>
                <w:tab w:val="left" w:leader="dot" w:pos="9498"/>
              </w:tabs>
              <w:rPr>
                <w:i/>
                <w:iCs/>
              </w:rPr>
            </w:pPr>
            <w:r w:rsidRPr="000A6A3D">
              <w:rPr>
                <w:noProof/>
              </w:rPr>
              <w:drawing>
                <wp:anchor distT="0" distB="0" distL="114300" distR="114300" simplePos="0" relativeHeight="251656704" behindDoc="0" locked="0" layoutInCell="1" allowOverlap="1" wp14:anchorId="5A4BC675" wp14:editId="334841BA">
                  <wp:simplePos x="0" y="0"/>
                  <wp:positionH relativeFrom="column">
                    <wp:posOffset>85090</wp:posOffset>
                  </wp:positionH>
                  <wp:positionV relativeFrom="paragraph">
                    <wp:posOffset>248980</wp:posOffset>
                  </wp:positionV>
                  <wp:extent cx="2372995" cy="1880870"/>
                  <wp:effectExtent l="0" t="0" r="8255" b="508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72995" cy="1880870"/>
                          </a:xfrm>
                          <a:prstGeom prst="rect">
                            <a:avLst/>
                          </a:prstGeom>
                          <a:noFill/>
                        </pic:spPr>
                      </pic:pic>
                    </a:graphicData>
                  </a:graphic>
                  <wp14:sizeRelH relativeFrom="page">
                    <wp14:pctWidth>0</wp14:pctWidth>
                  </wp14:sizeRelH>
                  <wp14:sizeRelV relativeFrom="page">
                    <wp14:pctHeight>0</wp14:pctHeight>
                  </wp14:sizeRelV>
                </wp:anchor>
              </w:drawing>
            </w:r>
          </w:p>
          <w:p w14:paraId="2E646CD4" w14:textId="7595310C" w:rsidR="00A53D00" w:rsidRPr="000A6A3D" w:rsidRDefault="00A53D00" w:rsidP="000A6A3D">
            <w:pPr>
              <w:tabs>
                <w:tab w:val="left" w:leader="dot" w:pos="9498"/>
              </w:tabs>
              <w:rPr>
                <w:i/>
                <w:iCs/>
              </w:rPr>
            </w:pPr>
            <w:r w:rsidRPr="000A6A3D">
              <w:rPr>
                <w:i/>
                <w:iCs/>
              </w:rPr>
              <w:t>1.1.2. Khối lượng và điện tích của eletron</w:t>
            </w:r>
          </w:p>
          <w:p w14:paraId="5DAFC4F9" w14:textId="77777777" w:rsidR="00D632E1" w:rsidRPr="000A6A3D" w:rsidRDefault="00D632E1" w:rsidP="000A6A3D">
            <w:pPr>
              <w:tabs>
                <w:tab w:val="left" w:leader="dot" w:pos="9498"/>
              </w:tabs>
              <w:ind w:firstLine="284"/>
              <w:rPr>
                <w:i/>
                <w:iCs/>
              </w:rPr>
            </w:pPr>
            <w:r w:rsidRPr="000A6A3D">
              <w:rPr>
                <w:i/>
                <w:iCs/>
              </w:rPr>
              <w:t>Khối lượng: m</w:t>
            </w:r>
            <w:r w:rsidRPr="000A6A3D">
              <w:rPr>
                <w:i/>
                <w:iCs/>
                <w:vertAlign w:val="subscript"/>
              </w:rPr>
              <w:t>e</w:t>
            </w:r>
            <w:r w:rsidRPr="000A6A3D">
              <w:rPr>
                <w:i/>
                <w:iCs/>
              </w:rPr>
              <w:t xml:space="preserve"> = 9,1.10</w:t>
            </w:r>
            <w:r w:rsidRPr="005D42D8">
              <w:rPr>
                <w:i/>
                <w:iCs/>
                <w:vertAlign w:val="superscript"/>
              </w:rPr>
              <w:t>-31</w:t>
            </w:r>
            <w:r w:rsidRPr="000A6A3D">
              <w:rPr>
                <w:i/>
                <w:iCs/>
              </w:rPr>
              <w:t xml:space="preserve"> kg </w:t>
            </w:r>
          </w:p>
          <w:p w14:paraId="3B247AFF" w14:textId="41CCD2A0" w:rsidR="00D632E1" w:rsidRPr="000A6A3D" w:rsidRDefault="00D632E1" w:rsidP="000A6A3D">
            <w:pPr>
              <w:tabs>
                <w:tab w:val="left" w:leader="dot" w:pos="9498"/>
              </w:tabs>
              <w:ind w:firstLine="284"/>
              <w:rPr>
                <w:i/>
                <w:iCs/>
              </w:rPr>
            </w:pPr>
            <w:r w:rsidRPr="000A6A3D">
              <w:rPr>
                <w:i/>
                <w:iCs/>
              </w:rPr>
              <w:t>Điện tích: 1,6.10</w:t>
            </w:r>
            <w:r w:rsidRPr="005D42D8">
              <w:rPr>
                <w:i/>
                <w:iCs/>
                <w:vertAlign w:val="superscript"/>
              </w:rPr>
              <w:t>-19</w:t>
            </w:r>
            <w:r w:rsidR="005D42D8">
              <w:rPr>
                <w:i/>
                <w:iCs/>
              </w:rPr>
              <w:t xml:space="preserve"> </w:t>
            </w:r>
            <w:r w:rsidRPr="000A6A3D">
              <w:rPr>
                <w:i/>
                <w:iCs/>
              </w:rPr>
              <w:t>C (Culông)</w:t>
            </w:r>
          </w:p>
          <w:p w14:paraId="4B197285" w14:textId="0FCA324B" w:rsidR="004D71EF" w:rsidRDefault="004D71EF" w:rsidP="000A6A3D">
            <w:pPr>
              <w:tabs>
                <w:tab w:val="left" w:leader="dot" w:pos="9498"/>
              </w:tabs>
            </w:pPr>
          </w:p>
          <w:p w14:paraId="5AF81E51" w14:textId="7BAFF6AB" w:rsidR="0000336C" w:rsidRDefault="0000336C" w:rsidP="000A6A3D">
            <w:pPr>
              <w:tabs>
                <w:tab w:val="left" w:leader="dot" w:pos="9498"/>
              </w:tabs>
            </w:pPr>
          </w:p>
          <w:p w14:paraId="2896F7E2" w14:textId="77777777" w:rsidR="0000336C" w:rsidRPr="000A6A3D" w:rsidRDefault="0000336C" w:rsidP="000A6A3D">
            <w:pPr>
              <w:tabs>
                <w:tab w:val="left" w:leader="dot" w:pos="9498"/>
              </w:tabs>
            </w:pPr>
          </w:p>
          <w:p w14:paraId="12D97C96" w14:textId="77777777" w:rsidR="0000336C" w:rsidRDefault="0000336C" w:rsidP="000A6A3D">
            <w:pPr>
              <w:tabs>
                <w:tab w:val="left" w:leader="dot" w:pos="9498"/>
              </w:tabs>
              <w:rPr>
                <w:b/>
              </w:rPr>
            </w:pPr>
          </w:p>
          <w:p w14:paraId="018F49C1" w14:textId="3F0EF576" w:rsidR="00A53D00" w:rsidRPr="000A6A3D" w:rsidRDefault="0000336C" w:rsidP="000A6A3D">
            <w:pPr>
              <w:tabs>
                <w:tab w:val="left" w:leader="dot" w:pos="9498"/>
              </w:tabs>
              <w:rPr>
                <w:b/>
              </w:rPr>
            </w:pPr>
            <w:r w:rsidRPr="000A6A3D">
              <w:rPr>
                <w:noProof/>
              </w:rPr>
              <w:drawing>
                <wp:anchor distT="0" distB="0" distL="114300" distR="114300" simplePos="0" relativeHeight="251660800" behindDoc="0" locked="0" layoutInCell="1" allowOverlap="1" wp14:anchorId="0947C70A" wp14:editId="760E4446">
                  <wp:simplePos x="0" y="0"/>
                  <wp:positionH relativeFrom="column">
                    <wp:posOffset>23495</wp:posOffset>
                  </wp:positionH>
                  <wp:positionV relativeFrom="paragraph">
                    <wp:posOffset>283845</wp:posOffset>
                  </wp:positionV>
                  <wp:extent cx="2667000" cy="963930"/>
                  <wp:effectExtent l="0" t="0" r="0" b="762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0" cy="963930"/>
                          </a:xfrm>
                          <a:prstGeom prst="rect">
                            <a:avLst/>
                          </a:prstGeom>
                          <a:noFill/>
                          <a:ln>
                            <a:noFill/>
                          </a:ln>
                        </pic:spPr>
                      </pic:pic>
                    </a:graphicData>
                  </a:graphic>
                  <wp14:sizeRelH relativeFrom="page">
                    <wp14:pctWidth>0</wp14:pctWidth>
                  </wp14:sizeRelH>
                  <wp14:sizeRelV relativeFrom="page">
                    <wp14:pctHeight>0</wp14:pctHeight>
                  </wp14:sizeRelV>
                </wp:anchor>
              </w:drawing>
            </w:r>
            <w:r w:rsidR="00A53D00" w:rsidRPr="000A6A3D">
              <w:rPr>
                <w:b/>
              </w:rPr>
              <w:t>1.2. Sự tìm ra hạt nhân nguyên tử</w:t>
            </w:r>
          </w:p>
          <w:p w14:paraId="710D1EAB" w14:textId="31EF2944" w:rsidR="00D632E1" w:rsidRPr="000A6A3D" w:rsidRDefault="00D632E1" w:rsidP="000A6A3D">
            <w:pPr>
              <w:tabs>
                <w:tab w:val="left" w:leader="dot" w:pos="9498"/>
              </w:tabs>
              <w:ind w:left="61"/>
              <w:rPr>
                <w:b/>
              </w:rPr>
            </w:pPr>
          </w:p>
          <w:p w14:paraId="1F5E70BF" w14:textId="54A55451" w:rsidR="00A53D00" w:rsidRPr="000A6A3D" w:rsidRDefault="00A53D00" w:rsidP="000A6A3D">
            <w:pPr>
              <w:tabs>
                <w:tab w:val="left" w:leader="dot" w:pos="9498"/>
              </w:tabs>
              <w:rPr>
                <w:b/>
              </w:rPr>
            </w:pPr>
            <w:r w:rsidRPr="000A6A3D">
              <w:rPr>
                <w:b/>
              </w:rPr>
              <w:t>1.3. Cấu tạo của hạt nhân nguyên tử</w:t>
            </w:r>
          </w:p>
          <w:p w14:paraId="051820B0" w14:textId="77777777" w:rsidR="00A53D00" w:rsidRPr="000A6A3D" w:rsidRDefault="00A53D00" w:rsidP="00F67BF0">
            <w:pPr>
              <w:tabs>
                <w:tab w:val="left" w:leader="dot" w:pos="9498"/>
              </w:tabs>
              <w:rPr>
                <w:i/>
                <w:iCs/>
              </w:rPr>
            </w:pPr>
            <w:r w:rsidRPr="000A6A3D">
              <w:rPr>
                <w:i/>
                <w:iCs/>
              </w:rPr>
              <w:t>1.3.1. Sự tìm ra proton</w:t>
            </w:r>
          </w:p>
          <w:p w14:paraId="09AAB67D" w14:textId="503BEF02" w:rsidR="003B254F" w:rsidRPr="000A6A3D" w:rsidRDefault="003B254F" w:rsidP="000A6A3D">
            <w:pPr>
              <w:tabs>
                <w:tab w:val="left" w:leader="dot" w:pos="9498"/>
              </w:tabs>
              <w:ind w:firstLine="284"/>
              <w:rPr>
                <w:iCs/>
              </w:rPr>
            </w:pPr>
            <w:r w:rsidRPr="000A6A3D">
              <w:rPr>
                <w:iCs/>
              </w:rPr>
              <w:t>Hạt proton: Kí hiệu (p), khối lượng</w:t>
            </w:r>
            <w:r w:rsidR="005D42D8">
              <w:rPr>
                <w:iCs/>
              </w:rPr>
              <w:t xml:space="preserve"> </w:t>
            </w:r>
            <w:r w:rsidRPr="000A6A3D">
              <w:rPr>
                <w:iCs/>
              </w:rPr>
              <w:t>(1,67.10</w:t>
            </w:r>
            <w:r w:rsidRPr="005D42D8">
              <w:rPr>
                <w:iCs/>
                <w:vertAlign w:val="superscript"/>
              </w:rPr>
              <w:t>-27</w:t>
            </w:r>
            <w:r w:rsidRPr="000A6A3D">
              <w:rPr>
                <w:iCs/>
              </w:rPr>
              <w:t xml:space="preserve"> kg), điện tích (1+).</w:t>
            </w:r>
          </w:p>
          <w:p w14:paraId="0AADA29F" w14:textId="0DB355CF" w:rsidR="00A53D00" w:rsidRPr="000A6A3D" w:rsidRDefault="00A53D00" w:rsidP="00F67BF0">
            <w:pPr>
              <w:tabs>
                <w:tab w:val="left" w:leader="dot" w:pos="9498"/>
              </w:tabs>
              <w:rPr>
                <w:i/>
                <w:iCs/>
              </w:rPr>
            </w:pPr>
            <w:r w:rsidRPr="000A6A3D">
              <w:rPr>
                <w:i/>
                <w:iCs/>
              </w:rPr>
              <w:t>1.3.2. Sự tìm ra nơtron</w:t>
            </w:r>
          </w:p>
          <w:p w14:paraId="42446522" w14:textId="77777777" w:rsidR="003B254F" w:rsidRPr="000A6A3D" w:rsidRDefault="003B254F" w:rsidP="000A6A3D">
            <w:pPr>
              <w:tabs>
                <w:tab w:val="left" w:leader="dot" w:pos="9498"/>
              </w:tabs>
              <w:ind w:firstLine="284"/>
              <w:rPr>
                <w:iCs/>
              </w:rPr>
            </w:pPr>
            <w:r w:rsidRPr="000A6A3D">
              <w:rPr>
                <w:iCs/>
              </w:rPr>
              <w:t>Hạt nơtron: Kí hiệu (n), khối lượng (1,67.10</w:t>
            </w:r>
            <w:r w:rsidRPr="005D42D8">
              <w:rPr>
                <w:iCs/>
                <w:vertAlign w:val="superscript"/>
              </w:rPr>
              <w:t>-27</w:t>
            </w:r>
            <w:r w:rsidRPr="000A6A3D">
              <w:rPr>
                <w:iCs/>
              </w:rPr>
              <w:t xml:space="preserve"> kg), điện tích (0).</w:t>
            </w:r>
          </w:p>
          <w:p w14:paraId="7D1F7114" w14:textId="77777777" w:rsidR="00A53D00" w:rsidRPr="000A6A3D" w:rsidRDefault="00A53D00" w:rsidP="005D42D8">
            <w:pPr>
              <w:tabs>
                <w:tab w:val="left" w:leader="dot" w:pos="9498"/>
              </w:tabs>
              <w:rPr>
                <w:i/>
                <w:iCs/>
              </w:rPr>
            </w:pPr>
            <w:r w:rsidRPr="000A6A3D">
              <w:rPr>
                <w:i/>
                <w:iCs/>
              </w:rPr>
              <w:t>1.3.3. Cấu tạo của hạt nhân nguyên tử</w:t>
            </w:r>
          </w:p>
          <w:p w14:paraId="3A421456" w14:textId="77777777" w:rsidR="003B254F" w:rsidRPr="000A6A3D" w:rsidRDefault="003B254F" w:rsidP="000A6A3D">
            <w:pPr>
              <w:tabs>
                <w:tab w:val="left" w:leader="dot" w:pos="9498"/>
              </w:tabs>
              <w:ind w:firstLine="284"/>
              <w:rPr>
                <w:i/>
                <w:iCs/>
              </w:rPr>
            </w:pPr>
            <w:r w:rsidRPr="000A6A3D">
              <w:rPr>
                <w:i/>
                <w:iCs/>
              </w:rPr>
              <w:t>- Proton và nơtron là thành phần của hạt nhân nguyên tử.</w:t>
            </w:r>
          </w:p>
          <w:p w14:paraId="1412FBB0" w14:textId="77777777" w:rsidR="003B254F" w:rsidRPr="00D6525B" w:rsidRDefault="003B254F" w:rsidP="00D6525B">
            <w:pPr>
              <w:tabs>
                <w:tab w:val="left" w:leader="dot" w:pos="9498"/>
              </w:tabs>
              <w:ind w:firstLine="284"/>
              <w:rPr>
                <w:i/>
                <w:iCs/>
              </w:rPr>
            </w:pPr>
            <w:r w:rsidRPr="000A6A3D">
              <w:rPr>
                <w:i/>
                <w:iCs/>
              </w:rPr>
              <w:t xml:space="preserve">- Tổng khối lượng các proton và nơtron là </w:t>
            </w:r>
            <w:r w:rsidRPr="00D6525B">
              <w:rPr>
                <w:i/>
                <w:iCs/>
              </w:rPr>
              <w:t>khối lượng hạt nhân nguyên tử</w:t>
            </w:r>
          </w:p>
          <w:p w14:paraId="546A1F3C" w14:textId="77777777" w:rsidR="00A53D00" w:rsidRPr="00D6525B" w:rsidRDefault="00A53D00" w:rsidP="00D6525B">
            <w:pPr>
              <w:tabs>
                <w:tab w:val="left" w:leader="dot" w:pos="9498"/>
              </w:tabs>
              <w:rPr>
                <w:bCs/>
              </w:rPr>
            </w:pPr>
            <w:r w:rsidRPr="00D6525B">
              <w:rPr>
                <w:b/>
                <w:bCs/>
              </w:rPr>
              <w:t>2. Kích thước và khối lượng của</w:t>
            </w:r>
            <w:r w:rsidRPr="00D6525B">
              <w:rPr>
                <w:bCs/>
              </w:rPr>
              <w:t xml:space="preserve"> nguyên tử</w:t>
            </w:r>
          </w:p>
          <w:p w14:paraId="687BC3B6" w14:textId="77777777" w:rsidR="00D6525B" w:rsidRDefault="00A53D00" w:rsidP="00D6525B">
            <w:pPr>
              <w:tabs>
                <w:tab w:val="left" w:leader="dot" w:pos="9498"/>
              </w:tabs>
              <w:rPr>
                <w:b/>
                <w:iCs/>
              </w:rPr>
            </w:pPr>
            <w:r w:rsidRPr="00D6525B">
              <w:rPr>
                <w:b/>
              </w:rPr>
              <w:t xml:space="preserve">2.1. </w:t>
            </w:r>
            <w:r w:rsidRPr="00D6525B">
              <w:rPr>
                <w:b/>
                <w:iCs/>
              </w:rPr>
              <w:t>Kích thước</w:t>
            </w:r>
            <w:r w:rsidR="00D6525B">
              <w:rPr>
                <w:b/>
                <w:iCs/>
              </w:rPr>
              <w:t xml:space="preserve">: </w:t>
            </w:r>
          </w:p>
          <w:p w14:paraId="07D31B13" w14:textId="361F43E0" w:rsidR="00D6525B" w:rsidRPr="00D6525B" w:rsidRDefault="00D6525B" w:rsidP="00D6525B">
            <w:pPr>
              <w:tabs>
                <w:tab w:val="left" w:leader="dot" w:pos="9498"/>
              </w:tabs>
              <w:rPr>
                <w:vertAlign w:val="superscript"/>
              </w:rPr>
            </w:pPr>
            <w:r w:rsidRPr="00D6525B">
              <w:t>1nm = 10</w:t>
            </w:r>
            <w:r w:rsidRPr="00D6525B">
              <w:rPr>
                <w:vertAlign w:val="superscript"/>
              </w:rPr>
              <w:t>-9</w:t>
            </w:r>
            <w:r w:rsidRPr="00D6525B">
              <w:t>m; 1</w:t>
            </w:r>
            <w:r w:rsidRPr="00D6525B">
              <w:rPr>
                <w:position w:val="-4"/>
              </w:rPr>
              <w:object w:dxaOrig="260" w:dyaOrig="420" w14:anchorId="767B7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21pt" o:ole="">
                  <v:imagedata r:id="rId13" o:title=""/>
                </v:shape>
                <o:OLEObject Type="Embed" ProgID="Equation.DSMT4" ShapeID="_x0000_i1025" DrawAspect="Content" ObjectID="_1697434672" r:id="rId14"/>
              </w:object>
            </w:r>
            <w:r w:rsidRPr="00D6525B">
              <w:rPr>
                <w:vertAlign w:val="superscript"/>
              </w:rPr>
              <w:t xml:space="preserve"> </w:t>
            </w:r>
            <w:r w:rsidRPr="00D6525B">
              <w:t>= 10</w:t>
            </w:r>
            <w:r w:rsidRPr="00D6525B">
              <w:rPr>
                <w:vertAlign w:val="superscript"/>
              </w:rPr>
              <w:t>-10</w:t>
            </w:r>
            <w:r w:rsidRPr="00D6525B">
              <w:t xml:space="preserve">m; 1 nm = 10 </w:t>
            </w:r>
            <w:r w:rsidRPr="00D6525B">
              <w:rPr>
                <w:position w:val="-4"/>
              </w:rPr>
              <w:object w:dxaOrig="260" w:dyaOrig="420" w14:anchorId="79853F1C">
                <v:shape id="_x0000_i1026" type="#_x0000_t75" style="width:13pt;height:21pt" o:ole="">
                  <v:imagedata r:id="rId13" o:title=""/>
                </v:shape>
                <o:OLEObject Type="Embed" ProgID="Equation.DSMT4" ShapeID="_x0000_i1026" DrawAspect="Content" ObjectID="_1697434673" r:id="rId15"/>
              </w:object>
            </w:r>
          </w:p>
          <w:p w14:paraId="60E284CF" w14:textId="484EA252" w:rsidR="001C1CFA" w:rsidRPr="00D6525B" w:rsidRDefault="00A53D00" w:rsidP="00D6525B">
            <w:pPr>
              <w:jc w:val="both"/>
              <w:rPr>
                <w:b/>
                <w:iCs/>
              </w:rPr>
            </w:pPr>
            <w:r w:rsidRPr="00D6525B">
              <w:rPr>
                <w:b/>
                <w:iCs/>
              </w:rPr>
              <w:t>2.2. Khối lượng</w:t>
            </w:r>
          </w:p>
          <w:p w14:paraId="712B1146" w14:textId="501B5897" w:rsidR="00D6525B" w:rsidRPr="000A6A3D" w:rsidRDefault="00D6525B" w:rsidP="000A6A3D">
            <w:pPr>
              <w:jc w:val="both"/>
              <w:rPr>
                <w:lang w:val="nb-NO"/>
              </w:rPr>
            </w:pPr>
            <w:r w:rsidRPr="00D6525B">
              <w:t>1 mol cacbon có chứa 6,022 x 10</w:t>
            </w:r>
            <w:r w:rsidRPr="00D6525B">
              <w:rPr>
                <w:vertAlign w:val="superscript"/>
              </w:rPr>
              <w:t>23</w:t>
            </w:r>
            <w:r w:rsidRPr="00D6525B">
              <w:t xml:space="preserve"> nguyên tử cacbon. 1 u = </w:t>
            </w:r>
            <w:r>
              <w:t xml:space="preserve">1/12 </w:t>
            </w:r>
            <w:r w:rsidRPr="00D6525B">
              <w:t>khối lượng nguyên tử đồng vị C-12</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C42902F" w14:textId="77777777" w:rsidR="005C52FA" w:rsidRPr="000A6A3D" w:rsidRDefault="005C52FA" w:rsidP="000A6A3D">
            <w:pPr>
              <w:rPr>
                <w:lang w:val="nb-NO"/>
              </w:rPr>
            </w:pPr>
          </w:p>
          <w:p w14:paraId="40A22853" w14:textId="77777777" w:rsidR="00861512" w:rsidRPr="000A6A3D" w:rsidRDefault="00861512" w:rsidP="000A6A3D">
            <w:pPr>
              <w:rPr>
                <w:lang w:val="nb-NO"/>
              </w:rPr>
            </w:pPr>
          </w:p>
          <w:p w14:paraId="27F1DC68" w14:textId="77777777" w:rsidR="00D632E1" w:rsidRPr="000A6A3D" w:rsidRDefault="00D632E1" w:rsidP="000A6A3D">
            <w:pPr>
              <w:rPr>
                <w:lang w:val="nb-NO"/>
              </w:rPr>
            </w:pPr>
          </w:p>
          <w:p w14:paraId="04A15CF9" w14:textId="77777777" w:rsidR="005C52FA" w:rsidRPr="000A6A3D" w:rsidRDefault="005C52FA" w:rsidP="000A6A3D">
            <w:pPr>
              <w:rPr>
                <w:lang w:val="nb-NO"/>
              </w:rPr>
            </w:pPr>
            <w:r w:rsidRPr="000A6A3D">
              <w:rPr>
                <w:lang w:val="nb-NO"/>
              </w:rPr>
              <w:t xml:space="preserve">GV giải thích </w:t>
            </w:r>
            <w:r w:rsidR="00E04E24" w:rsidRPr="000A6A3D">
              <w:rPr>
                <w:lang w:val="nb-NO"/>
              </w:rPr>
              <w:t>sự tìm ra electron của nhà bác học người Anh Tôm-xơn bằng hình ảnh</w:t>
            </w:r>
            <w:r w:rsidRPr="000A6A3D">
              <w:rPr>
                <w:lang w:val="nb-NO"/>
              </w:rPr>
              <w:t>.</w:t>
            </w:r>
          </w:p>
          <w:p w14:paraId="4EA2B3C8" w14:textId="77777777" w:rsidR="00E04E24" w:rsidRPr="000A6A3D" w:rsidRDefault="00E04E24" w:rsidP="000A6A3D">
            <w:pPr>
              <w:rPr>
                <w:lang w:val="nb-NO"/>
              </w:rPr>
            </w:pPr>
          </w:p>
          <w:p w14:paraId="2451618B" w14:textId="77777777" w:rsidR="007770A4" w:rsidRPr="000A6A3D" w:rsidRDefault="007770A4" w:rsidP="000A6A3D">
            <w:pPr>
              <w:rPr>
                <w:lang w:val="de-DE"/>
              </w:rPr>
            </w:pPr>
          </w:p>
          <w:p w14:paraId="699E6299" w14:textId="77777777" w:rsidR="007770A4" w:rsidRPr="000A6A3D" w:rsidRDefault="007770A4" w:rsidP="000A6A3D">
            <w:pPr>
              <w:rPr>
                <w:lang w:val="de-DE"/>
              </w:rPr>
            </w:pPr>
          </w:p>
          <w:p w14:paraId="44C4EB15" w14:textId="77777777" w:rsidR="007770A4" w:rsidRPr="000A6A3D" w:rsidRDefault="007770A4" w:rsidP="000A6A3D">
            <w:pPr>
              <w:rPr>
                <w:lang w:val="de-DE"/>
              </w:rPr>
            </w:pPr>
          </w:p>
          <w:p w14:paraId="03968245" w14:textId="77777777" w:rsidR="007770A4" w:rsidRPr="000A6A3D" w:rsidRDefault="007770A4" w:rsidP="000A6A3D">
            <w:pPr>
              <w:rPr>
                <w:lang w:val="de-DE"/>
              </w:rPr>
            </w:pPr>
          </w:p>
          <w:p w14:paraId="4DB77C6C" w14:textId="77777777" w:rsidR="007770A4" w:rsidRPr="000A6A3D" w:rsidRDefault="007770A4" w:rsidP="000A6A3D">
            <w:pPr>
              <w:rPr>
                <w:lang w:val="de-DE"/>
              </w:rPr>
            </w:pPr>
          </w:p>
          <w:p w14:paraId="452C38F4" w14:textId="77777777" w:rsidR="007770A4" w:rsidRPr="000A6A3D" w:rsidRDefault="007770A4" w:rsidP="000A6A3D">
            <w:pPr>
              <w:rPr>
                <w:lang w:val="de-DE"/>
              </w:rPr>
            </w:pPr>
          </w:p>
          <w:p w14:paraId="0C1B9A2C" w14:textId="77777777" w:rsidR="007770A4" w:rsidRPr="000A6A3D" w:rsidRDefault="007770A4" w:rsidP="000A6A3D">
            <w:pPr>
              <w:rPr>
                <w:lang w:val="de-DE"/>
              </w:rPr>
            </w:pPr>
          </w:p>
          <w:p w14:paraId="19020E20" w14:textId="77777777" w:rsidR="007770A4" w:rsidRPr="000A6A3D" w:rsidRDefault="007770A4" w:rsidP="000A6A3D">
            <w:pPr>
              <w:rPr>
                <w:lang w:val="de-DE"/>
              </w:rPr>
            </w:pPr>
          </w:p>
          <w:p w14:paraId="237509E5" w14:textId="6CDD83AC" w:rsidR="007770A4" w:rsidRDefault="007770A4" w:rsidP="000A6A3D">
            <w:pPr>
              <w:rPr>
                <w:lang w:val="de-DE"/>
              </w:rPr>
            </w:pPr>
          </w:p>
          <w:p w14:paraId="09114BEF" w14:textId="2485CD31" w:rsidR="0000336C" w:rsidRDefault="00FB6667" w:rsidP="000A6A3D">
            <w:pPr>
              <w:rPr>
                <w:lang w:val="de-DE"/>
              </w:rPr>
            </w:pPr>
            <w:r>
              <w:rPr>
                <w:lang w:val="de-DE"/>
              </w:rPr>
              <w:t>GV nêu câu hỏi</w:t>
            </w:r>
          </w:p>
          <w:p w14:paraId="077CB010" w14:textId="557B034B" w:rsidR="0000336C" w:rsidRDefault="0000336C" w:rsidP="000A6A3D">
            <w:pPr>
              <w:rPr>
                <w:lang w:val="de-DE"/>
              </w:rPr>
            </w:pPr>
          </w:p>
          <w:p w14:paraId="6B3A37E6" w14:textId="337F62B9" w:rsidR="0000336C" w:rsidRDefault="0000336C" w:rsidP="000A6A3D">
            <w:pPr>
              <w:rPr>
                <w:lang w:val="de-DE"/>
              </w:rPr>
            </w:pPr>
          </w:p>
          <w:p w14:paraId="38FB29E6" w14:textId="16833C77" w:rsidR="0000336C" w:rsidRDefault="0000336C" w:rsidP="000A6A3D">
            <w:pPr>
              <w:rPr>
                <w:lang w:val="de-DE"/>
              </w:rPr>
            </w:pPr>
          </w:p>
          <w:p w14:paraId="43B367E3" w14:textId="77777777" w:rsidR="0000336C" w:rsidRPr="000A6A3D" w:rsidRDefault="0000336C" w:rsidP="000A6A3D">
            <w:pPr>
              <w:rPr>
                <w:lang w:val="de-DE"/>
              </w:rPr>
            </w:pPr>
          </w:p>
          <w:p w14:paraId="7031F401" w14:textId="77777777" w:rsidR="00652949" w:rsidRDefault="00652949" w:rsidP="000A6A3D">
            <w:pPr>
              <w:rPr>
                <w:lang w:val="nb-NO"/>
              </w:rPr>
            </w:pPr>
          </w:p>
          <w:p w14:paraId="639DF82A" w14:textId="073DFD7A" w:rsidR="007770A4" w:rsidRPr="000A6A3D" w:rsidRDefault="007770A4" w:rsidP="000A6A3D">
            <w:pPr>
              <w:rPr>
                <w:lang w:val="nb-NO"/>
              </w:rPr>
            </w:pPr>
            <w:r w:rsidRPr="000A6A3D">
              <w:rPr>
                <w:lang w:val="nb-NO"/>
              </w:rPr>
              <w:t>GV giải thích sự tìm ra hạt nhân của nhà vật lí người Anh Rơ-dơ-pho bằng hình ảnh.</w:t>
            </w:r>
          </w:p>
          <w:p w14:paraId="2502260B" w14:textId="678B4E41" w:rsidR="00D632E1" w:rsidRPr="000A6A3D" w:rsidRDefault="00D632E1" w:rsidP="000A6A3D">
            <w:pPr>
              <w:rPr>
                <w:lang w:val="nb-NO"/>
              </w:rPr>
            </w:pPr>
          </w:p>
          <w:p w14:paraId="645505D8" w14:textId="2CCE0A49" w:rsidR="007770A4" w:rsidRPr="000A6A3D" w:rsidRDefault="007770A4" w:rsidP="000A6A3D">
            <w:pPr>
              <w:rPr>
                <w:lang w:val="nb-NO"/>
              </w:rPr>
            </w:pPr>
          </w:p>
          <w:p w14:paraId="37A3FDAF" w14:textId="77777777" w:rsidR="00AA1902" w:rsidRDefault="00AA1902" w:rsidP="000A6A3D">
            <w:pPr>
              <w:rPr>
                <w:lang w:val="nb-NO"/>
              </w:rPr>
            </w:pPr>
          </w:p>
          <w:p w14:paraId="5E7A4418" w14:textId="1368D444" w:rsidR="00D632E1" w:rsidRPr="000A6A3D" w:rsidRDefault="00D632E1" w:rsidP="000A6A3D">
            <w:pPr>
              <w:rPr>
                <w:lang w:val="nb-NO"/>
              </w:rPr>
            </w:pPr>
            <w:r w:rsidRPr="000A6A3D">
              <w:rPr>
                <w:lang w:val="nb-NO"/>
              </w:rPr>
              <w:t xml:space="preserve">GV giải thích sự tìm ra </w:t>
            </w:r>
            <w:r w:rsidR="007770A4" w:rsidRPr="000A6A3D">
              <w:rPr>
                <w:lang w:val="nb-NO"/>
              </w:rPr>
              <w:t>proton và nơtron</w:t>
            </w:r>
            <w:r w:rsidRPr="000A6A3D">
              <w:rPr>
                <w:lang w:val="nb-NO"/>
              </w:rPr>
              <w:t xml:space="preserve"> của nhà bác học </w:t>
            </w:r>
            <w:r w:rsidR="007770A4" w:rsidRPr="000A6A3D">
              <w:rPr>
                <w:lang w:val="nb-NO"/>
              </w:rPr>
              <w:t xml:space="preserve">Rơ-dơ-pho và </w:t>
            </w:r>
            <w:r w:rsidR="007770A4" w:rsidRPr="000A6A3D">
              <w:rPr>
                <w:lang w:val="pt-BR"/>
              </w:rPr>
              <w:t>Chat-uých</w:t>
            </w:r>
            <w:r w:rsidRPr="000A6A3D">
              <w:rPr>
                <w:lang w:val="nb-NO"/>
              </w:rPr>
              <w:t>.</w:t>
            </w:r>
          </w:p>
          <w:p w14:paraId="13932D3B" w14:textId="3BBF11C1" w:rsidR="005C52FA" w:rsidRPr="000A6A3D" w:rsidRDefault="005C52FA" w:rsidP="000A6A3D">
            <w:pPr>
              <w:rPr>
                <w:lang w:val="nb-NO"/>
              </w:rPr>
            </w:pPr>
          </w:p>
          <w:p w14:paraId="2C18F773" w14:textId="77777777" w:rsidR="00CD5E2D" w:rsidRPr="000A6A3D" w:rsidRDefault="00CD5E2D" w:rsidP="000A6A3D">
            <w:pPr>
              <w:rPr>
                <w:lang w:val="nb-NO"/>
              </w:rPr>
            </w:pPr>
          </w:p>
          <w:p w14:paraId="103AE21D" w14:textId="77777777" w:rsidR="003B254F" w:rsidRPr="000A6A3D" w:rsidRDefault="003B254F" w:rsidP="000A6A3D">
            <w:pPr>
              <w:rPr>
                <w:lang w:val="nb-NO"/>
              </w:rPr>
            </w:pPr>
            <w:r w:rsidRPr="000A6A3D">
              <w:rPr>
                <w:lang w:val="de-DE"/>
              </w:rPr>
              <w:t>Giảng viên trình bày, giải thích nội dung bằng lời</w:t>
            </w:r>
          </w:p>
          <w:p w14:paraId="3E01366C" w14:textId="77777777" w:rsidR="005C52FA" w:rsidRPr="000A6A3D" w:rsidRDefault="005C52FA" w:rsidP="000A6A3D">
            <w:pPr>
              <w:rPr>
                <w:lang w:val="nb-NO"/>
              </w:rPr>
            </w:pPr>
          </w:p>
          <w:p w14:paraId="7DAF06AE" w14:textId="2A4B4437" w:rsidR="002158A7" w:rsidRPr="000A6A3D" w:rsidRDefault="002158A7" w:rsidP="000A6A3D">
            <w:pPr>
              <w:rPr>
                <w:lang w:val="nb-NO"/>
              </w:rPr>
            </w:pPr>
          </w:p>
          <w:p w14:paraId="5AA0D127" w14:textId="77777777" w:rsidR="00AA1902" w:rsidRDefault="00AA1902" w:rsidP="000A6A3D">
            <w:pPr>
              <w:rPr>
                <w:lang w:val="de-DE"/>
              </w:rPr>
            </w:pPr>
          </w:p>
          <w:p w14:paraId="0BA38112" w14:textId="77777777" w:rsidR="00AA1902" w:rsidRDefault="00AA1902" w:rsidP="000A6A3D">
            <w:pPr>
              <w:rPr>
                <w:lang w:val="de-DE"/>
              </w:rPr>
            </w:pPr>
          </w:p>
          <w:p w14:paraId="522A3954" w14:textId="77777777" w:rsidR="00AA1902" w:rsidRDefault="00AA1902" w:rsidP="000A6A3D">
            <w:pPr>
              <w:rPr>
                <w:lang w:val="de-DE"/>
              </w:rPr>
            </w:pPr>
          </w:p>
          <w:p w14:paraId="3EA033ED" w14:textId="1A9B481D" w:rsidR="002158A7" w:rsidRPr="000A6A3D" w:rsidRDefault="002158A7" w:rsidP="000A6A3D">
            <w:pPr>
              <w:rPr>
                <w:lang w:val="nb-NO"/>
              </w:rPr>
            </w:pPr>
            <w:r w:rsidRPr="000A6A3D">
              <w:rPr>
                <w:lang w:val="de-DE"/>
              </w:rPr>
              <w:t>Giảng viên trình bày, giải thích nội dung bằng lời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2F4E889" w14:textId="77777777" w:rsidR="005C52FA" w:rsidRPr="000A6A3D" w:rsidRDefault="005C52FA" w:rsidP="000A6A3D">
            <w:pPr>
              <w:rPr>
                <w:lang w:val="nb-NO"/>
              </w:rPr>
            </w:pPr>
          </w:p>
          <w:p w14:paraId="288996A7" w14:textId="77777777" w:rsidR="005C52FA" w:rsidRPr="000A6A3D" w:rsidRDefault="005C52FA" w:rsidP="000A6A3D">
            <w:pPr>
              <w:rPr>
                <w:lang w:val="nb-NO"/>
              </w:rPr>
            </w:pPr>
          </w:p>
          <w:p w14:paraId="41655810" w14:textId="77777777" w:rsidR="00D632E1" w:rsidRPr="000A6A3D" w:rsidRDefault="00D632E1" w:rsidP="000A6A3D">
            <w:pPr>
              <w:rPr>
                <w:lang w:val="nb-NO"/>
              </w:rPr>
            </w:pPr>
          </w:p>
          <w:p w14:paraId="67F03E05" w14:textId="77777777" w:rsidR="005C52FA" w:rsidRPr="000A6A3D" w:rsidRDefault="005C52FA" w:rsidP="000A6A3D">
            <w:pPr>
              <w:rPr>
                <w:lang w:val="nb-NO"/>
              </w:rPr>
            </w:pPr>
            <w:r w:rsidRPr="000A6A3D">
              <w:rPr>
                <w:lang w:val="nb-NO"/>
              </w:rPr>
              <w:t xml:space="preserve">HS </w:t>
            </w:r>
            <w:r w:rsidR="00346F7E" w:rsidRPr="000A6A3D">
              <w:rPr>
                <w:lang w:val="nb-NO"/>
              </w:rPr>
              <w:t xml:space="preserve">theo dõi, </w:t>
            </w:r>
            <w:r w:rsidRPr="000A6A3D">
              <w:rPr>
                <w:lang w:val="nb-NO"/>
              </w:rPr>
              <w:t>ghi bài.</w:t>
            </w:r>
          </w:p>
          <w:p w14:paraId="0688285A" w14:textId="77777777" w:rsidR="005C52FA" w:rsidRPr="000A6A3D" w:rsidRDefault="005C52FA" w:rsidP="000A6A3D">
            <w:pPr>
              <w:rPr>
                <w:lang w:val="nb-NO"/>
              </w:rPr>
            </w:pPr>
          </w:p>
          <w:p w14:paraId="3080B2B4" w14:textId="77777777" w:rsidR="005C52FA" w:rsidRPr="000A6A3D" w:rsidRDefault="005C52FA" w:rsidP="000A6A3D">
            <w:pPr>
              <w:rPr>
                <w:lang w:val="nb-NO"/>
              </w:rPr>
            </w:pPr>
          </w:p>
          <w:p w14:paraId="54546B19" w14:textId="77777777" w:rsidR="005C52FA" w:rsidRPr="000A6A3D" w:rsidRDefault="005C52FA" w:rsidP="000A6A3D">
            <w:pPr>
              <w:rPr>
                <w:lang w:val="nb-NO"/>
              </w:rPr>
            </w:pPr>
          </w:p>
          <w:p w14:paraId="459D7167" w14:textId="77777777" w:rsidR="008B3FCC" w:rsidRPr="000A6A3D" w:rsidRDefault="008B3FCC" w:rsidP="000A6A3D">
            <w:pPr>
              <w:rPr>
                <w:lang w:val="nb-NO"/>
              </w:rPr>
            </w:pPr>
          </w:p>
          <w:p w14:paraId="3743E817" w14:textId="432B8AE7" w:rsidR="00D919C3" w:rsidRPr="000A6A3D" w:rsidRDefault="00D919C3" w:rsidP="000A6A3D">
            <w:pPr>
              <w:rPr>
                <w:lang w:val="nb-NO"/>
              </w:rPr>
            </w:pPr>
          </w:p>
          <w:p w14:paraId="787CA3DF" w14:textId="60A787B0" w:rsidR="00D919C3" w:rsidRPr="000A6A3D" w:rsidRDefault="00D919C3" w:rsidP="000A6A3D">
            <w:pPr>
              <w:rPr>
                <w:lang w:val="nb-NO"/>
              </w:rPr>
            </w:pPr>
          </w:p>
          <w:p w14:paraId="160D5783" w14:textId="77777777" w:rsidR="00D919C3" w:rsidRPr="000A6A3D" w:rsidRDefault="00D919C3" w:rsidP="000A6A3D">
            <w:pPr>
              <w:rPr>
                <w:lang w:val="nb-NO"/>
              </w:rPr>
            </w:pPr>
          </w:p>
          <w:p w14:paraId="73323C5A" w14:textId="5C095042" w:rsidR="00ED1639" w:rsidRPr="000A6A3D" w:rsidRDefault="00ED1639" w:rsidP="000A6A3D">
            <w:pPr>
              <w:rPr>
                <w:lang w:val="nb-NO"/>
              </w:rPr>
            </w:pPr>
          </w:p>
          <w:p w14:paraId="6C58EB69" w14:textId="2A4C0984" w:rsidR="007770A4" w:rsidRPr="000A6A3D" w:rsidRDefault="007770A4" w:rsidP="000A6A3D">
            <w:pPr>
              <w:rPr>
                <w:lang w:val="nb-NO"/>
              </w:rPr>
            </w:pPr>
          </w:p>
          <w:p w14:paraId="4215D5DC" w14:textId="5ABA28A5" w:rsidR="007770A4" w:rsidRPr="000A6A3D" w:rsidRDefault="007770A4" w:rsidP="000A6A3D">
            <w:pPr>
              <w:rPr>
                <w:lang w:val="nb-NO"/>
              </w:rPr>
            </w:pPr>
          </w:p>
          <w:p w14:paraId="32B625F9" w14:textId="10DB87BE" w:rsidR="007770A4" w:rsidRPr="000A6A3D" w:rsidRDefault="007770A4" w:rsidP="000A6A3D">
            <w:pPr>
              <w:rPr>
                <w:lang w:val="nb-NO"/>
              </w:rPr>
            </w:pPr>
          </w:p>
          <w:p w14:paraId="50F34609" w14:textId="1FD2A216" w:rsidR="007770A4" w:rsidRPr="000A6A3D" w:rsidRDefault="007770A4" w:rsidP="000A6A3D">
            <w:pPr>
              <w:rPr>
                <w:lang w:val="nb-NO"/>
              </w:rPr>
            </w:pPr>
          </w:p>
          <w:p w14:paraId="6EA0DF29" w14:textId="3DD709AB" w:rsidR="007770A4" w:rsidRDefault="007770A4" w:rsidP="000A6A3D">
            <w:pPr>
              <w:rPr>
                <w:lang w:val="nb-NO"/>
              </w:rPr>
            </w:pPr>
          </w:p>
          <w:p w14:paraId="20AF77F2" w14:textId="6F5CDAFF" w:rsidR="00FB6667" w:rsidRDefault="00FB6667" w:rsidP="00FB6667">
            <w:pPr>
              <w:spacing w:line="276" w:lineRule="auto"/>
              <w:rPr>
                <w:lang w:val="nb-NO"/>
              </w:rPr>
            </w:pPr>
            <w:r>
              <w:rPr>
                <w:lang w:val="nb-NO"/>
              </w:rPr>
              <w:t>HS trả lời</w:t>
            </w:r>
          </w:p>
          <w:p w14:paraId="7D9AB391" w14:textId="32E7C8B3" w:rsidR="00003411" w:rsidRDefault="00003411" w:rsidP="000A6A3D">
            <w:pPr>
              <w:rPr>
                <w:lang w:val="nb-NO"/>
              </w:rPr>
            </w:pPr>
          </w:p>
          <w:p w14:paraId="010B3ACC" w14:textId="26DB4754" w:rsidR="00003411" w:rsidRDefault="00003411" w:rsidP="000A6A3D">
            <w:pPr>
              <w:rPr>
                <w:lang w:val="nb-NO"/>
              </w:rPr>
            </w:pPr>
          </w:p>
          <w:p w14:paraId="454C233B" w14:textId="14F058E1" w:rsidR="00003411" w:rsidRDefault="00003411" w:rsidP="000A6A3D">
            <w:pPr>
              <w:rPr>
                <w:lang w:val="nb-NO"/>
              </w:rPr>
            </w:pPr>
          </w:p>
          <w:p w14:paraId="638E61A4" w14:textId="6844A95E" w:rsidR="00003411" w:rsidRDefault="00003411" w:rsidP="000A6A3D">
            <w:pPr>
              <w:rPr>
                <w:lang w:val="nb-NO"/>
              </w:rPr>
            </w:pPr>
          </w:p>
          <w:p w14:paraId="2D225E5B" w14:textId="77777777" w:rsidR="00003411" w:rsidRPr="000A6A3D" w:rsidRDefault="00003411" w:rsidP="000A6A3D">
            <w:pPr>
              <w:rPr>
                <w:lang w:val="nb-NO"/>
              </w:rPr>
            </w:pPr>
          </w:p>
          <w:p w14:paraId="69424F90" w14:textId="1A8A8F6B" w:rsidR="00E04E24" w:rsidRDefault="00E04E24" w:rsidP="000A6A3D">
            <w:pPr>
              <w:rPr>
                <w:lang w:val="nb-NO"/>
              </w:rPr>
            </w:pPr>
          </w:p>
          <w:p w14:paraId="50ACC4DA" w14:textId="77777777" w:rsidR="00003411" w:rsidRPr="000A6A3D" w:rsidRDefault="00003411" w:rsidP="000A6A3D">
            <w:pPr>
              <w:rPr>
                <w:lang w:val="nb-NO"/>
              </w:rPr>
            </w:pPr>
          </w:p>
          <w:p w14:paraId="2FF345B8" w14:textId="77777777" w:rsidR="005C52FA" w:rsidRPr="000A6A3D" w:rsidRDefault="00D632E1" w:rsidP="000A6A3D">
            <w:pPr>
              <w:rPr>
                <w:lang w:val="nb-NO"/>
              </w:rPr>
            </w:pPr>
            <w:r w:rsidRPr="000A6A3D">
              <w:rPr>
                <w:lang w:val="nb-NO"/>
              </w:rPr>
              <w:t xml:space="preserve">HS theo dõi, ghi bài </w:t>
            </w:r>
          </w:p>
          <w:p w14:paraId="22C667BB" w14:textId="77777777" w:rsidR="008B3FCC" w:rsidRPr="000A6A3D" w:rsidRDefault="008B3FCC" w:rsidP="000A6A3D">
            <w:pPr>
              <w:rPr>
                <w:lang w:val="nb-NO"/>
              </w:rPr>
            </w:pPr>
          </w:p>
          <w:p w14:paraId="30863A24" w14:textId="77777777" w:rsidR="008B3FCC" w:rsidRPr="000A6A3D" w:rsidRDefault="008B3FCC" w:rsidP="000A6A3D">
            <w:pPr>
              <w:rPr>
                <w:lang w:val="nb-NO"/>
              </w:rPr>
            </w:pPr>
          </w:p>
          <w:p w14:paraId="28713C50" w14:textId="02E7B9B7" w:rsidR="008B3FCC" w:rsidRPr="000A6A3D" w:rsidRDefault="008B3FCC" w:rsidP="000A6A3D">
            <w:pPr>
              <w:rPr>
                <w:lang w:val="nb-NO"/>
              </w:rPr>
            </w:pPr>
          </w:p>
          <w:p w14:paraId="0ECC4680" w14:textId="4DB945A3" w:rsidR="00595DF6" w:rsidRPr="000A6A3D" w:rsidRDefault="00595DF6" w:rsidP="000A6A3D">
            <w:pPr>
              <w:rPr>
                <w:lang w:val="nb-NO"/>
              </w:rPr>
            </w:pPr>
          </w:p>
          <w:p w14:paraId="57B16457" w14:textId="77777777" w:rsidR="00595DF6" w:rsidRPr="000A6A3D" w:rsidRDefault="00595DF6" w:rsidP="000A6A3D">
            <w:pPr>
              <w:rPr>
                <w:lang w:val="nb-NO"/>
              </w:rPr>
            </w:pPr>
          </w:p>
          <w:p w14:paraId="1B239C9C" w14:textId="77777777" w:rsidR="008B3FCC" w:rsidRPr="000A6A3D" w:rsidRDefault="008B3FCC" w:rsidP="000A6A3D">
            <w:pPr>
              <w:rPr>
                <w:lang w:val="nb-NO"/>
              </w:rPr>
            </w:pPr>
          </w:p>
          <w:p w14:paraId="403BD474" w14:textId="77777777" w:rsidR="008B3FCC" w:rsidRPr="000A6A3D" w:rsidRDefault="008B3FCC" w:rsidP="000A6A3D">
            <w:pPr>
              <w:rPr>
                <w:lang w:val="nb-NO"/>
              </w:rPr>
            </w:pPr>
            <w:r w:rsidRPr="000A6A3D">
              <w:rPr>
                <w:lang w:val="nb-NO"/>
              </w:rPr>
              <w:t>HS theo dõi, ghi bài</w:t>
            </w:r>
          </w:p>
          <w:p w14:paraId="5252406E" w14:textId="77777777" w:rsidR="00F91FDA" w:rsidRPr="000A6A3D" w:rsidRDefault="00F91FDA" w:rsidP="000A6A3D">
            <w:pPr>
              <w:rPr>
                <w:lang w:val="nb-NO"/>
              </w:rPr>
            </w:pPr>
          </w:p>
          <w:p w14:paraId="387E9115" w14:textId="77777777" w:rsidR="00F91FDA" w:rsidRPr="000A6A3D" w:rsidRDefault="00F91FDA" w:rsidP="000A6A3D">
            <w:pPr>
              <w:rPr>
                <w:lang w:val="nb-NO"/>
              </w:rPr>
            </w:pPr>
          </w:p>
          <w:p w14:paraId="6A90934A" w14:textId="77777777" w:rsidR="00281C3A" w:rsidRPr="000A6A3D" w:rsidRDefault="00281C3A" w:rsidP="000A6A3D">
            <w:pPr>
              <w:rPr>
                <w:lang w:val="nb-NO"/>
              </w:rPr>
            </w:pPr>
          </w:p>
          <w:p w14:paraId="476F74B8" w14:textId="2947F945" w:rsidR="00281C3A" w:rsidRDefault="00281C3A" w:rsidP="000A6A3D">
            <w:pPr>
              <w:rPr>
                <w:lang w:val="nb-NO"/>
              </w:rPr>
            </w:pPr>
          </w:p>
          <w:p w14:paraId="4932859C" w14:textId="77777777" w:rsidR="00AA1902" w:rsidRPr="000A6A3D" w:rsidRDefault="00AA1902" w:rsidP="000A6A3D">
            <w:pPr>
              <w:rPr>
                <w:lang w:val="nb-NO"/>
              </w:rPr>
            </w:pPr>
          </w:p>
          <w:p w14:paraId="19DD93D5" w14:textId="77777777" w:rsidR="00281C3A" w:rsidRPr="000A6A3D" w:rsidRDefault="00281C3A" w:rsidP="000A6A3D">
            <w:pPr>
              <w:rPr>
                <w:lang w:val="nb-NO"/>
              </w:rPr>
            </w:pPr>
          </w:p>
          <w:p w14:paraId="647D15D0" w14:textId="77777777" w:rsidR="00F91FDA" w:rsidRPr="000A6A3D" w:rsidRDefault="00F91FDA" w:rsidP="000A6A3D">
            <w:pPr>
              <w:rPr>
                <w:lang w:val="nb-NO"/>
              </w:rPr>
            </w:pPr>
            <w:r w:rsidRPr="000A6A3D">
              <w:rPr>
                <w:lang w:val="nb-NO"/>
              </w:rPr>
              <w:t>HS theo dõi, ghi bài</w:t>
            </w:r>
          </w:p>
          <w:p w14:paraId="2DBAB8AF" w14:textId="77777777" w:rsidR="002158A7" w:rsidRPr="000A6A3D" w:rsidRDefault="002158A7" w:rsidP="000A6A3D">
            <w:pPr>
              <w:rPr>
                <w:lang w:val="nb-NO"/>
              </w:rPr>
            </w:pPr>
          </w:p>
          <w:p w14:paraId="6F4BEF88" w14:textId="77777777" w:rsidR="002158A7" w:rsidRPr="000A6A3D" w:rsidRDefault="002158A7" w:rsidP="000A6A3D">
            <w:pPr>
              <w:rPr>
                <w:lang w:val="nb-NO"/>
              </w:rPr>
            </w:pPr>
          </w:p>
          <w:p w14:paraId="4F312C11" w14:textId="38E63F95" w:rsidR="002158A7" w:rsidRDefault="002158A7" w:rsidP="000A6A3D">
            <w:pPr>
              <w:rPr>
                <w:lang w:val="nb-NO"/>
              </w:rPr>
            </w:pPr>
          </w:p>
          <w:p w14:paraId="7421F877" w14:textId="5645D60E" w:rsidR="00AA1902" w:rsidRDefault="00AA1902" w:rsidP="000A6A3D">
            <w:pPr>
              <w:rPr>
                <w:lang w:val="nb-NO"/>
              </w:rPr>
            </w:pPr>
          </w:p>
          <w:p w14:paraId="5031B56C" w14:textId="1E09BE03" w:rsidR="00AA1902" w:rsidRDefault="00AA1902" w:rsidP="000A6A3D">
            <w:pPr>
              <w:rPr>
                <w:lang w:val="nb-NO"/>
              </w:rPr>
            </w:pPr>
          </w:p>
          <w:p w14:paraId="76CB4165" w14:textId="77777777" w:rsidR="00AA1902" w:rsidRPr="000A6A3D" w:rsidRDefault="00AA1902" w:rsidP="000A6A3D">
            <w:pPr>
              <w:rPr>
                <w:lang w:val="nb-NO"/>
              </w:rPr>
            </w:pPr>
          </w:p>
          <w:p w14:paraId="2C74652A" w14:textId="77777777" w:rsidR="002158A7" w:rsidRPr="000A6A3D" w:rsidRDefault="002158A7" w:rsidP="000A6A3D">
            <w:pPr>
              <w:rPr>
                <w:lang w:val="nb-NO"/>
              </w:rPr>
            </w:pPr>
          </w:p>
          <w:p w14:paraId="24D76E32" w14:textId="77777777" w:rsidR="002158A7" w:rsidRPr="000A6A3D" w:rsidRDefault="002158A7" w:rsidP="000A6A3D">
            <w:pPr>
              <w:rPr>
                <w:lang w:val="nb-NO"/>
              </w:rPr>
            </w:pPr>
          </w:p>
          <w:p w14:paraId="0E600A6F" w14:textId="77777777" w:rsidR="002158A7" w:rsidRPr="000A6A3D" w:rsidRDefault="002158A7" w:rsidP="000A6A3D">
            <w:pPr>
              <w:rPr>
                <w:lang w:val="nb-NO"/>
              </w:rPr>
            </w:pPr>
            <w:r w:rsidRPr="000A6A3D">
              <w:rPr>
                <w:lang w:val="nb-NO"/>
              </w:rPr>
              <w:t>HS theo dõi, ghi bài</w:t>
            </w:r>
          </w:p>
          <w:p w14:paraId="157D0F08" w14:textId="77777777" w:rsidR="00F91FDA" w:rsidRPr="000A6A3D" w:rsidRDefault="00F91FDA" w:rsidP="000A6A3D">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9B65D0D" w14:textId="77777777" w:rsidR="005C52FA" w:rsidRPr="000A6A3D" w:rsidRDefault="005C52FA" w:rsidP="000A6A3D">
            <w:pPr>
              <w:rPr>
                <w:lang w:val="nb-NO"/>
              </w:rPr>
            </w:pPr>
          </w:p>
          <w:p w14:paraId="11F5C453" w14:textId="433BC623" w:rsidR="00F717D8" w:rsidRDefault="00F717D8" w:rsidP="000A6A3D">
            <w:pPr>
              <w:jc w:val="center"/>
              <w:rPr>
                <w:lang w:val="pt-BR"/>
              </w:rPr>
            </w:pPr>
          </w:p>
          <w:p w14:paraId="672CF47E" w14:textId="77777777" w:rsidR="00FB1F10" w:rsidRPr="000A6A3D" w:rsidRDefault="00FB1F10" w:rsidP="000A6A3D">
            <w:pPr>
              <w:jc w:val="center"/>
              <w:rPr>
                <w:lang w:val="pt-BR"/>
              </w:rPr>
            </w:pPr>
          </w:p>
          <w:p w14:paraId="6A26C0E3" w14:textId="419FA802" w:rsidR="00FB1F10" w:rsidRPr="000A6A3D" w:rsidRDefault="007209B8" w:rsidP="00FB1F10">
            <w:pPr>
              <w:jc w:val="center"/>
              <w:rPr>
                <w:lang w:val="pt-BR"/>
              </w:rPr>
            </w:pPr>
            <w:r>
              <w:rPr>
                <w:lang w:val="pt-BR"/>
              </w:rPr>
              <w:t>20</w:t>
            </w:r>
          </w:p>
          <w:p w14:paraId="6BC2A1E6" w14:textId="77777777" w:rsidR="00FB1F10" w:rsidRPr="000A6A3D" w:rsidRDefault="00FB1F10" w:rsidP="00FB1F10">
            <w:pPr>
              <w:jc w:val="center"/>
              <w:rPr>
                <w:lang w:val="pt-BR"/>
              </w:rPr>
            </w:pPr>
            <w:r w:rsidRPr="000A6A3D">
              <w:rPr>
                <w:lang w:val="pt-BR"/>
              </w:rPr>
              <w:t>phút</w:t>
            </w:r>
          </w:p>
          <w:p w14:paraId="1C7958AE" w14:textId="77777777" w:rsidR="00F717D8" w:rsidRPr="000A6A3D" w:rsidRDefault="00F717D8" w:rsidP="000A6A3D">
            <w:pPr>
              <w:jc w:val="center"/>
              <w:rPr>
                <w:lang w:val="pt-BR"/>
              </w:rPr>
            </w:pPr>
          </w:p>
          <w:p w14:paraId="764BCB59" w14:textId="77777777" w:rsidR="00F717D8" w:rsidRPr="000A6A3D" w:rsidRDefault="00F717D8" w:rsidP="000A6A3D">
            <w:pPr>
              <w:jc w:val="center"/>
              <w:rPr>
                <w:lang w:val="pt-BR"/>
              </w:rPr>
            </w:pPr>
          </w:p>
          <w:p w14:paraId="54C501C1" w14:textId="77777777" w:rsidR="00F717D8" w:rsidRPr="000A6A3D" w:rsidRDefault="00F717D8" w:rsidP="000A6A3D">
            <w:pPr>
              <w:jc w:val="center"/>
              <w:rPr>
                <w:lang w:val="pt-BR"/>
              </w:rPr>
            </w:pPr>
          </w:p>
          <w:p w14:paraId="24E11CA9" w14:textId="77777777" w:rsidR="00F717D8" w:rsidRPr="000A6A3D" w:rsidRDefault="00F717D8" w:rsidP="000A6A3D">
            <w:pPr>
              <w:jc w:val="center"/>
              <w:rPr>
                <w:lang w:val="pt-BR"/>
              </w:rPr>
            </w:pPr>
          </w:p>
          <w:p w14:paraId="6B15472C" w14:textId="435E2405" w:rsidR="00F717D8" w:rsidRDefault="00F717D8" w:rsidP="000A6A3D">
            <w:pPr>
              <w:jc w:val="center"/>
              <w:rPr>
                <w:lang w:val="pt-BR"/>
              </w:rPr>
            </w:pPr>
          </w:p>
          <w:p w14:paraId="0D98B6E0" w14:textId="36AC67CC" w:rsidR="00FB1F10" w:rsidRDefault="00FB1F10" w:rsidP="000A6A3D">
            <w:pPr>
              <w:jc w:val="center"/>
              <w:rPr>
                <w:lang w:val="pt-BR"/>
              </w:rPr>
            </w:pPr>
          </w:p>
          <w:p w14:paraId="0F16CE56" w14:textId="78F668D2" w:rsidR="00FB1F10" w:rsidRDefault="00FB1F10" w:rsidP="000A6A3D">
            <w:pPr>
              <w:jc w:val="center"/>
              <w:rPr>
                <w:lang w:val="pt-BR"/>
              </w:rPr>
            </w:pPr>
          </w:p>
          <w:p w14:paraId="2020273E" w14:textId="0C8E3F2E" w:rsidR="00FB1F10" w:rsidRDefault="00FB1F10" w:rsidP="000A6A3D">
            <w:pPr>
              <w:jc w:val="center"/>
              <w:rPr>
                <w:lang w:val="pt-BR"/>
              </w:rPr>
            </w:pPr>
          </w:p>
          <w:p w14:paraId="481A9064" w14:textId="3E222D83" w:rsidR="00FB1F10" w:rsidRDefault="00FB1F10" w:rsidP="000A6A3D">
            <w:pPr>
              <w:jc w:val="center"/>
              <w:rPr>
                <w:lang w:val="pt-BR"/>
              </w:rPr>
            </w:pPr>
          </w:p>
          <w:p w14:paraId="4038C49F" w14:textId="5CDBCCEB" w:rsidR="00FB1F10" w:rsidRDefault="00FB1F10" w:rsidP="000A6A3D">
            <w:pPr>
              <w:jc w:val="center"/>
              <w:rPr>
                <w:lang w:val="pt-BR"/>
              </w:rPr>
            </w:pPr>
          </w:p>
          <w:p w14:paraId="7751464F" w14:textId="040336F8" w:rsidR="00FB1F10" w:rsidRDefault="00FB1F10" w:rsidP="000A6A3D">
            <w:pPr>
              <w:jc w:val="center"/>
              <w:rPr>
                <w:lang w:val="pt-BR"/>
              </w:rPr>
            </w:pPr>
          </w:p>
          <w:p w14:paraId="0A607BB9" w14:textId="32772174" w:rsidR="00FB1F10" w:rsidRDefault="00FB1F10" w:rsidP="000A6A3D">
            <w:pPr>
              <w:jc w:val="center"/>
              <w:rPr>
                <w:lang w:val="pt-BR"/>
              </w:rPr>
            </w:pPr>
          </w:p>
          <w:p w14:paraId="1F4B304A" w14:textId="228855DC" w:rsidR="00FB1F10" w:rsidRDefault="00FB1F10" w:rsidP="000A6A3D">
            <w:pPr>
              <w:jc w:val="center"/>
              <w:rPr>
                <w:lang w:val="pt-BR"/>
              </w:rPr>
            </w:pPr>
          </w:p>
          <w:p w14:paraId="63529DA1" w14:textId="737618FB" w:rsidR="00FB1F10" w:rsidRDefault="00FB1F10" w:rsidP="000A6A3D">
            <w:pPr>
              <w:jc w:val="center"/>
              <w:rPr>
                <w:lang w:val="pt-BR"/>
              </w:rPr>
            </w:pPr>
          </w:p>
          <w:p w14:paraId="14A939D1" w14:textId="3B1BB84E" w:rsidR="00FB1F10" w:rsidRDefault="00FB1F10" w:rsidP="000A6A3D">
            <w:pPr>
              <w:jc w:val="center"/>
              <w:rPr>
                <w:lang w:val="pt-BR"/>
              </w:rPr>
            </w:pPr>
          </w:p>
          <w:p w14:paraId="317A56B6" w14:textId="3D5D5DCF" w:rsidR="00FB1F10" w:rsidRDefault="00FB1F10" w:rsidP="000A6A3D">
            <w:pPr>
              <w:jc w:val="center"/>
              <w:rPr>
                <w:lang w:val="pt-BR"/>
              </w:rPr>
            </w:pPr>
          </w:p>
          <w:p w14:paraId="41E491EF" w14:textId="78BF5F74" w:rsidR="00FB1F10" w:rsidRDefault="00FB1F10" w:rsidP="000A6A3D">
            <w:pPr>
              <w:jc w:val="center"/>
              <w:rPr>
                <w:lang w:val="pt-BR"/>
              </w:rPr>
            </w:pPr>
          </w:p>
          <w:p w14:paraId="60BDD8FA" w14:textId="6E39E820" w:rsidR="00FB1F10" w:rsidRDefault="00FB1F10" w:rsidP="000A6A3D">
            <w:pPr>
              <w:jc w:val="center"/>
              <w:rPr>
                <w:lang w:val="pt-BR"/>
              </w:rPr>
            </w:pPr>
          </w:p>
          <w:p w14:paraId="3E8B16C0" w14:textId="78F498CA" w:rsidR="00FB1F10" w:rsidRDefault="00FB1F10" w:rsidP="000A6A3D">
            <w:pPr>
              <w:jc w:val="center"/>
              <w:rPr>
                <w:lang w:val="pt-BR"/>
              </w:rPr>
            </w:pPr>
          </w:p>
          <w:p w14:paraId="5A9683CE" w14:textId="5B4B4A94" w:rsidR="00FB1F10" w:rsidRDefault="00FB1F10" w:rsidP="000A6A3D">
            <w:pPr>
              <w:jc w:val="center"/>
              <w:rPr>
                <w:lang w:val="pt-BR"/>
              </w:rPr>
            </w:pPr>
          </w:p>
          <w:p w14:paraId="2627B425" w14:textId="31E644A5" w:rsidR="00FB1F10" w:rsidRPr="000A6A3D" w:rsidRDefault="008E71ED" w:rsidP="00FB1F10">
            <w:pPr>
              <w:jc w:val="center"/>
              <w:rPr>
                <w:lang w:val="pt-BR"/>
              </w:rPr>
            </w:pPr>
            <w:r>
              <w:rPr>
                <w:lang w:val="pt-BR"/>
              </w:rPr>
              <w:t>15</w:t>
            </w:r>
          </w:p>
          <w:p w14:paraId="5C36A444" w14:textId="77777777" w:rsidR="00FB1F10" w:rsidRPr="000A6A3D" w:rsidRDefault="00FB1F10" w:rsidP="00FB1F10">
            <w:pPr>
              <w:jc w:val="center"/>
              <w:rPr>
                <w:lang w:val="pt-BR"/>
              </w:rPr>
            </w:pPr>
            <w:r w:rsidRPr="000A6A3D">
              <w:rPr>
                <w:lang w:val="pt-BR"/>
              </w:rPr>
              <w:t>phút</w:t>
            </w:r>
          </w:p>
          <w:p w14:paraId="7278FA50" w14:textId="77777777" w:rsidR="00FB1F10" w:rsidRPr="000A6A3D" w:rsidRDefault="00FB1F10" w:rsidP="000A6A3D">
            <w:pPr>
              <w:jc w:val="center"/>
              <w:rPr>
                <w:lang w:val="pt-BR"/>
              </w:rPr>
            </w:pPr>
          </w:p>
          <w:p w14:paraId="2A5863A3" w14:textId="77777777" w:rsidR="00F717D8" w:rsidRPr="000A6A3D" w:rsidRDefault="00F717D8" w:rsidP="000A6A3D">
            <w:pPr>
              <w:jc w:val="center"/>
              <w:rPr>
                <w:lang w:val="pt-BR"/>
              </w:rPr>
            </w:pPr>
          </w:p>
          <w:p w14:paraId="1BF33969" w14:textId="77777777" w:rsidR="00F717D8" w:rsidRPr="000A6A3D" w:rsidRDefault="00F717D8" w:rsidP="000A6A3D">
            <w:pPr>
              <w:jc w:val="center"/>
              <w:rPr>
                <w:lang w:val="pt-BR"/>
              </w:rPr>
            </w:pPr>
          </w:p>
          <w:p w14:paraId="5CEE38C6" w14:textId="77777777" w:rsidR="00F717D8" w:rsidRPr="000A6A3D" w:rsidRDefault="00F717D8" w:rsidP="000A6A3D">
            <w:pPr>
              <w:jc w:val="center"/>
              <w:rPr>
                <w:lang w:val="pt-BR"/>
              </w:rPr>
            </w:pPr>
          </w:p>
          <w:p w14:paraId="3A04F6A5" w14:textId="77777777" w:rsidR="00F717D8" w:rsidRPr="000A6A3D" w:rsidRDefault="00F717D8" w:rsidP="000A6A3D">
            <w:pPr>
              <w:jc w:val="center"/>
              <w:rPr>
                <w:lang w:val="pt-BR"/>
              </w:rPr>
            </w:pPr>
          </w:p>
          <w:p w14:paraId="6B76F54D" w14:textId="77777777" w:rsidR="00F717D8" w:rsidRPr="000A6A3D" w:rsidRDefault="00F717D8" w:rsidP="000A6A3D">
            <w:pPr>
              <w:jc w:val="center"/>
              <w:rPr>
                <w:lang w:val="pt-BR"/>
              </w:rPr>
            </w:pPr>
          </w:p>
          <w:p w14:paraId="4DAD7140" w14:textId="77777777" w:rsidR="00F717D8" w:rsidRPr="000A6A3D" w:rsidRDefault="00F717D8" w:rsidP="000A6A3D">
            <w:pPr>
              <w:jc w:val="center"/>
              <w:rPr>
                <w:lang w:val="pt-BR"/>
              </w:rPr>
            </w:pPr>
          </w:p>
          <w:p w14:paraId="36AB0259" w14:textId="625A5950" w:rsidR="00FB1F10" w:rsidRPr="000A6A3D" w:rsidRDefault="00FB1F10" w:rsidP="00FB1F10">
            <w:pPr>
              <w:jc w:val="center"/>
              <w:rPr>
                <w:lang w:val="pt-BR"/>
              </w:rPr>
            </w:pPr>
            <w:r>
              <w:rPr>
                <w:lang w:val="pt-BR"/>
              </w:rPr>
              <w:t>20</w:t>
            </w:r>
          </w:p>
          <w:p w14:paraId="5985D09F" w14:textId="77777777" w:rsidR="00FB1F10" w:rsidRPr="000A6A3D" w:rsidRDefault="00FB1F10" w:rsidP="00FB1F10">
            <w:pPr>
              <w:jc w:val="center"/>
              <w:rPr>
                <w:lang w:val="pt-BR"/>
              </w:rPr>
            </w:pPr>
            <w:r w:rsidRPr="000A6A3D">
              <w:rPr>
                <w:lang w:val="pt-BR"/>
              </w:rPr>
              <w:t>phút</w:t>
            </w:r>
          </w:p>
          <w:p w14:paraId="11DE7BD8" w14:textId="77777777" w:rsidR="00F717D8" w:rsidRPr="000A6A3D" w:rsidRDefault="00F717D8" w:rsidP="000A6A3D">
            <w:pPr>
              <w:jc w:val="center"/>
              <w:rPr>
                <w:lang w:val="pt-BR"/>
              </w:rPr>
            </w:pPr>
          </w:p>
          <w:p w14:paraId="1F41CDE9" w14:textId="77777777" w:rsidR="00F717D8" w:rsidRPr="000A6A3D" w:rsidRDefault="00F717D8" w:rsidP="000A6A3D">
            <w:pPr>
              <w:jc w:val="center"/>
              <w:rPr>
                <w:lang w:val="pt-BR"/>
              </w:rPr>
            </w:pPr>
          </w:p>
          <w:p w14:paraId="3A851F37" w14:textId="77777777" w:rsidR="00F717D8" w:rsidRPr="000A6A3D" w:rsidRDefault="00F717D8" w:rsidP="000A6A3D">
            <w:pPr>
              <w:jc w:val="center"/>
              <w:rPr>
                <w:lang w:val="pt-BR"/>
              </w:rPr>
            </w:pPr>
          </w:p>
          <w:p w14:paraId="200B43F8" w14:textId="77777777" w:rsidR="00F717D8" w:rsidRPr="000A6A3D" w:rsidRDefault="00F717D8" w:rsidP="000A6A3D">
            <w:pPr>
              <w:jc w:val="center"/>
              <w:rPr>
                <w:lang w:val="pt-BR"/>
              </w:rPr>
            </w:pPr>
          </w:p>
          <w:p w14:paraId="6B3B4367" w14:textId="77777777" w:rsidR="00F717D8" w:rsidRPr="000A6A3D" w:rsidRDefault="00F717D8" w:rsidP="000A6A3D">
            <w:pPr>
              <w:jc w:val="center"/>
              <w:rPr>
                <w:lang w:val="pt-BR"/>
              </w:rPr>
            </w:pPr>
          </w:p>
          <w:p w14:paraId="5B95BD1A" w14:textId="3F214FCB" w:rsidR="00FB1F10" w:rsidRDefault="00FB1F10" w:rsidP="000A6A3D">
            <w:pPr>
              <w:jc w:val="center"/>
              <w:rPr>
                <w:lang w:val="nb-NO"/>
              </w:rPr>
            </w:pPr>
          </w:p>
          <w:p w14:paraId="2B4EA03D" w14:textId="77777777" w:rsidR="00FB1F10" w:rsidRPr="00FB1F10" w:rsidRDefault="00FB1F10" w:rsidP="00FB1F10">
            <w:pPr>
              <w:rPr>
                <w:lang w:val="nb-NO"/>
              </w:rPr>
            </w:pPr>
          </w:p>
          <w:p w14:paraId="20AB4DEB" w14:textId="77777777" w:rsidR="00FB1F10" w:rsidRPr="00FB1F10" w:rsidRDefault="00FB1F10" w:rsidP="00FB1F10">
            <w:pPr>
              <w:rPr>
                <w:lang w:val="nb-NO"/>
              </w:rPr>
            </w:pPr>
          </w:p>
          <w:p w14:paraId="7BFEF0A4" w14:textId="66D8F5AE" w:rsidR="00FB1F10" w:rsidRDefault="00FB1F10" w:rsidP="00FB1F10">
            <w:pPr>
              <w:rPr>
                <w:lang w:val="nb-NO"/>
              </w:rPr>
            </w:pPr>
          </w:p>
          <w:p w14:paraId="411F6F68" w14:textId="30CBB3E6" w:rsidR="00FB1F10" w:rsidRPr="000A6A3D" w:rsidRDefault="00FB1F10" w:rsidP="007209B8">
            <w:pPr>
              <w:rPr>
                <w:lang w:val="pt-BR"/>
              </w:rPr>
            </w:pPr>
          </w:p>
          <w:p w14:paraId="2C5605BB" w14:textId="77777777" w:rsidR="00F717D8" w:rsidRPr="00FB1F10" w:rsidRDefault="00F717D8" w:rsidP="00FB1F10">
            <w:pPr>
              <w:rPr>
                <w:lang w:val="nb-NO"/>
              </w:rPr>
            </w:pPr>
          </w:p>
        </w:tc>
      </w:tr>
      <w:tr w:rsidR="005C52FA" w:rsidRPr="000A6A3D" w14:paraId="791F6565" w14:textId="77777777" w:rsidTr="00D364B2">
        <w:tc>
          <w:tcPr>
            <w:tcW w:w="540" w:type="dxa"/>
            <w:tcBorders>
              <w:top w:val="single" w:sz="4" w:space="0" w:color="auto"/>
              <w:left w:val="single" w:sz="4" w:space="0" w:color="auto"/>
              <w:bottom w:val="single" w:sz="4" w:space="0" w:color="auto"/>
              <w:right w:val="single" w:sz="4" w:space="0" w:color="auto"/>
            </w:tcBorders>
            <w:shd w:val="clear" w:color="auto" w:fill="auto"/>
          </w:tcPr>
          <w:p w14:paraId="68C35A99" w14:textId="77777777" w:rsidR="005C52FA" w:rsidRPr="000A6A3D" w:rsidRDefault="005C52FA"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9778AF5" w14:textId="77777777" w:rsidR="005C52FA" w:rsidRPr="000A6A3D" w:rsidRDefault="005C52FA" w:rsidP="000A6A3D">
            <w:pPr>
              <w:rPr>
                <w:b/>
                <w:bCs/>
                <w:u w:val="single"/>
                <w:lang w:val="nb-NO"/>
              </w:rPr>
            </w:pPr>
            <w:r w:rsidRPr="000A6A3D">
              <w:rPr>
                <w:b/>
                <w:bCs/>
                <w:u w:val="single"/>
                <w:lang w:val="nb-NO"/>
              </w:rPr>
              <w:t>Củng cố kiến thức và kết thúc bài</w:t>
            </w:r>
          </w:p>
          <w:p w14:paraId="6A1A97A4" w14:textId="77777777" w:rsidR="00FF5FDB" w:rsidRPr="000A6A3D" w:rsidRDefault="00FF5FDB" w:rsidP="000A6A3D">
            <w:pPr>
              <w:rPr>
                <w:bCs/>
                <w:lang w:val="nb-NO"/>
              </w:rPr>
            </w:pPr>
            <w:r w:rsidRPr="000A6A3D">
              <w:rPr>
                <w:bCs/>
                <w:lang w:val="nb-NO"/>
              </w:rPr>
              <w:t>1. Thành phần cấu tạo của nguyên tử.</w:t>
            </w:r>
          </w:p>
          <w:p w14:paraId="19386917" w14:textId="77777777" w:rsidR="005C52FA" w:rsidRPr="000A6A3D" w:rsidRDefault="00FF5FDB" w:rsidP="000A6A3D">
            <w:pPr>
              <w:rPr>
                <w:lang w:val="vi-VN"/>
              </w:rPr>
            </w:pPr>
            <w:r w:rsidRPr="000A6A3D">
              <w:rPr>
                <w:lang w:val="nb-NO"/>
              </w:rPr>
              <w:t>2. Kích thước, khối lượng và điện tích của các hạt tạo nên nguyên tử.</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4244A29" w14:textId="77777777" w:rsidR="005C52FA" w:rsidRPr="000A6A3D" w:rsidRDefault="005C52FA" w:rsidP="000A6A3D">
            <w:pPr>
              <w:rPr>
                <w:lang w:val="nb-NO"/>
              </w:rPr>
            </w:pPr>
          </w:p>
          <w:p w14:paraId="1F3DC038" w14:textId="77777777" w:rsidR="0079762A" w:rsidRPr="000A6A3D" w:rsidRDefault="00FB7696" w:rsidP="000A6A3D">
            <w:pPr>
              <w:rPr>
                <w:lang w:val="vi-VN"/>
              </w:rPr>
            </w:pPr>
            <w:r w:rsidRPr="000A6A3D">
              <w:rPr>
                <w:lang w:val="de-DE"/>
              </w:rPr>
              <w:t xml:space="preserve">Giảng viên trình bày tóm tắt nội dung bằng lời. </w:t>
            </w:r>
            <w:r w:rsidR="005C52FA" w:rsidRPr="000A6A3D">
              <w:rPr>
                <w:lang w:val="nb-NO"/>
              </w:rPr>
              <w:t>GV hướng dẫn</w:t>
            </w:r>
            <w:r w:rsidRPr="000A6A3D">
              <w:rPr>
                <w:lang w:val="nb-NO"/>
              </w:rPr>
              <w:t xml:space="preserve"> </w:t>
            </w:r>
            <w:r w:rsidR="00D364B2" w:rsidRPr="000A6A3D">
              <w:rPr>
                <w:lang w:val="nb-NO"/>
              </w:rPr>
              <w:t>bài tập</w:t>
            </w:r>
            <w:r w:rsidR="0079762A" w:rsidRPr="000A6A3D">
              <w:rPr>
                <w:lang w:val="nb-NO"/>
              </w:rPr>
              <w:t xml:space="preserve"> </w:t>
            </w:r>
            <w:r w:rsidR="0026782B" w:rsidRPr="000A6A3D">
              <w:rPr>
                <w:lang w:val="nb-NO"/>
              </w:rPr>
              <w:t>1</w:t>
            </w:r>
            <w:r w:rsidR="00AF477C" w:rsidRPr="000A6A3D">
              <w:rPr>
                <w:lang w:val="nb-NO"/>
              </w:rPr>
              <w:t xml:space="preserve"> – 5 </w:t>
            </w:r>
            <w:r w:rsidR="0079762A" w:rsidRPr="000A6A3D">
              <w:rPr>
                <w:lang w:val="nb-NO"/>
              </w:rPr>
              <w:t xml:space="preserve">trang </w:t>
            </w:r>
            <w:r w:rsidR="0026782B" w:rsidRPr="000A6A3D">
              <w:rPr>
                <w:lang w:val="nb-NO"/>
              </w:rPr>
              <w:t>3</w:t>
            </w:r>
            <w:r w:rsidR="00AF477C"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F03D619" w14:textId="77777777" w:rsidR="005C52FA" w:rsidRPr="000A6A3D" w:rsidRDefault="005C52FA" w:rsidP="000A6A3D">
            <w:pPr>
              <w:rPr>
                <w:lang w:val="nb-NO"/>
              </w:rPr>
            </w:pPr>
          </w:p>
          <w:p w14:paraId="713947EF" w14:textId="51D00037" w:rsidR="005C52FA" w:rsidRPr="000A6A3D" w:rsidRDefault="00FB7696" w:rsidP="000A6A3D">
            <w:pPr>
              <w:rPr>
                <w:lang w:val="nb-NO"/>
              </w:rPr>
            </w:pPr>
            <w:r w:rsidRPr="000A6A3D">
              <w:rPr>
                <w:lang w:val="de-DE"/>
              </w:rPr>
              <w:t xml:space="preserve">Học sinh lắng nghe và ghi chép những nội dung cần thiết. </w:t>
            </w:r>
            <w:r w:rsidR="005C52FA" w:rsidRPr="000A6A3D">
              <w:rPr>
                <w:lang w:val="nb-NO"/>
              </w:rPr>
              <w:t>HS làm bài tập theo nhóm</w:t>
            </w:r>
            <w:r w:rsidR="00E55180" w:rsidRPr="000A6A3D">
              <w:rPr>
                <w:lang w:val="nb-NO"/>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D898746" w14:textId="77777777" w:rsidR="005C52FA" w:rsidRPr="000A6A3D" w:rsidRDefault="005C52FA" w:rsidP="000A6A3D">
            <w:pPr>
              <w:jc w:val="center"/>
              <w:rPr>
                <w:lang w:val="nb-NO"/>
              </w:rPr>
            </w:pPr>
          </w:p>
          <w:p w14:paraId="60174E30" w14:textId="5FBAEA68" w:rsidR="005C52FA" w:rsidRPr="000A6A3D" w:rsidRDefault="007209B8" w:rsidP="000A6A3D">
            <w:pPr>
              <w:jc w:val="center"/>
              <w:rPr>
                <w:lang w:val="nb-NO"/>
              </w:rPr>
            </w:pPr>
            <w:r>
              <w:rPr>
                <w:lang w:val="pt-BR"/>
              </w:rPr>
              <w:t>20</w:t>
            </w:r>
            <w:r w:rsidR="00FF5FDB" w:rsidRPr="000A6A3D">
              <w:rPr>
                <w:lang w:val="pt-BR"/>
              </w:rPr>
              <w:t xml:space="preserve"> phút</w:t>
            </w:r>
          </w:p>
        </w:tc>
      </w:tr>
      <w:tr w:rsidR="00FB7696" w:rsidRPr="000A6A3D" w14:paraId="02B57C93" w14:textId="77777777" w:rsidTr="00D364B2">
        <w:tc>
          <w:tcPr>
            <w:tcW w:w="540" w:type="dxa"/>
            <w:tcBorders>
              <w:top w:val="single" w:sz="4" w:space="0" w:color="auto"/>
              <w:left w:val="single" w:sz="4" w:space="0" w:color="auto"/>
              <w:bottom w:val="single" w:sz="4" w:space="0" w:color="auto"/>
              <w:right w:val="single" w:sz="4" w:space="0" w:color="auto"/>
            </w:tcBorders>
            <w:shd w:val="clear" w:color="auto" w:fill="auto"/>
          </w:tcPr>
          <w:p w14:paraId="4481CB5A" w14:textId="77777777" w:rsidR="00FB7696" w:rsidRPr="000A6A3D" w:rsidRDefault="00FB7696"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26318AE" w14:textId="77777777" w:rsidR="00FB7696" w:rsidRPr="000A6A3D" w:rsidRDefault="00FB7696" w:rsidP="000A6A3D">
            <w:pPr>
              <w:rPr>
                <w:b/>
                <w:bCs/>
                <w:u w:val="single"/>
                <w:lang w:val="pt-BR"/>
              </w:rPr>
            </w:pPr>
            <w:r w:rsidRPr="000A6A3D">
              <w:rPr>
                <w:b/>
                <w:bCs/>
                <w:u w:val="single"/>
                <w:lang w:val="pt-BR"/>
              </w:rPr>
              <w:t>Hướng dẫn tự học</w:t>
            </w:r>
          </w:p>
          <w:p w14:paraId="6EB6B502" w14:textId="77777777" w:rsidR="00FB7696" w:rsidRPr="000A6A3D" w:rsidRDefault="00FB7696" w:rsidP="000A6A3D">
            <w:pPr>
              <w:rPr>
                <w:b/>
                <w:bCs/>
                <w:u w:val="single"/>
                <w:lang w:val="pt-BR"/>
              </w:rPr>
            </w:pPr>
          </w:p>
          <w:p w14:paraId="724AF9D8" w14:textId="2B8C5193" w:rsidR="00FB7696" w:rsidRPr="000A6A3D" w:rsidRDefault="00FB7696" w:rsidP="000A6A3D">
            <w:pPr>
              <w:rPr>
                <w:bCs/>
                <w:lang w:val="nb-NO"/>
              </w:rPr>
            </w:pPr>
            <w:r w:rsidRPr="000A6A3D">
              <w:rPr>
                <w:bCs/>
                <w:lang w:val="nb-NO"/>
              </w:rPr>
              <w:t xml:space="preserve">- Bài tập </w:t>
            </w:r>
            <w:r w:rsidR="00AF477C" w:rsidRPr="000A6A3D">
              <w:rPr>
                <w:bCs/>
                <w:lang w:val="nb-NO"/>
              </w:rPr>
              <w:t>6 - 9</w:t>
            </w:r>
            <w:r w:rsidRPr="000A6A3D">
              <w:rPr>
                <w:bCs/>
                <w:lang w:val="nb-NO"/>
              </w:rPr>
              <w:t xml:space="preserve"> trang </w:t>
            </w:r>
            <w:r w:rsidR="00275187" w:rsidRPr="000A6A3D">
              <w:rPr>
                <w:bCs/>
                <w:lang w:val="nb-NO"/>
              </w:rPr>
              <w:t>3</w:t>
            </w:r>
            <w:r w:rsidRPr="000A6A3D">
              <w:rPr>
                <w:bCs/>
                <w:lang w:val="nb-NO"/>
              </w:rPr>
              <w:t xml:space="preserve"> trong giáo trình. </w:t>
            </w:r>
          </w:p>
          <w:p w14:paraId="415FD7DE" w14:textId="77777777" w:rsidR="00FB7696" w:rsidRPr="000A6A3D" w:rsidRDefault="00FB7696" w:rsidP="000A6A3D">
            <w:r w:rsidRPr="000A6A3D">
              <w:rPr>
                <w:lang w:val="pt-BR"/>
              </w:rPr>
              <w:t xml:space="preserve">- Chuẩn bị </w:t>
            </w:r>
            <w:r w:rsidR="00C62AA2" w:rsidRPr="000A6A3D">
              <w:rPr>
                <w:bCs/>
              </w:rPr>
              <w:t>Bài 2. Hạt nhân nguyên tử - Nguyên tố hóa học – Đồng vị</w:t>
            </w:r>
          </w:p>
          <w:p w14:paraId="14E937FE" w14:textId="77777777" w:rsidR="00FB7696" w:rsidRPr="000A6A3D" w:rsidRDefault="00FB7696" w:rsidP="000A6A3D">
            <w:pPr>
              <w:rPr>
                <w:bCs/>
                <w:u w:val="single"/>
                <w:lang w:val="nb-NO"/>
              </w:rPr>
            </w:pPr>
          </w:p>
          <w:p w14:paraId="2826B335" w14:textId="77777777" w:rsidR="00FB7696" w:rsidRPr="000A6A3D" w:rsidRDefault="00FB7696"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FB5BEFC" w14:textId="77777777" w:rsidR="00FB7696" w:rsidRPr="000A6A3D" w:rsidRDefault="00FB7696" w:rsidP="000A6A3D">
            <w:pPr>
              <w:rPr>
                <w:lang w:val="pt-BR"/>
              </w:rPr>
            </w:pPr>
          </w:p>
          <w:p w14:paraId="2A6CB55F" w14:textId="77777777" w:rsidR="00FB7696" w:rsidRPr="000A6A3D" w:rsidRDefault="00FB7696"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776BFAD" w14:textId="77777777" w:rsidR="00FB7696" w:rsidRPr="000A6A3D" w:rsidRDefault="00FB7696" w:rsidP="000A6A3D">
            <w:pPr>
              <w:rPr>
                <w:lang w:val="de-DE"/>
              </w:rPr>
            </w:pPr>
          </w:p>
          <w:p w14:paraId="11A4123D" w14:textId="11BBEDFD" w:rsidR="00FB7696" w:rsidRPr="000A6A3D" w:rsidRDefault="00FB7696" w:rsidP="000A6A3D">
            <w:pPr>
              <w:rPr>
                <w:lang w:val="pt-BR"/>
              </w:rPr>
            </w:pPr>
            <w:r w:rsidRPr="000A6A3D">
              <w:rPr>
                <w:lang w:val="pt-BR"/>
              </w:rPr>
              <w:t xml:space="preserve">Học sinh giải bài tập, tự nghiên cứu nội dung mới trước khi lên lớp bằng giáo trình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E5C5F16" w14:textId="77777777" w:rsidR="00FB7696" w:rsidRPr="000A6A3D" w:rsidRDefault="00FB7696" w:rsidP="000A6A3D">
            <w:pPr>
              <w:jc w:val="center"/>
              <w:rPr>
                <w:lang w:val="pt-BR"/>
              </w:rPr>
            </w:pPr>
          </w:p>
          <w:p w14:paraId="18B8C049" w14:textId="32C07F67" w:rsidR="00FB7696" w:rsidRPr="000A6A3D" w:rsidRDefault="007209B8" w:rsidP="000A6A3D">
            <w:pPr>
              <w:jc w:val="center"/>
              <w:rPr>
                <w:lang w:val="pt-BR"/>
              </w:rPr>
            </w:pPr>
            <w:r>
              <w:rPr>
                <w:lang w:val="pt-BR"/>
              </w:rPr>
              <w:t>5</w:t>
            </w:r>
            <w:r w:rsidR="00FB7696" w:rsidRPr="000A6A3D">
              <w:rPr>
                <w:lang w:val="pt-BR"/>
              </w:rPr>
              <w:t xml:space="preserve"> phút</w:t>
            </w:r>
          </w:p>
        </w:tc>
      </w:tr>
    </w:tbl>
    <w:p w14:paraId="0778D4E5" w14:textId="77777777" w:rsidR="00CF508E" w:rsidRPr="000A6A3D" w:rsidRDefault="00CF508E" w:rsidP="000A6A3D">
      <w:pPr>
        <w:rPr>
          <w:lang w:val="pt-BR"/>
        </w:rPr>
      </w:pPr>
    </w:p>
    <w:tbl>
      <w:tblPr>
        <w:tblW w:w="9446" w:type="dxa"/>
        <w:tblInd w:w="108" w:type="dxa"/>
        <w:tblLook w:val="01E0" w:firstRow="1" w:lastRow="1" w:firstColumn="1" w:lastColumn="1" w:noHBand="0" w:noVBand="0"/>
      </w:tblPr>
      <w:tblGrid>
        <w:gridCol w:w="3739"/>
        <w:gridCol w:w="5707"/>
      </w:tblGrid>
      <w:tr w:rsidR="001136C5" w:rsidRPr="000A6A3D" w14:paraId="031FCF84" w14:textId="77777777" w:rsidTr="001136C5">
        <w:trPr>
          <w:trHeight w:val="948"/>
        </w:trPr>
        <w:tc>
          <w:tcPr>
            <w:tcW w:w="3739" w:type="dxa"/>
            <w:shd w:val="clear" w:color="auto" w:fill="auto"/>
          </w:tcPr>
          <w:p w14:paraId="1C02CFFD" w14:textId="77777777" w:rsidR="001136C5" w:rsidRPr="001136C5" w:rsidRDefault="001136C5" w:rsidP="001136C5"/>
          <w:p w14:paraId="32F1DA5A" w14:textId="77777777" w:rsidR="001136C5" w:rsidRPr="001136C5" w:rsidRDefault="001136C5" w:rsidP="001136C5"/>
          <w:p w14:paraId="03528671" w14:textId="77777777" w:rsidR="001136C5" w:rsidRPr="001136C5" w:rsidRDefault="001136C5" w:rsidP="001136C5">
            <w:r w:rsidRPr="001136C5">
              <w:t xml:space="preserve">Nguồn tài liệu tham khảo </w:t>
            </w:r>
          </w:p>
        </w:tc>
        <w:tc>
          <w:tcPr>
            <w:tcW w:w="5707" w:type="dxa"/>
            <w:shd w:val="clear" w:color="auto" w:fill="auto"/>
          </w:tcPr>
          <w:p w14:paraId="0FFC4511" w14:textId="77777777" w:rsidR="001136C5" w:rsidRPr="000A6A3D" w:rsidRDefault="001136C5" w:rsidP="001136C5">
            <w:r w:rsidRPr="000A6A3D">
              <w:t xml:space="preserve">1. </w:t>
            </w:r>
            <w:r w:rsidRPr="001136C5">
              <w:t xml:space="preserve">Giáo trình hóa học 1, </w:t>
            </w:r>
            <w:r w:rsidRPr="000A6A3D">
              <w:t>Trường CĐ lý tự trọng Tp. HCM, năm 2018.</w:t>
            </w:r>
          </w:p>
          <w:p w14:paraId="5BF25081" w14:textId="77777777" w:rsidR="001136C5" w:rsidRPr="000A6A3D" w:rsidRDefault="001136C5" w:rsidP="001136C5">
            <w:r w:rsidRPr="000A6A3D">
              <w:t xml:space="preserve">2. </w:t>
            </w:r>
            <w:r w:rsidRPr="001136C5">
              <w:t>Nguyễn Xuân Trường</w:t>
            </w:r>
            <w:r w:rsidRPr="000A6A3D">
              <w:t xml:space="preserve">, </w:t>
            </w:r>
            <w:r w:rsidRPr="001136C5">
              <w:t>Hóa học 10, NXB Giáo dục Việt Nam</w:t>
            </w:r>
            <w:r w:rsidRPr="000A6A3D">
              <w:t>, năm 2015.</w:t>
            </w:r>
          </w:p>
          <w:p w14:paraId="7A073F99" w14:textId="77777777" w:rsidR="001136C5" w:rsidRPr="001136C5" w:rsidRDefault="001136C5" w:rsidP="001136C5">
            <w:r w:rsidRPr="000A6A3D">
              <w:t xml:space="preserve">3. </w:t>
            </w:r>
            <w:r w:rsidRPr="001136C5">
              <w:t xml:space="preserve">Nguyễn Xuân Trường, Bài tập Hóa học </w:t>
            </w:r>
            <w:r w:rsidRPr="000A6A3D">
              <w:t xml:space="preserve">10, </w:t>
            </w:r>
            <w:r w:rsidRPr="001136C5">
              <w:t>NXB Giáo dục Việt Nam</w:t>
            </w:r>
            <w:r w:rsidRPr="000A6A3D">
              <w:t>, năm 2015.</w:t>
            </w:r>
          </w:p>
        </w:tc>
      </w:tr>
      <w:tr w:rsidR="001136C5" w:rsidRPr="000A6A3D" w14:paraId="29A6D9D7" w14:textId="77777777" w:rsidTr="001136C5">
        <w:trPr>
          <w:trHeight w:val="948"/>
        </w:trPr>
        <w:tc>
          <w:tcPr>
            <w:tcW w:w="3739" w:type="dxa"/>
            <w:shd w:val="clear" w:color="auto" w:fill="auto"/>
          </w:tcPr>
          <w:p w14:paraId="2743974B" w14:textId="77777777" w:rsidR="001136C5" w:rsidRPr="005A252A" w:rsidRDefault="001136C5" w:rsidP="001136C5">
            <w:pPr>
              <w:jc w:val="center"/>
              <w:rPr>
                <w:b/>
              </w:rPr>
            </w:pPr>
            <w:r w:rsidRPr="005A252A">
              <w:rPr>
                <w:b/>
              </w:rPr>
              <w:t>Trưởng bộ môn</w:t>
            </w:r>
          </w:p>
          <w:p w14:paraId="7BF07EBC" w14:textId="50BE53CB" w:rsidR="001136C5" w:rsidRPr="001136C5" w:rsidRDefault="008961A6" w:rsidP="001136C5">
            <w:pPr>
              <w:jc w:val="center"/>
            </w:pPr>
            <w:r>
              <w:rPr>
                <w:b/>
                <w:bCs/>
                <w:sz w:val="26"/>
                <w:szCs w:val="26"/>
              </w:rPr>
              <w:t>Phạm Thị Thu Nga</w:t>
            </w:r>
          </w:p>
        </w:tc>
        <w:tc>
          <w:tcPr>
            <w:tcW w:w="5707" w:type="dxa"/>
            <w:shd w:val="clear" w:color="auto" w:fill="auto"/>
          </w:tcPr>
          <w:p w14:paraId="543AFD83" w14:textId="77777777" w:rsidR="001136C5" w:rsidRPr="001136C5" w:rsidRDefault="001136C5" w:rsidP="001136C5">
            <w:pPr>
              <w:jc w:val="center"/>
            </w:pPr>
          </w:p>
          <w:p w14:paraId="2B24CF46" w14:textId="77777777" w:rsidR="005A252A" w:rsidRDefault="005A252A" w:rsidP="001136C5">
            <w:pPr>
              <w:jc w:val="center"/>
              <w:rPr>
                <w:i/>
                <w:lang w:val="pt-BR"/>
              </w:rPr>
            </w:pPr>
            <w:r>
              <w:rPr>
                <w:i/>
                <w:lang w:val="pt-BR"/>
              </w:rPr>
              <w:t xml:space="preserve">Tp. Hồ Chí Minh, ngày 18 tháng 10  năm 2021 </w:t>
            </w:r>
          </w:p>
          <w:p w14:paraId="718B6345" w14:textId="157B02BD" w:rsidR="001136C5" w:rsidRPr="005A252A" w:rsidRDefault="001136C5" w:rsidP="001136C5">
            <w:pPr>
              <w:jc w:val="center"/>
              <w:rPr>
                <w:b/>
              </w:rPr>
            </w:pPr>
            <w:r w:rsidRPr="005A252A">
              <w:rPr>
                <w:b/>
              </w:rPr>
              <w:t>Giảng viên</w:t>
            </w:r>
          </w:p>
          <w:p w14:paraId="3D1A010B" w14:textId="020AA117" w:rsidR="001136C5" w:rsidRPr="001136C5" w:rsidRDefault="001136C5" w:rsidP="001136C5">
            <w:pPr>
              <w:jc w:val="center"/>
            </w:pPr>
            <w:r>
              <w:t>Trịnh Khắc Vũ</w:t>
            </w:r>
          </w:p>
        </w:tc>
      </w:tr>
    </w:tbl>
    <w:p w14:paraId="3FA9A000" w14:textId="3E307643" w:rsidR="001136C5" w:rsidRDefault="001136C5"/>
    <w:tbl>
      <w:tblPr>
        <w:tblW w:w="9446" w:type="dxa"/>
        <w:tblInd w:w="108" w:type="dxa"/>
        <w:tblLook w:val="01E0" w:firstRow="1" w:lastRow="1" w:firstColumn="1" w:lastColumn="1" w:noHBand="0" w:noVBand="0"/>
      </w:tblPr>
      <w:tblGrid>
        <w:gridCol w:w="3739"/>
        <w:gridCol w:w="5707"/>
      </w:tblGrid>
      <w:tr w:rsidR="00A33A53" w:rsidRPr="000A6A3D" w14:paraId="7AA99031" w14:textId="77777777" w:rsidTr="008E71ED">
        <w:trPr>
          <w:trHeight w:val="948"/>
        </w:trPr>
        <w:tc>
          <w:tcPr>
            <w:tcW w:w="3739" w:type="dxa"/>
            <w:shd w:val="clear" w:color="auto" w:fill="auto"/>
          </w:tcPr>
          <w:p w14:paraId="10A03F55" w14:textId="20A045FC" w:rsidR="00A33A53" w:rsidRPr="000A6A3D" w:rsidRDefault="00A33A53" w:rsidP="000A6A3D">
            <w:pPr>
              <w:rPr>
                <w:lang w:val="pt-BR"/>
              </w:rPr>
            </w:pPr>
            <w:r w:rsidRPr="000A6A3D">
              <w:br w:type="page"/>
            </w:r>
            <w:r w:rsidRPr="000A6A3D">
              <w:rPr>
                <w:lang w:val="pt-BR"/>
              </w:rPr>
              <w:t>Giáo án số:  0</w:t>
            </w:r>
            <w:r w:rsidR="008E71ED">
              <w:rPr>
                <w:lang w:val="pt-BR"/>
              </w:rPr>
              <w:t>2</w:t>
            </w:r>
          </w:p>
        </w:tc>
        <w:tc>
          <w:tcPr>
            <w:tcW w:w="5707" w:type="dxa"/>
            <w:shd w:val="clear" w:color="auto" w:fill="auto"/>
          </w:tcPr>
          <w:p w14:paraId="6EAA5A8C" w14:textId="20378D04" w:rsidR="00A33A53" w:rsidRPr="000A6A3D" w:rsidRDefault="00A33A53" w:rsidP="000A6A3D">
            <w:r w:rsidRPr="000A6A3D">
              <w:t xml:space="preserve">Thời gian thực hiện: </w:t>
            </w:r>
            <w:r w:rsidR="00CB428C">
              <w:t>2</w:t>
            </w:r>
            <w:r w:rsidRPr="000A6A3D">
              <w:t xml:space="preserve"> tiết</w:t>
            </w:r>
          </w:p>
          <w:p w14:paraId="18608F51" w14:textId="60BB378B" w:rsidR="00A33A53" w:rsidRPr="000A6A3D" w:rsidRDefault="00A33A53" w:rsidP="000A6A3D">
            <w:pPr>
              <w:tabs>
                <w:tab w:val="right" w:leader="dot" w:pos="3331"/>
              </w:tabs>
            </w:pPr>
            <w:r w:rsidRPr="000A6A3D">
              <w:t xml:space="preserve">Tên chương: </w:t>
            </w:r>
            <w:r w:rsidRPr="000A6A3D">
              <w:rPr>
                <w:b/>
                <w:bCs/>
              </w:rPr>
              <w:t xml:space="preserve">CHƯƠNG </w:t>
            </w:r>
            <w:r w:rsidR="001333C9" w:rsidRPr="000A6A3D">
              <w:rPr>
                <w:b/>
                <w:bCs/>
              </w:rPr>
              <w:t>1</w:t>
            </w:r>
            <w:r w:rsidRPr="000A6A3D">
              <w:rPr>
                <w:b/>
                <w:bCs/>
              </w:rPr>
              <w:t xml:space="preserve">:  </w:t>
            </w:r>
            <w:r w:rsidRPr="000A6A3D">
              <w:rPr>
                <w:b/>
              </w:rPr>
              <w:t>NGUYÊN TỬ</w:t>
            </w:r>
          </w:p>
          <w:p w14:paraId="4B66E3FA" w14:textId="67630FC0" w:rsidR="00A33A53" w:rsidRPr="000A6A3D" w:rsidRDefault="001E36D0" w:rsidP="000A6A3D">
            <w:r w:rsidRPr="000A6A3D">
              <w:t xml:space="preserve">Thực hiện ngày    </w:t>
            </w:r>
            <w:r>
              <w:t xml:space="preserve">   </w:t>
            </w:r>
            <w:r w:rsidRPr="000A6A3D">
              <w:t xml:space="preserve"> </w:t>
            </w:r>
            <w:r>
              <w:t xml:space="preserve">   </w:t>
            </w:r>
            <w:r w:rsidR="005A252A">
              <w:t>25</w:t>
            </w:r>
            <w:r>
              <w:t xml:space="preserve">     </w:t>
            </w:r>
            <w:r w:rsidRPr="000A6A3D">
              <w:t xml:space="preserve">tháng    </w:t>
            </w:r>
            <w:r w:rsidR="005A252A">
              <w:t>10</w:t>
            </w:r>
            <w:r w:rsidRPr="000A6A3D">
              <w:t xml:space="preserve"> </w:t>
            </w:r>
            <w:r>
              <w:t xml:space="preserve">            </w:t>
            </w:r>
            <w:r w:rsidRPr="000A6A3D">
              <w:t>năm 20</w:t>
            </w:r>
            <w:r w:rsidR="005A252A">
              <w:t>21</w:t>
            </w:r>
            <w:r w:rsidRPr="000A6A3D">
              <w:t xml:space="preserve"> </w:t>
            </w:r>
            <w:r w:rsidR="00A33A53" w:rsidRPr="000A6A3D">
              <w:t xml:space="preserve"> </w:t>
            </w:r>
          </w:p>
          <w:p w14:paraId="4544C796" w14:textId="77777777" w:rsidR="00A33A53" w:rsidRPr="000A6A3D" w:rsidRDefault="00A33A53" w:rsidP="000A6A3D"/>
        </w:tc>
      </w:tr>
    </w:tbl>
    <w:p w14:paraId="560DABAC" w14:textId="06D0C7E4" w:rsidR="00A33A53" w:rsidRPr="000A6A3D" w:rsidRDefault="00A33A53" w:rsidP="000A6A3D">
      <w:pPr>
        <w:rPr>
          <w:lang w:val="it-IT"/>
        </w:rPr>
      </w:pPr>
      <w:r w:rsidRPr="000A6A3D">
        <w:rPr>
          <w:lang w:val="it-IT"/>
        </w:rPr>
        <w:t xml:space="preserve">Tên bài: </w:t>
      </w:r>
      <w:r w:rsidRPr="000A6A3D">
        <w:rPr>
          <w:lang w:val="it-IT"/>
        </w:rPr>
        <w:tab/>
      </w:r>
      <w:r w:rsidRPr="000A6A3D">
        <w:rPr>
          <w:lang w:val="it-IT"/>
        </w:rPr>
        <w:tab/>
      </w:r>
      <w:r w:rsidR="00814663">
        <w:rPr>
          <w:lang w:val="it-IT"/>
        </w:rPr>
        <w:tab/>
      </w:r>
      <w:r w:rsidR="00814663">
        <w:rPr>
          <w:lang w:val="it-IT"/>
        </w:rPr>
        <w:tab/>
      </w:r>
      <w:r w:rsidRPr="000A6A3D">
        <w:rPr>
          <w:b/>
          <w:i/>
        </w:rPr>
        <w:t xml:space="preserve">Bài </w:t>
      </w:r>
      <w:r w:rsidR="00CB428C">
        <w:rPr>
          <w:b/>
          <w:i/>
        </w:rPr>
        <w:t>2</w:t>
      </w:r>
      <w:r w:rsidRPr="000A6A3D">
        <w:rPr>
          <w:b/>
          <w:i/>
        </w:rPr>
        <w:t xml:space="preserve">: </w:t>
      </w:r>
      <w:r w:rsidR="00F37303" w:rsidRPr="000A6A3D">
        <w:rPr>
          <w:b/>
        </w:rPr>
        <w:t>Cấu tạo vỏ nguyên tử</w:t>
      </w:r>
    </w:p>
    <w:p w14:paraId="657FD9B2" w14:textId="77777777" w:rsidR="00A33A53" w:rsidRPr="000A6A3D" w:rsidRDefault="00A33A53" w:rsidP="000A6A3D">
      <w:pPr>
        <w:rPr>
          <w:b/>
          <w:u w:val="single"/>
          <w:lang w:val="it-IT"/>
        </w:rPr>
      </w:pPr>
      <w:r w:rsidRPr="000A6A3D">
        <w:rPr>
          <w:b/>
          <w:u w:val="single"/>
          <w:lang w:val="it-IT"/>
        </w:rPr>
        <w:t xml:space="preserve">Mục tiêu của bài: </w:t>
      </w:r>
    </w:p>
    <w:p w14:paraId="74CF774C" w14:textId="77777777" w:rsidR="00A33A53" w:rsidRPr="000A6A3D" w:rsidRDefault="00A33A53" w:rsidP="000A6A3D">
      <w:pPr>
        <w:rPr>
          <w:b/>
          <w:lang w:val="it-IT"/>
        </w:rPr>
      </w:pPr>
      <w:r w:rsidRPr="000A6A3D">
        <w:rPr>
          <w:lang w:val="it-IT"/>
        </w:rPr>
        <w:t xml:space="preserve">Sau khi học xong bài này người học có khả năng: </w:t>
      </w:r>
    </w:p>
    <w:p w14:paraId="5620A58E" w14:textId="77777777" w:rsidR="00A33A53" w:rsidRPr="000A6A3D" w:rsidRDefault="00A33A53" w:rsidP="000A6A3D">
      <w:pPr>
        <w:rPr>
          <w:b/>
        </w:rPr>
      </w:pPr>
      <w:r w:rsidRPr="000A6A3D">
        <w:rPr>
          <w:b/>
        </w:rPr>
        <w:t>1. Kiến thức:</w:t>
      </w:r>
    </w:p>
    <w:p w14:paraId="1F57E767" w14:textId="411BA5D0" w:rsidR="00006C34" w:rsidRPr="000A6A3D" w:rsidRDefault="00006C34" w:rsidP="000A6A3D">
      <w:pPr>
        <w:rPr>
          <w:lang w:val="it-IT"/>
        </w:rPr>
      </w:pPr>
      <w:r w:rsidRPr="000A6A3D">
        <w:rPr>
          <w:color w:val="000000"/>
        </w:rPr>
        <w:t xml:space="preserve">Sinh viên </w:t>
      </w:r>
      <w:r w:rsidRPr="000A6A3D">
        <w:rPr>
          <w:lang w:val="it-IT"/>
        </w:rPr>
        <w:t>hiểu được quy luật sắp xếp các electron trong vỏ nguyên tử của các nguyên tố.</w:t>
      </w:r>
    </w:p>
    <w:p w14:paraId="3C1962CE" w14:textId="1187F078" w:rsidR="00006C34" w:rsidRPr="000A6A3D" w:rsidRDefault="00006C34" w:rsidP="000A6A3D">
      <w:pPr>
        <w:rPr>
          <w:lang w:val="it-IT"/>
        </w:rPr>
      </w:pPr>
      <w:r w:rsidRPr="000A6A3D">
        <w:rPr>
          <w:color w:val="000000"/>
        </w:rPr>
        <w:t xml:space="preserve">Sinh viên </w:t>
      </w:r>
      <w:r w:rsidRPr="000A6A3D">
        <w:rPr>
          <w:lang w:val="it-IT"/>
        </w:rPr>
        <w:t>hiểu được sự chuyển động của electron quanh hạt nhân, hiểu cấu tạo vỏ nguyên tử.</w:t>
      </w:r>
    </w:p>
    <w:p w14:paraId="5CA4E837" w14:textId="4694D2E4" w:rsidR="00A33A53" w:rsidRPr="000A6A3D" w:rsidRDefault="00A33A53" w:rsidP="000A6A3D">
      <w:pPr>
        <w:jc w:val="both"/>
        <w:outlineLvl w:val="0"/>
      </w:pPr>
      <w:r w:rsidRPr="000A6A3D">
        <w:rPr>
          <w:b/>
          <w:bCs/>
        </w:rPr>
        <w:t xml:space="preserve">2. </w:t>
      </w:r>
      <w:r w:rsidR="004D3139" w:rsidRPr="000A6A3D">
        <w:rPr>
          <w:b/>
          <w:bCs/>
        </w:rPr>
        <w:t>Kỹ năng</w:t>
      </w:r>
      <w:r w:rsidRPr="000A6A3D">
        <w:rPr>
          <w:b/>
          <w:bCs/>
        </w:rPr>
        <w:t xml:space="preserve">: </w:t>
      </w:r>
    </w:p>
    <w:p w14:paraId="6229E1A8" w14:textId="49761B00" w:rsidR="00006C34" w:rsidRPr="000A6A3D" w:rsidRDefault="00A33A53" w:rsidP="000A6A3D">
      <w:pPr>
        <w:rPr>
          <w:b/>
        </w:rPr>
      </w:pPr>
      <w:r w:rsidRPr="000A6A3D">
        <w:rPr>
          <w:color w:val="000000"/>
        </w:rPr>
        <w:t xml:space="preserve">Sinh viên </w:t>
      </w:r>
      <w:r w:rsidRPr="000A6A3D">
        <w:rPr>
          <w:lang w:val="it-IT"/>
        </w:rPr>
        <w:t xml:space="preserve">giải được các bài tập có liên quan đến kiến thức: </w:t>
      </w:r>
      <w:r w:rsidR="00006C34" w:rsidRPr="000A6A3D">
        <w:t>cấu hình electron nguyên tử của 20 nguyên tố đầu tiên và các bài tập có liên quan đến kiến thức về phân lớp và lớp electron.</w:t>
      </w:r>
    </w:p>
    <w:p w14:paraId="2AB3ADED" w14:textId="08674FF7" w:rsidR="00A33A53" w:rsidRPr="000A6A3D" w:rsidRDefault="00A33A53" w:rsidP="000A6A3D">
      <w:pPr>
        <w:rPr>
          <w:lang w:val="vi-VN"/>
        </w:rPr>
      </w:pPr>
      <w:r w:rsidRPr="000A6A3D">
        <w:rPr>
          <w:b/>
          <w:bCs/>
        </w:rPr>
        <w:t>3. Thái độ</w:t>
      </w:r>
      <w:r w:rsidR="000D7FDD">
        <w:rPr>
          <w:b/>
          <w:bCs/>
        </w:rPr>
        <w:t>:</w:t>
      </w:r>
    </w:p>
    <w:p w14:paraId="4A241884" w14:textId="31ECDAB9" w:rsidR="00A33A53" w:rsidRPr="000A6A3D" w:rsidRDefault="00A33A53"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65CD5B5D" w14:textId="77777777" w:rsidR="00A33A53" w:rsidRPr="000A6A3D" w:rsidRDefault="00A33A53" w:rsidP="000A6A3D">
      <w:pPr>
        <w:rPr>
          <w:b/>
          <w:lang w:val="it-IT"/>
        </w:rPr>
      </w:pPr>
      <w:r w:rsidRPr="000A6A3D">
        <w:rPr>
          <w:b/>
          <w:lang w:val="it-IT"/>
        </w:rPr>
        <w:t>Đồ dùng và phương tiện dạy học:</w:t>
      </w:r>
    </w:p>
    <w:p w14:paraId="1236EFB5" w14:textId="7E737EE2" w:rsidR="00A33A53" w:rsidRPr="000A6A3D" w:rsidRDefault="00A33A53" w:rsidP="000A6A3D">
      <w:pPr>
        <w:rPr>
          <w:lang w:val="it-IT"/>
        </w:rPr>
      </w:pPr>
      <w:r w:rsidRPr="000A6A3D">
        <w:rPr>
          <w:lang w:val="it-IT"/>
        </w:rPr>
        <w:t>Máy chiếu, màn ảnh, máy tính, bảng, phấn.</w:t>
      </w:r>
    </w:p>
    <w:p w14:paraId="60969BF6" w14:textId="77777777" w:rsidR="00A33A53" w:rsidRPr="000A6A3D" w:rsidRDefault="00A33A53" w:rsidP="000A6A3D">
      <w:pPr>
        <w:rPr>
          <w:lang w:val="it-IT"/>
        </w:rPr>
      </w:pPr>
      <w:r w:rsidRPr="000A6A3D">
        <w:rPr>
          <w:b/>
          <w:lang w:val="it-IT"/>
        </w:rPr>
        <w:t xml:space="preserve">I. Ổn định lớp học:                                                 </w:t>
      </w:r>
      <w:r w:rsidRPr="000A6A3D">
        <w:rPr>
          <w:lang w:val="it-IT"/>
        </w:rPr>
        <w:t>Thời gian:  05 phút.</w:t>
      </w:r>
    </w:p>
    <w:p w14:paraId="0CEA28D4" w14:textId="77777777" w:rsidR="00A33A53" w:rsidRPr="000A6A3D" w:rsidRDefault="00A33A53" w:rsidP="000A6A3D">
      <w:pPr>
        <w:rPr>
          <w:lang w:val="it-IT"/>
        </w:rPr>
      </w:pPr>
      <w:r w:rsidRPr="000A6A3D">
        <w:rPr>
          <w:lang w:val="it-IT"/>
        </w:rPr>
        <w:t>Số học sinh vắng:…………Tên:……………………………………………………..................................</w:t>
      </w:r>
    </w:p>
    <w:p w14:paraId="0E2CF52E" w14:textId="77777777" w:rsidR="00A33A53" w:rsidRPr="000A6A3D" w:rsidRDefault="00A33A53" w:rsidP="000A6A3D">
      <w:pPr>
        <w:rPr>
          <w:lang w:val="it-IT"/>
        </w:rPr>
      </w:pPr>
      <w:r w:rsidRPr="000A6A3D">
        <w:rPr>
          <w:lang w:val="it-IT"/>
        </w:rPr>
        <w:t>......................................................................................................................................................................</w:t>
      </w:r>
    </w:p>
    <w:p w14:paraId="6DC6A6F9" w14:textId="77777777" w:rsidR="00A33A53" w:rsidRPr="000A6A3D" w:rsidRDefault="00A33A53" w:rsidP="000A6A3D">
      <w:pPr>
        <w:rPr>
          <w:b/>
          <w:lang w:val="sv-SE"/>
        </w:rPr>
      </w:pPr>
      <w:r w:rsidRPr="000A6A3D">
        <w:rPr>
          <w:b/>
          <w:lang w:val="sv-SE"/>
        </w:rPr>
        <w:t>II. Thực hiện bài học:</w:t>
      </w:r>
    </w:p>
    <w:p w14:paraId="7900804F" w14:textId="77777777" w:rsidR="00A33A53" w:rsidRPr="000A6A3D" w:rsidRDefault="00A33A53"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A33A53" w:rsidRPr="000A6A3D" w14:paraId="1E17194C" w14:textId="77777777" w:rsidTr="00A55D53">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75F98" w14:textId="77777777" w:rsidR="00A33A53" w:rsidRPr="000A6A3D" w:rsidRDefault="00A33A53"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2B1EAB" w14:textId="77777777" w:rsidR="00A33A53" w:rsidRPr="000A6A3D" w:rsidRDefault="00A33A53"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42E70" w14:textId="77777777" w:rsidR="00A33A53" w:rsidRPr="000A6A3D" w:rsidRDefault="00A33A53"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B62787" w14:textId="77777777" w:rsidR="00A33A53" w:rsidRPr="000A6A3D" w:rsidRDefault="00A33A53" w:rsidP="000A6A3D">
            <w:pPr>
              <w:jc w:val="center"/>
              <w:rPr>
                <w:lang w:val="de-DE"/>
              </w:rPr>
            </w:pPr>
            <w:r w:rsidRPr="000A6A3D">
              <w:rPr>
                <w:lang w:val="de-DE"/>
              </w:rPr>
              <w:t>Thời gian</w:t>
            </w:r>
          </w:p>
        </w:tc>
      </w:tr>
      <w:tr w:rsidR="00A33A53" w:rsidRPr="000A6A3D" w14:paraId="3443F62D" w14:textId="77777777" w:rsidTr="00A55D53">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323560" w14:textId="77777777" w:rsidR="00A33A53" w:rsidRPr="000A6A3D" w:rsidRDefault="00A33A53"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3689A0" w14:textId="77777777" w:rsidR="00A33A53" w:rsidRPr="000A6A3D" w:rsidRDefault="00A33A53"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334AB2BE" w14:textId="77777777" w:rsidR="00A33A53" w:rsidRPr="000A6A3D" w:rsidRDefault="00A33A53"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53B7E0EA" w14:textId="77777777" w:rsidR="00A33A53" w:rsidRPr="000A6A3D" w:rsidRDefault="00A33A53"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3C4C32" w14:textId="77777777" w:rsidR="00A33A53" w:rsidRPr="000A6A3D" w:rsidRDefault="00A33A53" w:rsidP="000A6A3D">
            <w:pPr>
              <w:jc w:val="center"/>
              <w:rPr>
                <w:lang w:val="de-DE"/>
              </w:rPr>
            </w:pPr>
          </w:p>
        </w:tc>
      </w:tr>
      <w:tr w:rsidR="00A33A53" w:rsidRPr="000A6A3D" w14:paraId="1F0AA9CC" w14:textId="77777777" w:rsidTr="00A55D53">
        <w:tc>
          <w:tcPr>
            <w:tcW w:w="540" w:type="dxa"/>
            <w:tcBorders>
              <w:top w:val="single" w:sz="4" w:space="0" w:color="auto"/>
              <w:left w:val="single" w:sz="4" w:space="0" w:color="auto"/>
              <w:bottom w:val="single" w:sz="4" w:space="0" w:color="auto"/>
              <w:right w:val="single" w:sz="4" w:space="0" w:color="auto"/>
            </w:tcBorders>
            <w:shd w:val="clear" w:color="auto" w:fill="auto"/>
          </w:tcPr>
          <w:p w14:paraId="2E47F849" w14:textId="77777777" w:rsidR="00A33A53" w:rsidRPr="000A6A3D" w:rsidRDefault="00A33A53"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A0CDD7E" w14:textId="77777777" w:rsidR="00A33A53" w:rsidRPr="000A6A3D" w:rsidRDefault="00A33A53" w:rsidP="000A6A3D">
            <w:pPr>
              <w:rPr>
                <w:lang w:val="de-DE"/>
              </w:rPr>
            </w:pPr>
            <w:r w:rsidRPr="000A6A3D">
              <w:rPr>
                <w:b/>
                <w:bCs/>
                <w:u w:val="single"/>
                <w:lang w:val="de-DE"/>
              </w:rPr>
              <w:t>Dẫn nhập</w:t>
            </w:r>
          </w:p>
          <w:p w14:paraId="7A99DD7F" w14:textId="77777777" w:rsidR="00A33A53" w:rsidRPr="000A6A3D" w:rsidRDefault="00A33A53" w:rsidP="000A6A3D">
            <w:pPr>
              <w:jc w:val="both"/>
              <w:rPr>
                <w:iCs/>
                <w:lang w:val="de-DE"/>
              </w:rPr>
            </w:pPr>
            <w:r w:rsidRPr="000A6A3D">
              <w:rPr>
                <w:iCs/>
                <w:lang w:val="de-DE"/>
              </w:rPr>
              <w:t>- Nhắc lại lý thuyết về thành phần nguyên tử.</w:t>
            </w:r>
          </w:p>
          <w:p w14:paraId="7BD35036" w14:textId="77777777" w:rsidR="00A33A53" w:rsidRPr="000A6A3D" w:rsidRDefault="00A33A53"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4B92A37" w14:textId="77777777" w:rsidR="00A33A53" w:rsidRPr="000A6A3D" w:rsidRDefault="00A33A53" w:rsidP="000A6A3D">
            <w:pPr>
              <w:rPr>
                <w:lang w:val="de-DE"/>
              </w:rPr>
            </w:pPr>
          </w:p>
          <w:p w14:paraId="7E9570E5" w14:textId="77777777" w:rsidR="00A33A53" w:rsidRPr="000A6A3D" w:rsidRDefault="00A33A53" w:rsidP="000A6A3D">
            <w:pPr>
              <w:rPr>
                <w:lang w:val="de-DE"/>
              </w:rPr>
            </w:pPr>
            <w:r w:rsidRPr="000A6A3D">
              <w:rPr>
                <w:lang w:val="de-DE"/>
              </w:rPr>
              <w:t>- Đặt câu hỏi kiểm tra bài cũ.</w:t>
            </w:r>
          </w:p>
          <w:p w14:paraId="4618F734" w14:textId="77777777" w:rsidR="00A33A53" w:rsidRPr="000A6A3D" w:rsidRDefault="00A33A53" w:rsidP="000A6A3D">
            <w:pPr>
              <w:rPr>
                <w:lang w:val="de-DE"/>
              </w:rPr>
            </w:pPr>
            <w:r w:rsidRPr="000A6A3D">
              <w:rPr>
                <w:lang w:val="de-DE"/>
              </w:rPr>
              <w:t>- Nhận xét câu trả lời của học sinh.</w:t>
            </w:r>
          </w:p>
          <w:p w14:paraId="46D06307" w14:textId="77777777" w:rsidR="00A33A53" w:rsidRPr="000A6A3D" w:rsidRDefault="00A33A53"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373D4EA" w14:textId="77777777" w:rsidR="00A33A53" w:rsidRPr="000A6A3D" w:rsidRDefault="00A33A53" w:rsidP="000A6A3D">
            <w:pPr>
              <w:rPr>
                <w:lang w:val="de-DE"/>
              </w:rPr>
            </w:pPr>
          </w:p>
          <w:p w14:paraId="4DBBF8E3" w14:textId="77777777" w:rsidR="00A33A53" w:rsidRPr="000A6A3D" w:rsidRDefault="00A33A53"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3F47FB2D" w14:textId="77777777" w:rsidR="00A33A53" w:rsidRPr="000A6A3D" w:rsidRDefault="00A33A53" w:rsidP="000A6A3D">
            <w:pPr>
              <w:rPr>
                <w:lang w:val="nb-NO"/>
              </w:rPr>
            </w:pPr>
          </w:p>
          <w:p w14:paraId="477BB79A" w14:textId="77777777" w:rsidR="00A33A53" w:rsidRPr="000A6A3D" w:rsidRDefault="00A33A53" w:rsidP="000A6A3D">
            <w:pPr>
              <w:rPr>
                <w:lang w:val="de-DE"/>
              </w:rPr>
            </w:pPr>
          </w:p>
          <w:p w14:paraId="703F6902" w14:textId="77777777" w:rsidR="00A33A53" w:rsidRPr="000A6A3D" w:rsidRDefault="00A33A53"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BAC584E" w14:textId="77777777" w:rsidR="00A33A53" w:rsidRPr="000A6A3D" w:rsidRDefault="00A33A53" w:rsidP="000A6A3D">
            <w:pPr>
              <w:rPr>
                <w:lang w:val="de-DE"/>
              </w:rPr>
            </w:pPr>
          </w:p>
          <w:p w14:paraId="2DC47570" w14:textId="77777777" w:rsidR="00A33A53" w:rsidRPr="000A6A3D" w:rsidRDefault="00A33A53" w:rsidP="000A6A3D">
            <w:pPr>
              <w:jc w:val="center"/>
              <w:rPr>
                <w:lang w:val="pt-BR"/>
              </w:rPr>
            </w:pPr>
            <w:r w:rsidRPr="000A6A3D">
              <w:rPr>
                <w:lang w:val="pt-BR"/>
              </w:rPr>
              <w:t>5</w:t>
            </w:r>
          </w:p>
          <w:p w14:paraId="64DA2001" w14:textId="77777777" w:rsidR="00A33A53" w:rsidRPr="000A6A3D" w:rsidRDefault="00A33A53" w:rsidP="000A6A3D">
            <w:pPr>
              <w:jc w:val="center"/>
              <w:rPr>
                <w:lang w:val="de-DE"/>
              </w:rPr>
            </w:pPr>
            <w:r w:rsidRPr="000A6A3D">
              <w:rPr>
                <w:lang w:val="pt-BR"/>
              </w:rPr>
              <w:t>phút</w:t>
            </w:r>
            <w:r w:rsidRPr="000A6A3D">
              <w:rPr>
                <w:lang w:val="de-DE"/>
              </w:rPr>
              <w:t xml:space="preserve"> </w:t>
            </w:r>
          </w:p>
        </w:tc>
      </w:tr>
      <w:tr w:rsidR="00A33A53" w:rsidRPr="000A6A3D" w14:paraId="712F0E69" w14:textId="77777777" w:rsidTr="00A55D53">
        <w:trPr>
          <w:trHeight w:val="1323"/>
        </w:trPr>
        <w:tc>
          <w:tcPr>
            <w:tcW w:w="540" w:type="dxa"/>
            <w:tcBorders>
              <w:top w:val="single" w:sz="4" w:space="0" w:color="auto"/>
              <w:left w:val="single" w:sz="4" w:space="0" w:color="auto"/>
              <w:right w:val="single" w:sz="4" w:space="0" w:color="auto"/>
            </w:tcBorders>
            <w:shd w:val="clear" w:color="auto" w:fill="auto"/>
          </w:tcPr>
          <w:p w14:paraId="7720AC01" w14:textId="77777777" w:rsidR="00A33A53" w:rsidRPr="000A6A3D" w:rsidRDefault="00A33A53"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B73ABB5" w14:textId="77777777" w:rsidR="00A33A53" w:rsidRPr="000A6A3D" w:rsidRDefault="00A33A53" w:rsidP="000A6A3D">
            <w:pPr>
              <w:rPr>
                <w:b/>
                <w:bCs/>
                <w:u w:val="single"/>
                <w:lang w:val="nb-NO"/>
              </w:rPr>
            </w:pPr>
            <w:r w:rsidRPr="000A6A3D">
              <w:rPr>
                <w:b/>
                <w:bCs/>
                <w:u w:val="single"/>
                <w:lang w:val="nb-NO"/>
              </w:rPr>
              <w:t>Giảng bài mới</w:t>
            </w:r>
          </w:p>
          <w:p w14:paraId="5560E754" w14:textId="3CD9F412" w:rsidR="008D3533" w:rsidRPr="000A6A3D" w:rsidRDefault="008D3533" w:rsidP="000A6A3D">
            <w:pPr>
              <w:tabs>
                <w:tab w:val="left" w:leader="dot" w:pos="9498"/>
              </w:tabs>
              <w:rPr>
                <w:b/>
                <w:bCs/>
              </w:rPr>
            </w:pPr>
            <w:r w:rsidRPr="000A6A3D">
              <w:rPr>
                <w:b/>
                <w:bCs/>
              </w:rPr>
              <w:t>1. Sự chuyển động của các electron trong nguyên tử</w:t>
            </w:r>
          </w:p>
          <w:p w14:paraId="107532B4" w14:textId="0355B168" w:rsidR="00852DDC" w:rsidRPr="000A6A3D" w:rsidRDefault="00852DDC" w:rsidP="000A6A3D">
            <w:pPr>
              <w:tabs>
                <w:tab w:val="left" w:leader="dot" w:pos="9498"/>
              </w:tabs>
              <w:rPr>
                <w:bCs/>
              </w:rPr>
            </w:pPr>
            <w:r w:rsidRPr="000A6A3D">
              <w:rPr>
                <w:bCs/>
              </w:rPr>
              <w:t>Ngày nay, người ta đã biết các electron chuyển động rất nhanh trong khu vực xung quanh hạt nhân nguyên tử không theo những quỹ đạo xác định.</w:t>
            </w:r>
          </w:p>
          <w:p w14:paraId="2FA57F8D" w14:textId="77777777" w:rsidR="001740FD" w:rsidRDefault="001740FD" w:rsidP="000A6A3D">
            <w:pPr>
              <w:tabs>
                <w:tab w:val="left" w:leader="dot" w:pos="9498"/>
              </w:tabs>
              <w:rPr>
                <w:b/>
                <w:bCs/>
              </w:rPr>
            </w:pPr>
          </w:p>
          <w:p w14:paraId="01976B65" w14:textId="5F21D2EC" w:rsidR="008D3533" w:rsidRPr="000A6A3D" w:rsidRDefault="008D3533" w:rsidP="000A6A3D">
            <w:pPr>
              <w:tabs>
                <w:tab w:val="left" w:leader="dot" w:pos="9498"/>
              </w:tabs>
              <w:rPr>
                <w:b/>
                <w:bCs/>
              </w:rPr>
            </w:pPr>
            <w:r w:rsidRPr="000A6A3D">
              <w:rPr>
                <w:b/>
                <w:bCs/>
              </w:rPr>
              <w:t>2. Lớp electron và phân lớp electron</w:t>
            </w:r>
          </w:p>
          <w:p w14:paraId="28FFA80E" w14:textId="389F8D11" w:rsidR="008D3533" w:rsidRPr="001740FD" w:rsidRDefault="008D3533" w:rsidP="001740FD">
            <w:pPr>
              <w:tabs>
                <w:tab w:val="left" w:leader="dot" w:pos="9498"/>
              </w:tabs>
              <w:rPr>
                <w:b/>
                <w:iCs/>
              </w:rPr>
            </w:pPr>
            <w:r w:rsidRPr="001740FD">
              <w:rPr>
                <w:b/>
              </w:rPr>
              <w:t xml:space="preserve">2.1. </w:t>
            </w:r>
            <w:r w:rsidRPr="001740FD">
              <w:rPr>
                <w:b/>
                <w:iCs/>
              </w:rPr>
              <w:t>Lớp electron</w:t>
            </w:r>
          </w:p>
          <w:p w14:paraId="449D6494" w14:textId="6BA4440E" w:rsidR="008211E2" w:rsidRPr="008211E2" w:rsidRDefault="008211E2" w:rsidP="000A6A3D">
            <w:pPr>
              <w:tabs>
                <w:tab w:val="left" w:leader="dot" w:pos="9498"/>
              </w:tabs>
              <w:ind w:left="61"/>
              <w:rPr>
                <w:iCs/>
              </w:rPr>
            </w:pPr>
            <w:r w:rsidRPr="008211E2">
              <w:rPr>
                <w:iCs/>
              </w:rPr>
              <w:t>Các electron ở gần nhân hơn liên kết bền chặt hơn với hạt nhân. Vì vậy, electron ở lớp trong có mức năng lượng thấp hơn so với ở các lớp ngoài.</w:t>
            </w:r>
          </w:p>
          <w:p w14:paraId="17CABCC3" w14:textId="1A4783F1" w:rsidR="009C3FA7" w:rsidRPr="008211E2" w:rsidRDefault="009C3FA7" w:rsidP="000A6A3D">
            <w:pPr>
              <w:tabs>
                <w:tab w:val="left" w:leader="dot" w:pos="9498"/>
              </w:tabs>
              <w:ind w:left="61"/>
              <w:rPr>
                <w:iCs/>
              </w:rPr>
            </w:pPr>
            <w:r w:rsidRPr="008211E2">
              <w:rPr>
                <w:iCs/>
              </w:rPr>
              <w:t>Các electron trên cùng một lớp có mức năng lượng gần bằng nhau.</w:t>
            </w:r>
          </w:p>
          <w:p w14:paraId="5BF39F77" w14:textId="57B85071" w:rsidR="009C3FA7" w:rsidRPr="008211E2" w:rsidRDefault="009C3FA7" w:rsidP="000A6A3D">
            <w:pPr>
              <w:tabs>
                <w:tab w:val="left" w:leader="dot" w:pos="9498"/>
              </w:tabs>
              <w:ind w:left="61"/>
              <w:rPr>
                <w:iCs/>
              </w:rPr>
            </w:pPr>
            <w:r w:rsidRPr="008211E2">
              <w:rPr>
                <w:iCs/>
              </w:rPr>
              <w:t>Các lớp electron được ghi bằng các số nguyên theo thứ tự n = 1, 2, 3, 4… với tên gọi: K, L, M, N...:</w:t>
            </w:r>
          </w:p>
          <w:p w14:paraId="3240EF99" w14:textId="77777777" w:rsidR="00197DFB" w:rsidRDefault="00197DFB" w:rsidP="001740FD">
            <w:pPr>
              <w:tabs>
                <w:tab w:val="left" w:leader="dot" w:pos="9498"/>
              </w:tabs>
              <w:rPr>
                <w:b/>
              </w:rPr>
            </w:pPr>
          </w:p>
          <w:p w14:paraId="72DEFAEC" w14:textId="17D3C533" w:rsidR="008D3533" w:rsidRPr="003A3748" w:rsidRDefault="008D3533" w:rsidP="003A3748">
            <w:pPr>
              <w:tabs>
                <w:tab w:val="left" w:leader="dot" w:pos="9498"/>
              </w:tabs>
              <w:rPr>
                <w:b/>
              </w:rPr>
            </w:pPr>
            <w:r w:rsidRPr="003A3748">
              <w:rPr>
                <w:b/>
              </w:rPr>
              <w:t>2.2. Phân lớp electron</w:t>
            </w:r>
          </w:p>
          <w:p w14:paraId="34CD45F1" w14:textId="46F5BD7B" w:rsidR="001E46E8" w:rsidRPr="003A3748" w:rsidRDefault="001E46E8" w:rsidP="003A3748">
            <w:pPr>
              <w:tabs>
                <w:tab w:val="left" w:leader="dot" w:pos="9498"/>
              </w:tabs>
              <w:ind w:left="61"/>
            </w:pPr>
            <w:r w:rsidRPr="003A3748">
              <w:t>Mỗi lớp electron được chia thành các phân lớp.</w:t>
            </w:r>
            <w:r w:rsidR="003A3748">
              <w:t xml:space="preserve"> </w:t>
            </w:r>
            <w:r w:rsidRPr="003A3748">
              <w:t>Các electron trên cùng một phân lớp có mức năng lượng bằng nhau.</w:t>
            </w:r>
          </w:p>
          <w:p w14:paraId="089D3213" w14:textId="39CD78EE" w:rsidR="001E46E8" w:rsidRPr="003A3748" w:rsidRDefault="001E46E8" w:rsidP="003A3748">
            <w:pPr>
              <w:tabs>
                <w:tab w:val="left" w:leader="dot" w:pos="9498"/>
              </w:tabs>
              <w:ind w:left="61"/>
            </w:pPr>
            <w:r w:rsidRPr="003A3748">
              <w:t>Các phân lớp được kí hiệu bằng các chữ cái thường s, p, d, f.</w:t>
            </w:r>
          </w:p>
          <w:p w14:paraId="6114B076" w14:textId="77777777" w:rsidR="003A3748" w:rsidRPr="003A3748" w:rsidRDefault="003A3748" w:rsidP="003A3748">
            <w:pPr>
              <w:tabs>
                <w:tab w:val="left" w:leader="dot" w:pos="9498"/>
              </w:tabs>
              <w:ind w:left="61"/>
            </w:pPr>
            <w:r w:rsidRPr="003A3748">
              <w:t xml:space="preserve">Lớp thứ nhất (lớp K, n = 1) có 1 phân lớp 1s; </w:t>
            </w:r>
          </w:p>
          <w:p w14:paraId="1AA520CC" w14:textId="2B59D873" w:rsidR="003A3748" w:rsidRPr="003A3748" w:rsidRDefault="003A3748" w:rsidP="007803E7">
            <w:pPr>
              <w:tabs>
                <w:tab w:val="left" w:leader="dot" w:pos="9498"/>
              </w:tabs>
              <w:ind w:left="61"/>
            </w:pPr>
            <w:r w:rsidRPr="003A3748">
              <w:t>Lớp thứ hai (lớp L, n = 2) có 2 phân lớp, 2s và 2p;</w:t>
            </w:r>
            <w:r w:rsidR="007803E7">
              <w:t xml:space="preserve"> </w:t>
            </w:r>
            <w:r w:rsidRPr="003A3748">
              <w:t>Lớp thứ ba (lớp M, n = 3) có 3 phân lớp, 3s, 3p và 3d;</w:t>
            </w:r>
            <w:r w:rsidR="007803E7">
              <w:t xml:space="preserve"> </w:t>
            </w:r>
            <w:r w:rsidRPr="003A3748">
              <w:t>Từ lớp thứ tư trở đi có 4 phân lớp, s, p, d, f.</w:t>
            </w:r>
          </w:p>
          <w:p w14:paraId="6F4D3345" w14:textId="387D586E" w:rsidR="008D3533" w:rsidRPr="000A6A3D" w:rsidRDefault="008D3533" w:rsidP="000A6A3D">
            <w:pPr>
              <w:tabs>
                <w:tab w:val="left" w:leader="dot" w:pos="9498"/>
              </w:tabs>
              <w:rPr>
                <w:b/>
                <w:bCs/>
              </w:rPr>
            </w:pPr>
            <w:r w:rsidRPr="000A6A3D">
              <w:rPr>
                <w:b/>
                <w:bCs/>
              </w:rPr>
              <w:t>3. Số electron tối đa trong một phân lớp, một lớp</w:t>
            </w:r>
          </w:p>
          <w:p w14:paraId="7FB4C623" w14:textId="7624D1CE" w:rsidR="008D3533" w:rsidRPr="000A6A3D" w:rsidRDefault="000A2E93" w:rsidP="000A6A3D">
            <w:pPr>
              <w:tabs>
                <w:tab w:val="left" w:leader="dot" w:pos="9498"/>
              </w:tabs>
              <w:rPr>
                <w:b/>
                <w:bCs/>
              </w:rPr>
            </w:pPr>
            <w:r w:rsidRPr="000A6A3D">
              <w:t xml:space="preserve">- </w:t>
            </w:r>
            <w:bookmarkStart w:id="0" w:name="72"/>
            <w:bookmarkEnd w:id="0"/>
            <w:r w:rsidRPr="000A6A3D">
              <w:t>Phân lớp s chứa tối đa 2 electron;</w:t>
            </w:r>
            <w:r w:rsidRPr="000A6A3D">
              <w:br/>
              <w:t xml:space="preserve">- </w:t>
            </w:r>
            <w:bookmarkStart w:id="1" w:name="73"/>
            <w:bookmarkEnd w:id="1"/>
            <w:r w:rsidRPr="000A6A3D">
              <w:t>Phân lớp p chứa tối đa 6 electron;</w:t>
            </w:r>
            <w:r w:rsidRPr="000A6A3D">
              <w:br/>
              <w:t>- Phân lớp d chứa tối đa 10 electron;</w:t>
            </w:r>
            <w:r w:rsidRPr="000A6A3D">
              <w:br/>
              <w:t xml:space="preserve">- </w:t>
            </w:r>
            <w:bookmarkStart w:id="2" w:name="75"/>
            <w:bookmarkEnd w:id="2"/>
            <w:r w:rsidRPr="000A6A3D">
              <w:t>Phân lớp f chứa tối đa 14 electron.</w:t>
            </w:r>
            <w:r w:rsidRPr="000A6A3D">
              <w:br/>
            </w:r>
            <w:r w:rsidR="008D3533" w:rsidRPr="000A6A3D">
              <w:rPr>
                <w:b/>
                <w:bCs/>
              </w:rPr>
              <w:t>4. Cấu hình electron nguyên tử</w:t>
            </w:r>
          </w:p>
          <w:p w14:paraId="55223875" w14:textId="7D91BD93" w:rsidR="008D3533" w:rsidRPr="000D3CB0" w:rsidRDefault="008D3533" w:rsidP="000A6A3D">
            <w:pPr>
              <w:tabs>
                <w:tab w:val="left" w:leader="dot" w:pos="9498"/>
              </w:tabs>
              <w:rPr>
                <w:b/>
                <w:iCs/>
              </w:rPr>
            </w:pPr>
            <w:r w:rsidRPr="000D3CB0">
              <w:rPr>
                <w:b/>
              </w:rPr>
              <w:t xml:space="preserve">4.1. </w:t>
            </w:r>
            <w:r w:rsidRPr="000D3CB0">
              <w:rPr>
                <w:b/>
                <w:iCs/>
              </w:rPr>
              <w:t>Thứ tự các mức năng lượng trong nguyên tử</w:t>
            </w:r>
          </w:p>
          <w:p w14:paraId="5B22A66A" w14:textId="29ACCA97" w:rsidR="000A2E93" w:rsidRPr="000A6A3D" w:rsidRDefault="000A2E93" w:rsidP="000A6A3D">
            <w:pPr>
              <w:tabs>
                <w:tab w:val="left" w:leader="dot" w:pos="9498"/>
              </w:tabs>
              <w:rPr>
                <w:b/>
                <w:i/>
                <w:iCs/>
              </w:rPr>
            </w:pPr>
            <w:r w:rsidRPr="000A6A3D">
              <w:t>Thứ tự sắp xếp các phân lớp theo chiều tăng của năng lượng được xác định bằng thực nghiệm và lí thuyết: 1s 2s 2p 3s 3p 4s 3d 4p 5s….</w:t>
            </w:r>
          </w:p>
          <w:p w14:paraId="1CDCB134" w14:textId="6980BAEB" w:rsidR="008D3533" w:rsidRDefault="008D3533" w:rsidP="000A6A3D">
            <w:pPr>
              <w:tabs>
                <w:tab w:val="left" w:leader="dot" w:pos="9498"/>
              </w:tabs>
              <w:rPr>
                <w:b/>
              </w:rPr>
            </w:pPr>
            <w:r w:rsidRPr="000D3CB0">
              <w:rPr>
                <w:b/>
              </w:rPr>
              <w:t>4.2. Cấu hình electron trong nguyên tử</w:t>
            </w:r>
          </w:p>
          <w:p w14:paraId="0A8FAF21" w14:textId="1152D458" w:rsidR="000D3CB0" w:rsidRPr="000D3CB0" w:rsidRDefault="000D3CB0" w:rsidP="000A6A3D">
            <w:pPr>
              <w:tabs>
                <w:tab w:val="left" w:leader="dot" w:pos="9498"/>
              </w:tabs>
            </w:pPr>
            <w:r w:rsidRPr="000D3CB0">
              <w:t>Cấu hình electron của nguyên tử biểu diễn sự phân bố electron trên các phân lớp thuộc các lớp khác nhau.</w:t>
            </w:r>
          </w:p>
          <w:p w14:paraId="4B75ACE0" w14:textId="64E4C949" w:rsidR="00A33A53" w:rsidRPr="000A6A3D" w:rsidRDefault="008D3533" w:rsidP="000A6A3D">
            <w:pPr>
              <w:tabs>
                <w:tab w:val="left" w:leader="dot" w:pos="9498"/>
              </w:tabs>
              <w:rPr>
                <w:lang w:val="nb-NO"/>
              </w:rPr>
            </w:pPr>
            <w:r w:rsidRPr="000D3CB0">
              <w:rPr>
                <w:b/>
              </w:rPr>
              <w:t>4.3. Đặc điểm của lớp electron ngoài cùng</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C75FA8B" w14:textId="77777777" w:rsidR="00A33A53" w:rsidRPr="000A6A3D" w:rsidRDefault="00A33A53" w:rsidP="000A6A3D">
            <w:pPr>
              <w:rPr>
                <w:lang w:val="nb-NO"/>
              </w:rPr>
            </w:pPr>
          </w:p>
          <w:p w14:paraId="55199949" w14:textId="77777777" w:rsidR="00A33A53" w:rsidRPr="000A6A3D" w:rsidRDefault="00A33A53" w:rsidP="000A6A3D">
            <w:pPr>
              <w:rPr>
                <w:lang w:val="nb-NO"/>
              </w:rPr>
            </w:pPr>
          </w:p>
          <w:p w14:paraId="521A69D9" w14:textId="77777777" w:rsidR="00A33A53" w:rsidRPr="000A6A3D" w:rsidRDefault="00A33A53" w:rsidP="000A6A3D">
            <w:pPr>
              <w:rPr>
                <w:lang w:val="nb-NO"/>
              </w:rPr>
            </w:pPr>
          </w:p>
          <w:p w14:paraId="5A5B8BFD" w14:textId="49E0917C" w:rsidR="00A33A53" w:rsidRPr="000A6A3D" w:rsidRDefault="00A33A53" w:rsidP="000A6A3D">
            <w:pPr>
              <w:rPr>
                <w:lang w:val="de-DE"/>
              </w:rPr>
            </w:pPr>
            <w:r w:rsidRPr="000A6A3D">
              <w:rPr>
                <w:lang w:val="de-DE"/>
              </w:rPr>
              <w:t xml:space="preserve">Giảng viên trình bày, giải thích nội dung bằng lời và cho thí dụ </w:t>
            </w:r>
            <w:r w:rsidR="00852DDC" w:rsidRPr="000A6A3D">
              <w:rPr>
                <w:lang w:val="de-DE"/>
              </w:rPr>
              <w:t xml:space="preserve">hình ảnh </w:t>
            </w:r>
            <w:r w:rsidRPr="000A6A3D">
              <w:rPr>
                <w:lang w:val="de-DE"/>
              </w:rPr>
              <w:t>minh họa.</w:t>
            </w:r>
          </w:p>
          <w:p w14:paraId="051640CE" w14:textId="77777777" w:rsidR="00A33A53" w:rsidRPr="000A6A3D" w:rsidRDefault="00A33A53" w:rsidP="000A6A3D">
            <w:pPr>
              <w:rPr>
                <w:lang w:val="nb-NO"/>
              </w:rPr>
            </w:pPr>
          </w:p>
          <w:p w14:paraId="41C0D4C9" w14:textId="025A80D5" w:rsidR="00A33A53" w:rsidRPr="000A6A3D" w:rsidRDefault="00A33A53" w:rsidP="000A6A3D">
            <w:pPr>
              <w:rPr>
                <w:lang w:val="nb-NO"/>
              </w:rPr>
            </w:pPr>
            <w:r w:rsidRPr="000A6A3D">
              <w:rPr>
                <w:lang w:val="nb-NO"/>
              </w:rPr>
              <w:t>GV nêu câu hỏi.</w:t>
            </w:r>
          </w:p>
          <w:p w14:paraId="1DAFF478" w14:textId="77777777" w:rsidR="00A33A53" w:rsidRPr="000A6A3D" w:rsidRDefault="00A33A53" w:rsidP="000A6A3D">
            <w:pPr>
              <w:rPr>
                <w:lang w:val="nb-NO"/>
              </w:rPr>
            </w:pPr>
          </w:p>
          <w:p w14:paraId="02426415" w14:textId="77777777" w:rsidR="00A33A53" w:rsidRPr="000A6A3D" w:rsidRDefault="00A33A53" w:rsidP="000A6A3D">
            <w:pPr>
              <w:rPr>
                <w:lang w:val="nb-NO"/>
              </w:rPr>
            </w:pPr>
          </w:p>
          <w:p w14:paraId="48062DDB" w14:textId="77777777" w:rsidR="00A33A53" w:rsidRPr="000A6A3D" w:rsidRDefault="00A33A53" w:rsidP="000A6A3D">
            <w:pPr>
              <w:rPr>
                <w:lang w:val="nb-NO"/>
              </w:rPr>
            </w:pPr>
          </w:p>
          <w:p w14:paraId="3019F531" w14:textId="77777777" w:rsidR="00A33A53" w:rsidRPr="000A6A3D" w:rsidRDefault="00A33A53" w:rsidP="000A6A3D">
            <w:pPr>
              <w:rPr>
                <w:lang w:val="nb-NO"/>
              </w:rPr>
            </w:pPr>
          </w:p>
          <w:p w14:paraId="6EE01FFB" w14:textId="77777777" w:rsidR="00A33A53" w:rsidRPr="000A6A3D" w:rsidRDefault="00A33A53" w:rsidP="000A6A3D">
            <w:pPr>
              <w:rPr>
                <w:lang w:val="nb-NO"/>
              </w:rPr>
            </w:pPr>
          </w:p>
          <w:p w14:paraId="2737CF74" w14:textId="77777777" w:rsidR="00A33A53" w:rsidRPr="000A6A3D" w:rsidRDefault="00A33A53" w:rsidP="000A6A3D">
            <w:pPr>
              <w:rPr>
                <w:lang w:val="nb-NO"/>
              </w:rPr>
            </w:pPr>
          </w:p>
          <w:p w14:paraId="231E64F1" w14:textId="77777777" w:rsidR="00A33A53" w:rsidRPr="000A6A3D" w:rsidRDefault="00A33A53" w:rsidP="000A6A3D">
            <w:pPr>
              <w:rPr>
                <w:lang w:val="nb-NO"/>
              </w:rPr>
            </w:pPr>
          </w:p>
          <w:p w14:paraId="4F688355" w14:textId="77777777" w:rsidR="00A33A53" w:rsidRPr="000A6A3D" w:rsidRDefault="00A33A53" w:rsidP="000A6A3D">
            <w:pPr>
              <w:rPr>
                <w:lang w:val="nb-NO"/>
              </w:rPr>
            </w:pPr>
          </w:p>
          <w:p w14:paraId="77832B2B" w14:textId="77777777" w:rsidR="00A33A53" w:rsidRPr="000A6A3D" w:rsidRDefault="00A33A53" w:rsidP="000A6A3D">
            <w:pPr>
              <w:rPr>
                <w:lang w:val="nb-NO"/>
              </w:rPr>
            </w:pPr>
          </w:p>
          <w:p w14:paraId="7E1C01E9" w14:textId="77777777" w:rsidR="00A33A53" w:rsidRPr="000A6A3D" w:rsidRDefault="00A33A53" w:rsidP="000A6A3D">
            <w:pPr>
              <w:rPr>
                <w:lang w:val="nb-NO"/>
              </w:rPr>
            </w:pPr>
          </w:p>
          <w:p w14:paraId="13823A10" w14:textId="0C14CD24" w:rsidR="00A33A53" w:rsidRPr="000A6A3D" w:rsidRDefault="00A33A53" w:rsidP="000A6A3D">
            <w:pPr>
              <w:rPr>
                <w:lang w:val="nb-NO"/>
              </w:rPr>
            </w:pPr>
          </w:p>
          <w:p w14:paraId="150E9634" w14:textId="6BA509BD" w:rsidR="00C258E9" w:rsidRPr="000A6A3D" w:rsidRDefault="00C258E9" w:rsidP="000A6A3D">
            <w:pPr>
              <w:rPr>
                <w:lang w:val="nb-NO"/>
              </w:rPr>
            </w:pPr>
          </w:p>
          <w:p w14:paraId="05FA3961" w14:textId="77777777" w:rsidR="00A33A53" w:rsidRPr="000A6A3D" w:rsidRDefault="00A33A53" w:rsidP="000A6A3D">
            <w:pPr>
              <w:rPr>
                <w:lang w:val="de-DE"/>
              </w:rPr>
            </w:pPr>
            <w:r w:rsidRPr="000A6A3D">
              <w:rPr>
                <w:lang w:val="de-DE"/>
              </w:rPr>
              <w:t>Giảng viên trình bày, giải thích nội dung bằng lời và cho thí dụ minh họa.</w:t>
            </w:r>
          </w:p>
          <w:p w14:paraId="6B77EF3D" w14:textId="77777777" w:rsidR="00A33A53" w:rsidRPr="000A6A3D" w:rsidRDefault="00A33A53" w:rsidP="000A6A3D">
            <w:pPr>
              <w:rPr>
                <w:lang w:val="nb-NO"/>
              </w:rPr>
            </w:pPr>
          </w:p>
          <w:p w14:paraId="7321EF6B" w14:textId="77777777" w:rsidR="00A33A53" w:rsidRPr="000A6A3D" w:rsidRDefault="00A33A53" w:rsidP="000A6A3D">
            <w:pPr>
              <w:rPr>
                <w:lang w:val="nb-NO"/>
              </w:rPr>
            </w:pPr>
          </w:p>
          <w:p w14:paraId="77EACA3D" w14:textId="77777777" w:rsidR="00A33A53" w:rsidRPr="000A6A3D" w:rsidRDefault="00A33A53" w:rsidP="000A6A3D">
            <w:pPr>
              <w:rPr>
                <w:lang w:val="nb-NO"/>
              </w:rPr>
            </w:pPr>
          </w:p>
          <w:p w14:paraId="055D756F" w14:textId="77777777" w:rsidR="00A33A53" w:rsidRPr="000A6A3D" w:rsidRDefault="00A33A53" w:rsidP="000A6A3D">
            <w:pPr>
              <w:rPr>
                <w:lang w:val="nb-NO"/>
              </w:rPr>
            </w:pPr>
            <w:r w:rsidRPr="000A6A3D">
              <w:rPr>
                <w:lang w:val="nb-NO"/>
              </w:rPr>
              <w:t xml:space="preserve"> </w:t>
            </w:r>
          </w:p>
          <w:p w14:paraId="6D6ECCC2" w14:textId="77777777" w:rsidR="00A33A53" w:rsidRPr="000A6A3D" w:rsidRDefault="00A33A53" w:rsidP="000A6A3D">
            <w:pPr>
              <w:rPr>
                <w:lang w:val="nb-NO"/>
              </w:rPr>
            </w:pPr>
          </w:p>
          <w:p w14:paraId="479A0EA8" w14:textId="77777777" w:rsidR="00A33A53" w:rsidRDefault="00A33A53" w:rsidP="000A6A3D">
            <w:pPr>
              <w:rPr>
                <w:lang w:val="nb-NO"/>
              </w:rPr>
            </w:pPr>
          </w:p>
          <w:p w14:paraId="0AEA4ABF" w14:textId="77777777" w:rsidR="00847570" w:rsidRDefault="00847570" w:rsidP="00847570">
            <w:pPr>
              <w:spacing w:line="276" w:lineRule="auto"/>
              <w:rPr>
                <w:lang w:val="nb-NO"/>
              </w:rPr>
            </w:pPr>
            <w:r w:rsidRPr="00CB6D3A">
              <w:rPr>
                <w:lang w:val="nb-NO"/>
              </w:rPr>
              <w:t>GV nêu câu hỏi</w:t>
            </w:r>
          </w:p>
          <w:p w14:paraId="0A832E9D" w14:textId="77777777" w:rsidR="009E166C" w:rsidRDefault="009E166C" w:rsidP="000A6A3D">
            <w:pPr>
              <w:rPr>
                <w:lang w:val="nb-NO"/>
              </w:rPr>
            </w:pPr>
          </w:p>
          <w:p w14:paraId="47195DE3" w14:textId="77777777" w:rsidR="009E166C" w:rsidRDefault="009E166C" w:rsidP="000A6A3D">
            <w:pPr>
              <w:rPr>
                <w:lang w:val="nb-NO"/>
              </w:rPr>
            </w:pPr>
          </w:p>
          <w:p w14:paraId="5F52D0C2" w14:textId="77777777" w:rsidR="009E166C" w:rsidRDefault="009E166C" w:rsidP="000A6A3D">
            <w:pPr>
              <w:rPr>
                <w:lang w:val="nb-NO"/>
              </w:rPr>
            </w:pPr>
          </w:p>
          <w:p w14:paraId="5E895A3E" w14:textId="77777777" w:rsidR="009E166C" w:rsidRDefault="009E166C" w:rsidP="000A6A3D">
            <w:pPr>
              <w:rPr>
                <w:lang w:val="nb-NO"/>
              </w:rPr>
            </w:pPr>
          </w:p>
          <w:p w14:paraId="04798BEF" w14:textId="77777777" w:rsidR="009E166C" w:rsidRDefault="009E166C" w:rsidP="000A6A3D">
            <w:pPr>
              <w:rPr>
                <w:lang w:val="nb-NO"/>
              </w:rPr>
            </w:pPr>
          </w:p>
          <w:p w14:paraId="2FD8C90A" w14:textId="77777777" w:rsidR="00473C73" w:rsidRDefault="00473C73" w:rsidP="009E166C">
            <w:pPr>
              <w:rPr>
                <w:lang w:val="de-DE"/>
              </w:rPr>
            </w:pPr>
          </w:p>
          <w:p w14:paraId="244BA376" w14:textId="77777777" w:rsidR="00473C73" w:rsidRDefault="00473C73" w:rsidP="009E166C">
            <w:pPr>
              <w:rPr>
                <w:lang w:val="de-DE"/>
              </w:rPr>
            </w:pPr>
          </w:p>
          <w:p w14:paraId="45F9FA62" w14:textId="2AA558C7" w:rsidR="009E166C" w:rsidRPr="000A6A3D" w:rsidRDefault="009E166C" w:rsidP="009E166C">
            <w:pPr>
              <w:rPr>
                <w:lang w:val="de-DE"/>
              </w:rPr>
            </w:pPr>
            <w:r w:rsidRPr="000A6A3D">
              <w:rPr>
                <w:lang w:val="de-DE"/>
              </w:rPr>
              <w:t>Giảng viên trình bày, giải thích nội dung bằng lời và cho thí dụ minh họa.</w:t>
            </w:r>
          </w:p>
          <w:p w14:paraId="4EB21979" w14:textId="5657E1AD" w:rsidR="009E166C" w:rsidRPr="000A6A3D" w:rsidRDefault="009E166C" w:rsidP="000A6A3D">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1881F7C" w14:textId="77777777" w:rsidR="00A33A53" w:rsidRPr="000A6A3D" w:rsidRDefault="00A33A53" w:rsidP="000A6A3D">
            <w:pPr>
              <w:rPr>
                <w:lang w:val="nb-NO"/>
              </w:rPr>
            </w:pPr>
          </w:p>
          <w:p w14:paraId="7E2C9A6E" w14:textId="77777777" w:rsidR="00A33A53" w:rsidRPr="000A6A3D" w:rsidRDefault="00A33A53" w:rsidP="000A6A3D">
            <w:pPr>
              <w:rPr>
                <w:lang w:val="nb-NO"/>
              </w:rPr>
            </w:pPr>
          </w:p>
          <w:p w14:paraId="102D6B9E" w14:textId="77777777" w:rsidR="00A33A53" w:rsidRPr="000A6A3D" w:rsidRDefault="00A33A53" w:rsidP="000A6A3D">
            <w:pPr>
              <w:rPr>
                <w:lang w:val="nb-NO"/>
              </w:rPr>
            </w:pPr>
          </w:p>
          <w:p w14:paraId="39865767" w14:textId="77777777" w:rsidR="00A33A53" w:rsidRPr="000A6A3D" w:rsidRDefault="00A33A53" w:rsidP="000A6A3D">
            <w:pPr>
              <w:rPr>
                <w:lang w:val="nb-NO"/>
              </w:rPr>
            </w:pPr>
            <w:r w:rsidRPr="000A6A3D">
              <w:rPr>
                <w:lang w:val="nb-NO"/>
              </w:rPr>
              <w:t>HS theo dõi, ghi bài.</w:t>
            </w:r>
          </w:p>
          <w:p w14:paraId="71D3DD70" w14:textId="77777777" w:rsidR="00A33A53" w:rsidRPr="000A6A3D" w:rsidRDefault="00A33A53" w:rsidP="000A6A3D">
            <w:pPr>
              <w:rPr>
                <w:lang w:val="nb-NO"/>
              </w:rPr>
            </w:pPr>
          </w:p>
          <w:p w14:paraId="67E2F56A" w14:textId="77777777" w:rsidR="00A33A53" w:rsidRPr="000A6A3D" w:rsidRDefault="00A33A53" w:rsidP="000A6A3D">
            <w:pPr>
              <w:rPr>
                <w:lang w:val="nb-NO"/>
              </w:rPr>
            </w:pPr>
          </w:p>
          <w:p w14:paraId="16A5B29B" w14:textId="77777777" w:rsidR="00C258E9" w:rsidRPr="000A6A3D" w:rsidRDefault="00C258E9" w:rsidP="000A6A3D">
            <w:pPr>
              <w:rPr>
                <w:lang w:val="nb-NO"/>
              </w:rPr>
            </w:pPr>
          </w:p>
          <w:p w14:paraId="57404939" w14:textId="77777777" w:rsidR="00DE4579" w:rsidRDefault="00DE4579" w:rsidP="000A6A3D">
            <w:pPr>
              <w:rPr>
                <w:lang w:val="nb-NO"/>
              </w:rPr>
            </w:pPr>
          </w:p>
          <w:p w14:paraId="08EDDAB9" w14:textId="782FA7AB" w:rsidR="00A33A53" w:rsidRPr="000A6A3D" w:rsidRDefault="00A33A53" w:rsidP="000A6A3D">
            <w:pPr>
              <w:rPr>
                <w:lang w:val="nb-NO"/>
              </w:rPr>
            </w:pPr>
            <w:r w:rsidRPr="000A6A3D">
              <w:rPr>
                <w:lang w:val="nb-NO"/>
              </w:rPr>
              <w:t>HS t</w:t>
            </w:r>
            <w:r w:rsidRPr="000A6A3D">
              <w:rPr>
                <w:lang w:val="de-DE"/>
              </w:rPr>
              <w:t>rả lời các câu hỏi.</w:t>
            </w:r>
          </w:p>
          <w:p w14:paraId="27EC9E4F" w14:textId="77777777" w:rsidR="00A33A53" w:rsidRPr="000A6A3D" w:rsidRDefault="00A33A53" w:rsidP="000A6A3D">
            <w:pPr>
              <w:rPr>
                <w:lang w:val="nb-NO"/>
              </w:rPr>
            </w:pPr>
          </w:p>
          <w:p w14:paraId="3B8211E5" w14:textId="77777777" w:rsidR="00A33A53" w:rsidRPr="000A6A3D" w:rsidRDefault="00A33A53" w:rsidP="000A6A3D">
            <w:pPr>
              <w:rPr>
                <w:lang w:val="nb-NO"/>
              </w:rPr>
            </w:pPr>
          </w:p>
          <w:p w14:paraId="07F545D4" w14:textId="77777777" w:rsidR="00A33A53" w:rsidRPr="000A6A3D" w:rsidRDefault="00A33A53" w:rsidP="000A6A3D">
            <w:pPr>
              <w:rPr>
                <w:lang w:val="nb-NO"/>
              </w:rPr>
            </w:pPr>
          </w:p>
          <w:p w14:paraId="67847C01" w14:textId="77777777" w:rsidR="00A33A53" w:rsidRPr="000A6A3D" w:rsidRDefault="00A33A53" w:rsidP="000A6A3D">
            <w:pPr>
              <w:rPr>
                <w:lang w:val="nb-NO"/>
              </w:rPr>
            </w:pPr>
          </w:p>
          <w:p w14:paraId="60960FB9" w14:textId="77777777" w:rsidR="00A33A53" w:rsidRPr="000A6A3D" w:rsidRDefault="00A33A53" w:rsidP="000A6A3D">
            <w:pPr>
              <w:rPr>
                <w:lang w:val="nb-NO"/>
              </w:rPr>
            </w:pPr>
          </w:p>
          <w:p w14:paraId="77E6127B" w14:textId="77777777" w:rsidR="00A33A53" w:rsidRPr="000A6A3D" w:rsidRDefault="00A33A53" w:rsidP="000A6A3D">
            <w:pPr>
              <w:rPr>
                <w:lang w:val="nb-NO"/>
              </w:rPr>
            </w:pPr>
          </w:p>
          <w:p w14:paraId="4359B9C0" w14:textId="77777777" w:rsidR="00A33A53" w:rsidRPr="000A6A3D" w:rsidRDefault="00A33A53" w:rsidP="000A6A3D">
            <w:pPr>
              <w:rPr>
                <w:lang w:val="nb-NO"/>
              </w:rPr>
            </w:pPr>
          </w:p>
          <w:p w14:paraId="6437C095" w14:textId="77777777" w:rsidR="00A33A53" w:rsidRPr="000A6A3D" w:rsidRDefault="00A33A53" w:rsidP="000A6A3D">
            <w:pPr>
              <w:rPr>
                <w:lang w:val="nb-NO"/>
              </w:rPr>
            </w:pPr>
          </w:p>
          <w:p w14:paraId="49E3F90F" w14:textId="77777777" w:rsidR="00A33A53" w:rsidRPr="000A6A3D" w:rsidRDefault="00A33A53" w:rsidP="000A6A3D">
            <w:pPr>
              <w:rPr>
                <w:lang w:val="nb-NO"/>
              </w:rPr>
            </w:pPr>
          </w:p>
          <w:p w14:paraId="49D681A0" w14:textId="77777777" w:rsidR="00A33A53" w:rsidRPr="000A6A3D" w:rsidRDefault="00A33A53" w:rsidP="000A6A3D">
            <w:pPr>
              <w:rPr>
                <w:lang w:val="nb-NO"/>
              </w:rPr>
            </w:pPr>
          </w:p>
          <w:p w14:paraId="4537B469" w14:textId="77777777" w:rsidR="00A33A53" w:rsidRPr="000A6A3D" w:rsidRDefault="00A33A53" w:rsidP="000A6A3D">
            <w:pPr>
              <w:rPr>
                <w:lang w:val="nb-NO"/>
              </w:rPr>
            </w:pPr>
          </w:p>
          <w:p w14:paraId="39D011C1" w14:textId="77777777" w:rsidR="00A33A53" w:rsidRPr="000A6A3D" w:rsidRDefault="00A33A53" w:rsidP="000A6A3D">
            <w:pPr>
              <w:rPr>
                <w:lang w:val="nb-NO"/>
              </w:rPr>
            </w:pPr>
            <w:r w:rsidRPr="000A6A3D">
              <w:rPr>
                <w:lang w:val="nb-NO"/>
              </w:rPr>
              <w:t xml:space="preserve">HS theo dõi, ghi bài </w:t>
            </w:r>
          </w:p>
          <w:p w14:paraId="7E45DC78" w14:textId="77777777" w:rsidR="00A33A53" w:rsidRPr="000A6A3D" w:rsidRDefault="00A33A53" w:rsidP="000A6A3D">
            <w:pPr>
              <w:rPr>
                <w:lang w:val="nb-NO"/>
              </w:rPr>
            </w:pPr>
          </w:p>
          <w:p w14:paraId="5927F31C" w14:textId="51E3E255" w:rsidR="00A33A53" w:rsidRDefault="00A33A53" w:rsidP="000A6A3D">
            <w:pPr>
              <w:rPr>
                <w:lang w:val="nb-NO"/>
              </w:rPr>
            </w:pPr>
          </w:p>
          <w:p w14:paraId="2E6EB1FE" w14:textId="67AF3251" w:rsidR="009E166C" w:rsidRDefault="009E166C" w:rsidP="000A6A3D">
            <w:pPr>
              <w:rPr>
                <w:lang w:val="nb-NO"/>
              </w:rPr>
            </w:pPr>
          </w:p>
          <w:p w14:paraId="472A2D7C" w14:textId="381FC2A4" w:rsidR="009E166C" w:rsidRDefault="009E166C" w:rsidP="000A6A3D">
            <w:pPr>
              <w:rPr>
                <w:lang w:val="nb-NO"/>
              </w:rPr>
            </w:pPr>
          </w:p>
          <w:p w14:paraId="357AEA31" w14:textId="477720C2" w:rsidR="009E166C" w:rsidRDefault="009E166C" w:rsidP="000A6A3D">
            <w:pPr>
              <w:rPr>
                <w:lang w:val="nb-NO"/>
              </w:rPr>
            </w:pPr>
          </w:p>
          <w:p w14:paraId="40308CD7" w14:textId="2197F032" w:rsidR="009E166C" w:rsidRDefault="009E166C" w:rsidP="000A6A3D">
            <w:pPr>
              <w:rPr>
                <w:lang w:val="nb-NO"/>
              </w:rPr>
            </w:pPr>
          </w:p>
          <w:p w14:paraId="5CE66AB4" w14:textId="0E98729B" w:rsidR="009E166C" w:rsidRDefault="009E166C" w:rsidP="000A6A3D">
            <w:pPr>
              <w:rPr>
                <w:lang w:val="nb-NO"/>
              </w:rPr>
            </w:pPr>
          </w:p>
          <w:p w14:paraId="0971576A" w14:textId="5C332C56" w:rsidR="009E166C" w:rsidRDefault="009E166C" w:rsidP="000A6A3D">
            <w:pPr>
              <w:rPr>
                <w:lang w:val="nb-NO"/>
              </w:rPr>
            </w:pPr>
          </w:p>
          <w:p w14:paraId="3238CD3D" w14:textId="48266983" w:rsidR="009E166C" w:rsidRDefault="009E166C" w:rsidP="000A6A3D">
            <w:pPr>
              <w:rPr>
                <w:lang w:val="nb-NO"/>
              </w:rPr>
            </w:pPr>
          </w:p>
          <w:p w14:paraId="04AAA3F4" w14:textId="0ABC2001" w:rsidR="009E166C" w:rsidRDefault="00847570" w:rsidP="000A6A3D">
            <w:pPr>
              <w:rPr>
                <w:lang w:val="nb-NO"/>
              </w:rPr>
            </w:pPr>
            <w:r>
              <w:rPr>
                <w:lang w:val="nb-NO"/>
              </w:rPr>
              <w:t>HS trả lời câu hỏi</w:t>
            </w:r>
          </w:p>
          <w:p w14:paraId="0F3D2A1B" w14:textId="38850748" w:rsidR="009E166C" w:rsidRDefault="009E166C" w:rsidP="000A6A3D">
            <w:pPr>
              <w:rPr>
                <w:lang w:val="nb-NO"/>
              </w:rPr>
            </w:pPr>
          </w:p>
          <w:p w14:paraId="627514D8" w14:textId="40AD8B72" w:rsidR="009E166C" w:rsidRDefault="009E166C" w:rsidP="000A6A3D">
            <w:pPr>
              <w:rPr>
                <w:lang w:val="nb-NO"/>
              </w:rPr>
            </w:pPr>
          </w:p>
          <w:p w14:paraId="5CCB5A3F" w14:textId="005207D2" w:rsidR="009E166C" w:rsidRDefault="009E166C" w:rsidP="000A6A3D">
            <w:pPr>
              <w:rPr>
                <w:lang w:val="nb-NO"/>
              </w:rPr>
            </w:pPr>
          </w:p>
          <w:p w14:paraId="6602AA1A" w14:textId="0F4484BC" w:rsidR="009E166C" w:rsidRDefault="009E166C" w:rsidP="000A6A3D">
            <w:pPr>
              <w:rPr>
                <w:lang w:val="nb-NO"/>
              </w:rPr>
            </w:pPr>
          </w:p>
          <w:p w14:paraId="52A4E7A1" w14:textId="1B56E255" w:rsidR="009E166C" w:rsidRDefault="009E166C" w:rsidP="000A6A3D">
            <w:pPr>
              <w:rPr>
                <w:lang w:val="nb-NO"/>
              </w:rPr>
            </w:pPr>
          </w:p>
          <w:p w14:paraId="6C49CC8D" w14:textId="77777777" w:rsidR="00473C73" w:rsidRDefault="00473C73" w:rsidP="009E166C">
            <w:pPr>
              <w:rPr>
                <w:lang w:val="nb-NO"/>
              </w:rPr>
            </w:pPr>
          </w:p>
          <w:p w14:paraId="3AB76A36" w14:textId="77777777" w:rsidR="00473C73" w:rsidRDefault="00473C73" w:rsidP="009E166C">
            <w:pPr>
              <w:rPr>
                <w:lang w:val="nb-NO"/>
              </w:rPr>
            </w:pPr>
          </w:p>
          <w:p w14:paraId="24C75812" w14:textId="77777777" w:rsidR="00473C73" w:rsidRDefault="00473C73" w:rsidP="009E166C">
            <w:pPr>
              <w:rPr>
                <w:lang w:val="nb-NO"/>
              </w:rPr>
            </w:pPr>
          </w:p>
          <w:p w14:paraId="77091433" w14:textId="29726632" w:rsidR="009E166C" w:rsidRPr="000A6A3D" w:rsidRDefault="009E166C" w:rsidP="009E166C">
            <w:pPr>
              <w:rPr>
                <w:lang w:val="nb-NO"/>
              </w:rPr>
            </w:pPr>
            <w:r w:rsidRPr="000A6A3D">
              <w:rPr>
                <w:lang w:val="nb-NO"/>
              </w:rPr>
              <w:t xml:space="preserve">HS theo dõi, ghi bài </w:t>
            </w:r>
          </w:p>
          <w:p w14:paraId="6F359E5C" w14:textId="77777777" w:rsidR="009E166C" w:rsidRPr="000A6A3D" w:rsidRDefault="009E166C" w:rsidP="000A6A3D">
            <w:pPr>
              <w:rPr>
                <w:lang w:val="nb-NO"/>
              </w:rPr>
            </w:pPr>
          </w:p>
          <w:p w14:paraId="6CA65B67" w14:textId="77777777" w:rsidR="00A33A53" w:rsidRPr="000A6A3D" w:rsidRDefault="00A33A53" w:rsidP="000A6A3D">
            <w:pPr>
              <w:rPr>
                <w:lang w:val="nb-NO"/>
              </w:rPr>
            </w:pPr>
          </w:p>
          <w:p w14:paraId="450D5D47" w14:textId="77777777" w:rsidR="00A33A53" w:rsidRPr="000A6A3D" w:rsidRDefault="00A33A53" w:rsidP="000A6A3D">
            <w:pPr>
              <w:rPr>
                <w:lang w:val="nb-NO"/>
              </w:rPr>
            </w:pPr>
          </w:p>
          <w:p w14:paraId="2CC04523" w14:textId="77777777" w:rsidR="00A33A53" w:rsidRPr="000A6A3D" w:rsidRDefault="00A33A53" w:rsidP="000A6A3D">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29091C" w14:textId="77777777" w:rsidR="00A33A53" w:rsidRPr="000A6A3D" w:rsidRDefault="00A33A53" w:rsidP="000A6A3D">
            <w:pPr>
              <w:rPr>
                <w:lang w:val="nb-NO"/>
              </w:rPr>
            </w:pPr>
          </w:p>
          <w:p w14:paraId="55FDC80A" w14:textId="77777777" w:rsidR="00EB7A74" w:rsidRDefault="00EB7A74" w:rsidP="00A643BE">
            <w:pPr>
              <w:jc w:val="center"/>
              <w:rPr>
                <w:lang w:val="pt-BR"/>
              </w:rPr>
            </w:pPr>
          </w:p>
          <w:p w14:paraId="6C13AAF5" w14:textId="0D1ABE28" w:rsidR="00A643BE" w:rsidRPr="000A6A3D" w:rsidRDefault="00A643BE" w:rsidP="00A643BE">
            <w:pPr>
              <w:jc w:val="center"/>
              <w:rPr>
                <w:lang w:val="pt-BR"/>
              </w:rPr>
            </w:pPr>
            <w:r>
              <w:rPr>
                <w:lang w:val="pt-BR"/>
              </w:rPr>
              <w:t>20</w:t>
            </w:r>
          </w:p>
          <w:p w14:paraId="499270AA" w14:textId="77777777" w:rsidR="00A643BE" w:rsidRPr="000A6A3D" w:rsidRDefault="00A643BE" w:rsidP="00A643BE">
            <w:pPr>
              <w:jc w:val="center"/>
              <w:rPr>
                <w:lang w:val="pt-BR"/>
              </w:rPr>
            </w:pPr>
            <w:r w:rsidRPr="000A6A3D">
              <w:rPr>
                <w:lang w:val="pt-BR"/>
              </w:rPr>
              <w:t>phút</w:t>
            </w:r>
          </w:p>
          <w:p w14:paraId="56685393" w14:textId="77777777" w:rsidR="00A33A53" w:rsidRPr="000A6A3D" w:rsidRDefault="00A33A53" w:rsidP="000A6A3D">
            <w:pPr>
              <w:jc w:val="center"/>
              <w:rPr>
                <w:lang w:val="pt-BR"/>
              </w:rPr>
            </w:pPr>
          </w:p>
          <w:p w14:paraId="7B5B16ED" w14:textId="77777777" w:rsidR="00A33A53" w:rsidRPr="000A6A3D" w:rsidRDefault="00A33A53" w:rsidP="000A6A3D">
            <w:pPr>
              <w:jc w:val="center"/>
              <w:rPr>
                <w:lang w:val="pt-BR"/>
              </w:rPr>
            </w:pPr>
          </w:p>
          <w:p w14:paraId="708B6AD8" w14:textId="77777777" w:rsidR="00A33A53" w:rsidRPr="000A6A3D" w:rsidRDefault="00A33A53" w:rsidP="000A6A3D">
            <w:pPr>
              <w:jc w:val="center"/>
              <w:rPr>
                <w:lang w:val="pt-BR"/>
              </w:rPr>
            </w:pPr>
          </w:p>
          <w:p w14:paraId="2F8EDE46" w14:textId="77777777" w:rsidR="00A33A53" w:rsidRPr="000A6A3D" w:rsidRDefault="00A33A53" w:rsidP="000A6A3D">
            <w:pPr>
              <w:jc w:val="center"/>
              <w:rPr>
                <w:lang w:val="pt-BR"/>
              </w:rPr>
            </w:pPr>
          </w:p>
          <w:p w14:paraId="6879FE1A" w14:textId="2EB761A4" w:rsidR="00A643BE" w:rsidRPr="000A6A3D" w:rsidRDefault="008E71ED" w:rsidP="00A643BE">
            <w:pPr>
              <w:jc w:val="center"/>
              <w:rPr>
                <w:lang w:val="pt-BR"/>
              </w:rPr>
            </w:pPr>
            <w:r>
              <w:rPr>
                <w:lang w:val="pt-BR"/>
              </w:rPr>
              <w:t>20</w:t>
            </w:r>
          </w:p>
          <w:p w14:paraId="2B16231B" w14:textId="77777777" w:rsidR="00A643BE" w:rsidRPr="000A6A3D" w:rsidRDefault="00A643BE" w:rsidP="00A643BE">
            <w:pPr>
              <w:jc w:val="center"/>
              <w:rPr>
                <w:lang w:val="pt-BR"/>
              </w:rPr>
            </w:pPr>
            <w:r w:rsidRPr="000A6A3D">
              <w:rPr>
                <w:lang w:val="pt-BR"/>
              </w:rPr>
              <w:t>phút</w:t>
            </w:r>
          </w:p>
          <w:p w14:paraId="16F1FC5F" w14:textId="77777777" w:rsidR="00A33A53" w:rsidRPr="000A6A3D" w:rsidRDefault="00A33A53" w:rsidP="000A6A3D">
            <w:pPr>
              <w:jc w:val="center"/>
              <w:rPr>
                <w:lang w:val="pt-BR"/>
              </w:rPr>
            </w:pPr>
          </w:p>
          <w:p w14:paraId="5C6B934A" w14:textId="77777777" w:rsidR="00A33A53" w:rsidRPr="000A6A3D" w:rsidRDefault="00A33A53" w:rsidP="000A6A3D">
            <w:pPr>
              <w:jc w:val="center"/>
              <w:rPr>
                <w:lang w:val="pt-BR"/>
              </w:rPr>
            </w:pPr>
          </w:p>
          <w:p w14:paraId="25FE625D" w14:textId="77777777" w:rsidR="00A33A53" w:rsidRPr="000A6A3D" w:rsidRDefault="00A33A53" w:rsidP="000A6A3D">
            <w:pPr>
              <w:jc w:val="center"/>
              <w:rPr>
                <w:lang w:val="pt-BR"/>
              </w:rPr>
            </w:pPr>
          </w:p>
          <w:p w14:paraId="2B105384" w14:textId="77777777" w:rsidR="00A33A53" w:rsidRPr="000A6A3D" w:rsidRDefault="00A33A53" w:rsidP="000A6A3D">
            <w:pPr>
              <w:jc w:val="center"/>
              <w:rPr>
                <w:lang w:val="pt-BR"/>
              </w:rPr>
            </w:pPr>
          </w:p>
          <w:p w14:paraId="2C60BE9A" w14:textId="77777777" w:rsidR="00A33A53" w:rsidRPr="000A6A3D" w:rsidRDefault="00A33A53" w:rsidP="000A6A3D">
            <w:pPr>
              <w:jc w:val="center"/>
              <w:rPr>
                <w:lang w:val="pt-BR"/>
              </w:rPr>
            </w:pPr>
          </w:p>
          <w:p w14:paraId="167CF702" w14:textId="77777777" w:rsidR="00A33A53" w:rsidRPr="000A6A3D" w:rsidRDefault="00A33A53" w:rsidP="000A6A3D">
            <w:pPr>
              <w:jc w:val="center"/>
              <w:rPr>
                <w:lang w:val="pt-BR"/>
              </w:rPr>
            </w:pPr>
          </w:p>
          <w:p w14:paraId="531CD221" w14:textId="77777777" w:rsidR="00A33A53" w:rsidRPr="000A6A3D" w:rsidRDefault="00A33A53" w:rsidP="000A6A3D">
            <w:pPr>
              <w:jc w:val="center"/>
              <w:rPr>
                <w:lang w:val="pt-BR"/>
              </w:rPr>
            </w:pPr>
          </w:p>
          <w:p w14:paraId="13B623FE" w14:textId="77777777" w:rsidR="00A33A53" w:rsidRPr="000A6A3D" w:rsidRDefault="00A33A53" w:rsidP="000A6A3D">
            <w:pPr>
              <w:jc w:val="center"/>
              <w:rPr>
                <w:lang w:val="pt-BR"/>
              </w:rPr>
            </w:pPr>
          </w:p>
          <w:p w14:paraId="4D8F7F3F" w14:textId="77777777" w:rsidR="00A33A53" w:rsidRPr="000A6A3D" w:rsidRDefault="00A33A53" w:rsidP="000A6A3D">
            <w:pPr>
              <w:jc w:val="center"/>
              <w:rPr>
                <w:lang w:val="pt-BR"/>
              </w:rPr>
            </w:pPr>
          </w:p>
          <w:p w14:paraId="151161AA" w14:textId="77777777" w:rsidR="00A33A53" w:rsidRPr="000A6A3D" w:rsidRDefault="00A33A53" w:rsidP="000A6A3D">
            <w:pPr>
              <w:jc w:val="center"/>
              <w:rPr>
                <w:lang w:val="pt-BR"/>
              </w:rPr>
            </w:pPr>
          </w:p>
          <w:p w14:paraId="56DC7F10" w14:textId="77777777" w:rsidR="00A33A53" w:rsidRPr="000A6A3D" w:rsidRDefault="00A33A53" w:rsidP="000A6A3D">
            <w:pPr>
              <w:jc w:val="center"/>
              <w:rPr>
                <w:lang w:val="pt-BR"/>
              </w:rPr>
            </w:pPr>
          </w:p>
          <w:p w14:paraId="64036D84" w14:textId="77777777" w:rsidR="00A33A53" w:rsidRPr="000A6A3D" w:rsidRDefault="00A33A53" w:rsidP="000A6A3D">
            <w:pPr>
              <w:jc w:val="center"/>
              <w:rPr>
                <w:lang w:val="pt-BR"/>
              </w:rPr>
            </w:pPr>
          </w:p>
          <w:p w14:paraId="728D3F96" w14:textId="77777777" w:rsidR="00A33A53" w:rsidRPr="000A6A3D" w:rsidRDefault="00A33A53" w:rsidP="000A6A3D">
            <w:pPr>
              <w:jc w:val="center"/>
              <w:rPr>
                <w:lang w:val="pt-BR"/>
              </w:rPr>
            </w:pPr>
          </w:p>
          <w:p w14:paraId="2FCD4724" w14:textId="1D1DD329" w:rsidR="00A643BE" w:rsidRDefault="00A643BE" w:rsidP="000A6A3D">
            <w:pPr>
              <w:jc w:val="center"/>
              <w:rPr>
                <w:lang w:val="nb-NO"/>
              </w:rPr>
            </w:pPr>
          </w:p>
          <w:p w14:paraId="363EFACA" w14:textId="77777777" w:rsidR="00A643BE" w:rsidRPr="00A643BE" w:rsidRDefault="00A643BE" w:rsidP="00A643BE">
            <w:pPr>
              <w:rPr>
                <w:lang w:val="nb-NO"/>
              </w:rPr>
            </w:pPr>
          </w:p>
          <w:p w14:paraId="7C9D2688" w14:textId="77777777" w:rsidR="00A643BE" w:rsidRPr="00A643BE" w:rsidRDefault="00A643BE" w:rsidP="00A643BE">
            <w:pPr>
              <w:rPr>
                <w:lang w:val="nb-NO"/>
              </w:rPr>
            </w:pPr>
          </w:p>
          <w:p w14:paraId="1EF35E40" w14:textId="77777777" w:rsidR="00A643BE" w:rsidRPr="00A643BE" w:rsidRDefault="00A643BE" w:rsidP="00A643BE">
            <w:pPr>
              <w:rPr>
                <w:lang w:val="nb-NO"/>
              </w:rPr>
            </w:pPr>
          </w:p>
          <w:p w14:paraId="614A4C9B" w14:textId="77777777" w:rsidR="00A643BE" w:rsidRPr="00A643BE" w:rsidRDefault="00A643BE" w:rsidP="00A643BE">
            <w:pPr>
              <w:rPr>
                <w:lang w:val="nb-NO"/>
              </w:rPr>
            </w:pPr>
          </w:p>
          <w:p w14:paraId="1C3A7A5A" w14:textId="7A69BA7C" w:rsidR="00A643BE" w:rsidRDefault="00A643BE" w:rsidP="00A643BE">
            <w:pPr>
              <w:rPr>
                <w:lang w:val="nb-NO"/>
              </w:rPr>
            </w:pPr>
          </w:p>
          <w:p w14:paraId="106C7C6D" w14:textId="77777777" w:rsidR="00A643BE" w:rsidRDefault="00A643BE" w:rsidP="00A643BE">
            <w:pPr>
              <w:jc w:val="center"/>
              <w:rPr>
                <w:lang w:val="pt-BR"/>
              </w:rPr>
            </w:pPr>
          </w:p>
          <w:p w14:paraId="162AFDA0" w14:textId="153E01B9" w:rsidR="00A643BE" w:rsidRPr="000A6A3D" w:rsidRDefault="008E71ED" w:rsidP="008E71ED">
            <w:pPr>
              <w:rPr>
                <w:lang w:val="pt-BR"/>
              </w:rPr>
            </w:pPr>
            <w:r>
              <w:rPr>
                <w:lang w:val="pt-BR"/>
              </w:rPr>
              <w:t>15</w:t>
            </w:r>
          </w:p>
          <w:p w14:paraId="0A509854" w14:textId="77777777" w:rsidR="00A643BE" w:rsidRPr="000A6A3D" w:rsidRDefault="00A643BE" w:rsidP="00A643BE">
            <w:pPr>
              <w:jc w:val="center"/>
              <w:rPr>
                <w:lang w:val="pt-BR"/>
              </w:rPr>
            </w:pPr>
            <w:r w:rsidRPr="000A6A3D">
              <w:rPr>
                <w:lang w:val="pt-BR"/>
              </w:rPr>
              <w:t>phút</w:t>
            </w:r>
          </w:p>
          <w:p w14:paraId="452421A1" w14:textId="2CEE20D7" w:rsidR="00A643BE" w:rsidRDefault="00A643BE" w:rsidP="00A643BE">
            <w:pPr>
              <w:rPr>
                <w:lang w:val="nb-NO"/>
              </w:rPr>
            </w:pPr>
          </w:p>
          <w:p w14:paraId="7FC0ACCD" w14:textId="77777777" w:rsidR="00A643BE" w:rsidRPr="00A643BE" w:rsidRDefault="00A643BE" w:rsidP="00A643BE">
            <w:pPr>
              <w:rPr>
                <w:lang w:val="nb-NO"/>
              </w:rPr>
            </w:pPr>
          </w:p>
          <w:p w14:paraId="59E073E8" w14:textId="77777777" w:rsidR="00A643BE" w:rsidRPr="00A643BE" w:rsidRDefault="00A643BE" w:rsidP="00A643BE">
            <w:pPr>
              <w:rPr>
                <w:lang w:val="nb-NO"/>
              </w:rPr>
            </w:pPr>
          </w:p>
          <w:p w14:paraId="1F15D1E5" w14:textId="77777777" w:rsidR="00A643BE" w:rsidRPr="00A643BE" w:rsidRDefault="00A643BE" w:rsidP="00A643BE">
            <w:pPr>
              <w:rPr>
                <w:lang w:val="nb-NO"/>
              </w:rPr>
            </w:pPr>
          </w:p>
          <w:p w14:paraId="466E9745" w14:textId="2321FBA2" w:rsidR="00A643BE" w:rsidRDefault="00A643BE" w:rsidP="00A643BE">
            <w:pPr>
              <w:rPr>
                <w:lang w:val="nb-NO"/>
              </w:rPr>
            </w:pPr>
          </w:p>
          <w:p w14:paraId="6B108E97" w14:textId="26CABDCC" w:rsidR="00A643BE" w:rsidRPr="000A6A3D" w:rsidRDefault="008E71ED" w:rsidP="00A643BE">
            <w:pPr>
              <w:jc w:val="center"/>
              <w:rPr>
                <w:lang w:val="pt-BR"/>
              </w:rPr>
            </w:pPr>
            <w:r>
              <w:rPr>
                <w:lang w:val="pt-BR"/>
              </w:rPr>
              <w:t>10</w:t>
            </w:r>
          </w:p>
          <w:p w14:paraId="753B36E8" w14:textId="77777777" w:rsidR="00A643BE" w:rsidRPr="000A6A3D" w:rsidRDefault="00A643BE" w:rsidP="00A643BE">
            <w:pPr>
              <w:jc w:val="center"/>
              <w:rPr>
                <w:lang w:val="pt-BR"/>
              </w:rPr>
            </w:pPr>
            <w:r w:rsidRPr="000A6A3D">
              <w:rPr>
                <w:lang w:val="pt-BR"/>
              </w:rPr>
              <w:t>phút</w:t>
            </w:r>
          </w:p>
          <w:p w14:paraId="69BF4D97" w14:textId="77777777" w:rsidR="00A33A53" w:rsidRPr="00A643BE" w:rsidRDefault="00A33A53" w:rsidP="00A643BE">
            <w:pPr>
              <w:rPr>
                <w:lang w:val="nb-NO"/>
              </w:rPr>
            </w:pPr>
          </w:p>
        </w:tc>
      </w:tr>
      <w:tr w:rsidR="00A33A53" w:rsidRPr="000A6A3D" w14:paraId="42E1DB1E" w14:textId="77777777" w:rsidTr="00A55D53">
        <w:tc>
          <w:tcPr>
            <w:tcW w:w="540" w:type="dxa"/>
            <w:tcBorders>
              <w:top w:val="single" w:sz="4" w:space="0" w:color="auto"/>
              <w:left w:val="single" w:sz="4" w:space="0" w:color="auto"/>
              <w:bottom w:val="single" w:sz="4" w:space="0" w:color="auto"/>
              <w:right w:val="single" w:sz="4" w:space="0" w:color="auto"/>
            </w:tcBorders>
            <w:shd w:val="clear" w:color="auto" w:fill="auto"/>
          </w:tcPr>
          <w:p w14:paraId="3548C649" w14:textId="77777777" w:rsidR="00A33A53" w:rsidRPr="000A6A3D" w:rsidRDefault="00A33A53"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3EBA6FA" w14:textId="77777777" w:rsidR="00A33A53" w:rsidRPr="000A6A3D" w:rsidRDefault="00A33A53" w:rsidP="000A6A3D">
            <w:pPr>
              <w:rPr>
                <w:b/>
                <w:bCs/>
                <w:u w:val="single"/>
                <w:lang w:val="nb-NO"/>
              </w:rPr>
            </w:pPr>
            <w:r w:rsidRPr="000A6A3D">
              <w:rPr>
                <w:b/>
                <w:bCs/>
                <w:u w:val="single"/>
                <w:lang w:val="nb-NO"/>
              </w:rPr>
              <w:t>Củng cố kiến thức và kết thúc bài</w:t>
            </w:r>
          </w:p>
          <w:p w14:paraId="42719119" w14:textId="2A61BB83" w:rsidR="00A33A53" w:rsidRPr="000A6A3D" w:rsidRDefault="00A33A53" w:rsidP="000A6A3D">
            <w:pPr>
              <w:rPr>
                <w:bCs/>
                <w:lang w:val="nb-NO"/>
              </w:rPr>
            </w:pPr>
            <w:r w:rsidRPr="000A6A3D">
              <w:rPr>
                <w:bCs/>
                <w:lang w:val="nb-NO"/>
              </w:rPr>
              <w:t xml:space="preserve">1. </w:t>
            </w:r>
            <w:r w:rsidR="00697840" w:rsidRPr="000A6A3D">
              <w:rPr>
                <w:bCs/>
                <w:lang w:val="nb-NO"/>
              </w:rPr>
              <w:t>Lớp electron và phân lớp electron</w:t>
            </w:r>
          </w:p>
          <w:p w14:paraId="0D4D1B38" w14:textId="77777777" w:rsidR="00697840" w:rsidRPr="000A6A3D" w:rsidRDefault="00A33A53" w:rsidP="000A6A3D">
            <w:pPr>
              <w:rPr>
                <w:lang w:val="nb-NO"/>
              </w:rPr>
            </w:pPr>
            <w:r w:rsidRPr="000A6A3D">
              <w:rPr>
                <w:lang w:val="nb-NO"/>
              </w:rPr>
              <w:t xml:space="preserve">2. </w:t>
            </w:r>
            <w:r w:rsidR="00697840" w:rsidRPr="000A6A3D">
              <w:rPr>
                <w:lang w:val="nb-NO"/>
              </w:rPr>
              <w:t xml:space="preserve">Số electron tối đa trong một phân lớp, một lớp </w:t>
            </w:r>
          </w:p>
          <w:p w14:paraId="42AFA833" w14:textId="55DE18C2" w:rsidR="00A33A53" w:rsidRPr="000A6A3D" w:rsidRDefault="00A33A53" w:rsidP="000A6A3D">
            <w:r w:rsidRPr="000A6A3D">
              <w:rPr>
                <w:lang w:val="vi-VN"/>
              </w:rPr>
              <w:t xml:space="preserve">3. </w:t>
            </w:r>
            <w:r w:rsidR="00697840" w:rsidRPr="000A6A3D">
              <w:rPr>
                <w:lang w:val="vi-VN"/>
              </w:rPr>
              <w:t>Cấu hình electron nguyên tử</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7D48FE1" w14:textId="77777777" w:rsidR="00A33A53" w:rsidRPr="000A6A3D" w:rsidRDefault="00A33A53" w:rsidP="000A6A3D">
            <w:pPr>
              <w:rPr>
                <w:lang w:val="nb-NO"/>
              </w:rPr>
            </w:pPr>
          </w:p>
          <w:p w14:paraId="60A0A565" w14:textId="48CADA75" w:rsidR="00A33A53" w:rsidRPr="000A6A3D" w:rsidRDefault="00A33A53" w:rsidP="000A6A3D">
            <w:pPr>
              <w:rPr>
                <w:lang w:val="vi-VN"/>
              </w:rPr>
            </w:pPr>
            <w:r w:rsidRPr="000A6A3D">
              <w:rPr>
                <w:lang w:val="de-DE"/>
              </w:rPr>
              <w:t xml:space="preserve">Giảng viên trình bày tóm tắt nội dung bằng lời. </w:t>
            </w:r>
            <w:r w:rsidRPr="000A6A3D">
              <w:rPr>
                <w:lang w:val="nb-NO"/>
              </w:rPr>
              <w:t xml:space="preserve">GV hướng dẫn bài tập 1 – 5 trang </w:t>
            </w:r>
            <w:r w:rsidR="00697840" w:rsidRPr="000A6A3D">
              <w:rPr>
                <w:lang w:val="nb-NO"/>
              </w:rPr>
              <w:t>9</w:t>
            </w:r>
            <w:r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DF5FACC" w14:textId="77777777" w:rsidR="00A33A53" w:rsidRPr="000A6A3D" w:rsidRDefault="00A33A53" w:rsidP="000A6A3D">
            <w:pPr>
              <w:rPr>
                <w:lang w:val="nb-NO"/>
              </w:rPr>
            </w:pPr>
          </w:p>
          <w:p w14:paraId="30A31530" w14:textId="77777777" w:rsidR="00A33A53" w:rsidRPr="000A6A3D" w:rsidRDefault="00A33A53"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B70AB4D" w14:textId="77777777" w:rsidR="00A33A53" w:rsidRPr="000A6A3D" w:rsidRDefault="00A33A53" w:rsidP="000A6A3D">
            <w:pPr>
              <w:jc w:val="center"/>
              <w:rPr>
                <w:lang w:val="nb-NO"/>
              </w:rPr>
            </w:pPr>
          </w:p>
          <w:p w14:paraId="2C689326" w14:textId="46B5C128" w:rsidR="00A33A53" w:rsidRPr="000A6A3D" w:rsidRDefault="008E71ED" w:rsidP="000A6A3D">
            <w:pPr>
              <w:jc w:val="center"/>
              <w:rPr>
                <w:lang w:val="nb-NO"/>
              </w:rPr>
            </w:pPr>
            <w:r>
              <w:rPr>
                <w:lang w:val="pt-BR"/>
              </w:rPr>
              <w:t>10</w:t>
            </w:r>
            <w:r w:rsidR="00A33A53" w:rsidRPr="000A6A3D">
              <w:rPr>
                <w:lang w:val="pt-BR"/>
              </w:rPr>
              <w:t xml:space="preserve"> phút</w:t>
            </w:r>
          </w:p>
        </w:tc>
      </w:tr>
      <w:tr w:rsidR="00A33A53" w:rsidRPr="000A6A3D" w14:paraId="4878EBDE" w14:textId="77777777" w:rsidTr="00A55D53">
        <w:tc>
          <w:tcPr>
            <w:tcW w:w="540" w:type="dxa"/>
            <w:tcBorders>
              <w:top w:val="single" w:sz="4" w:space="0" w:color="auto"/>
              <w:left w:val="single" w:sz="4" w:space="0" w:color="auto"/>
              <w:bottom w:val="single" w:sz="4" w:space="0" w:color="auto"/>
              <w:right w:val="single" w:sz="4" w:space="0" w:color="auto"/>
            </w:tcBorders>
            <w:shd w:val="clear" w:color="auto" w:fill="auto"/>
          </w:tcPr>
          <w:p w14:paraId="6D9FDE38" w14:textId="77777777" w:rsidR="00A33A53" w:rsidRPr="000A6A3D" w:rsidRDefault="00A33A53"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91CFFC2" w14:textId="77777777" w:rsidR="00A33A53" w:rsidRPr="000A6A3D" w:rsidRDefault="00A33A53" w:rsidP="000A6A3D">
            <w:pPr>
              <w:rPr>
                <w:b/>
                <w:bCs/>
                <w:u w:val="single"/>
                <w:lang w:val="pt-BR"/>
              </w:rPr>
            </w:pPr>
            <w:r w:rsidRPr="000A6A3D">
              <w:rPr>
                <w:b/>
                <w:bCs/>
                <w:u w:val="single"/>
                <w:lang w:val="pt-BR"/>
              </w:rPr>
              <w:t>Hướng dẫn tự học</w:t>
            </w:r>
          </w:p>
          <w:p w14:paraId="588C813A" w14:textId="77777777" w:rsidR="00A33A53" w:rsidRPr="000A6A3D" w:rsidRDefault="00A33A53" w:rsidP="000A6A3D">
            <w:pPr>
              <w:rPr>
                <w:b/>
                <w:bCs/>
                <w:u w:val="single"/>
                <w:lang w:val="pt-BR"/>
              </w:rPr>
            </w:pPr>
          </w:p>
          <w:p w14:paraId="2146806A" w14:textId="5323B4B2" w:rsidR="00A33A53" w:rsidRPr="000A6A3D" w:rsidRDefault="00A33A53" w:rsidP="000A6A3D">
            <w:pPr>
              <w:rPr>
                <w:bCs/>
                <w:lang w:val="nb-NO"/>
              </w:rPr>
            </w:pPr>
            <w:r w:rsidRPr="000A6A3D">
              <w:rPr>
                <w:bCs/>
                <w:lang w:val="nb-NO"/>
              </w:rPr>
              <w:t xml:space="preserve">- Bài tập 6 - 11 trang </w:t>
            </w:r>
            <w:r w:rsidR="00697840" w:rsidRPr="000A6A3D">
              <w:rPr>
                <w:bCs/>
                <w:lang w:val="nb-NO"/>
              </w:rPr>
              <w:t>10</w:t>
            </w:r>
            <w:r w:rsidRPr="000A6A3D">
              <w:rPr>
                <w:bCs/>
                <w:lang w:val="nb-NO"/>
              </w:rPr>
              <w:t xml:space="preserve"> trong giáo trình. </w:t>
            </w:r>
          </w:p>
          <w:p w14:paraId="28B91D07" w14:textId="4B2B64F0" w:rsidR="00A33A53" w:rsidRPr="000A6A3D" w:rsidRDefault="00A33A53" w:rsidP="000A6A3D">
            <w:r w:rsidRPr="000A6A3D">
              <w:rPr>
                <w:lang w:val="pt-BR"/>
              </w:rPr>
              <w:t xml:space="preserve">- Chuẩn bị </w:t>
            </w:r>
            <w:r w:rsidRPr="000A6A3D">
              <w:rPr>
                <w:bCs/>
              </w:rPr>
              <w:t xml:space="preserve">Bài </w:t>
            </w:r>
            <w:r w:rsidR="00D368D2" w:rsidRPr="000A6A3D">
              <w:rPr>
                <w:bCs/>
              </w:rPr>
              <w:t>4</w:t>
            </w:r>
            <w:r w:rsidRPr="000A6A3D">
              <w:rPr>
                <w:bCs/>
              </w:rPr>
              <w:t xml:space="preserve">. </w:t>
            </w:r>
            <w:r w:rsidR="00D368D2" w:rsidRPr="000A6A3D">
              <w:t>Ôn tập Chương I</w:t>
            </w:r>
          </w:p>
          <w:p w14:paraId="609B6A0F" w14:textId="77777777" w:rsidR="00A33A53" w:rsidRPr="000A6A3D" w:rsidRDefault="00A33A53" w:rsidP="000A6A3D">
            <w:pPr>
              <w:rPr>
                <w:bCs/>
                <w:u w:val="single"/>
                <w:lang w:val="nb-NO"/>
              </w:rPr>
            </w:pPr>
          </w:p>
          <w:p w14:paraId="4540BD75" w14:textId="77777777" w:rsidR="00A33A53" w:rsidRPr="000A6A3D" w:rsidRDefault="00A33A53" w:rsidP="000A6A3D">
            <w:pPr>
              <w:rPr>
                <w:bCs/>
                <w:u w:val="single"/>
                <w:lang w:val="nb-NO"/>
              </w:rPr>
            </w:pPr>
          </w:p>
          <w:p w14:paraId="5FB0FC95" w14:textId="77777777" w:rsidR="00A33A53" w:rsidRPr="000A6A3D" w:rsidRDefault="00A33A53"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3D6BA1F" w14:textId="77777777" w:rsidR="00A33A53" w:rsidRPr="000A6A3D" w:rsidRDefault="00A33A53" w:rsidP="000A6A3D">
            <w:pPr>
              <w:rPr>
                <w:lang w:val="pt-BR"/>
              </w:rPr>
            </w:pPr>
          </w:p>
          <w:p w14:paraId="7FAEF081" w14:textId="77777777" w:rsidR="00A33A53" w:rsidRPr="000A6A3D" w:rsidRDefault="00A33A53"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54D7C5F" w14:textId="77777777" w:rsidR="00A33A53" w:rsidRPr="000A6A3D" w:rsidRDefault="00A33A53" w:rsidP="000A6A3D">
            <w:pPr>
              <w:rPr>
                <w:lang w:val="de-DE"/>
              </w:rPr>
            </w:pPr>
          </w:p>
          <w:p w14:paraId="38A93DED" w14:textId="77777777" w:rsidR="00A33A53" w:rsidRPr="000A6A3D" w:rsidRDefault="00A33A53"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FB978D9" w14:textId="77777777" w:rsidR="00A33A53" w:rsidRPr="000A6A3D" w:rsidRDefault="00A33A53" w:rsidP="000A6A3D">
            <w:pPr>
              <w:jc w:val="center"/>
              <w:rPr>
                <w:lang w:val="pt-BR"/>
              </w:rPr>
            </w:pPr>
          </w:p>
          <w:p w14:paraId="195E0F2D" w14:textId="714622E5" w:rsidR="00A33A53" w:rsidRPr="000A6A3D" w:rsidRDefault="008E71ED" w:rsidP="000A6A3D">
            <w:pPr>
              <w:jc w:val="center"/>
              <w:rPr>
                <w:lang w:val="pt-BR"/>
              </w:rPr>
            </w:pPr>
            <w:r>
              <w:rPr>
                <w:lang w:val="pt-BR"/>
              </w:rPr>
              <w:t>5</w:t>
            </w:r>
            <w:r w:rsidR="00A33A53" w:rsidRPr="000A6A3D">
              <w:rPr>
                <w:lang w:val="pt-BR"/>
              </w:rPr>
              <w:t xml:space="preserve"> phút</w:t>
            </w:r>
          </w:p>
        </w:tc>
      </w:tr>
    </w:tbl>
    <w:p w14:paraId="61FD782A" w14:textId="77777777" w:rsidR="00A33A53" w:rsidRPr="000A6A3D" w:rsidRDefault="00A33A53" w:rsidP="000A6A3D">
      <w:pPr>
        <w:rPr>
          <w:lang w:val="pt-BR"/>
        </w:rPr>
      </w:pPr>
    </w:p>
    <w:tbl>
      <w:tblPr>
        <w:tblW w:w="10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900"/>
        <w:gridCol w:w="275"/>
        <w:gridCol w:w="6205"/>
        <w:gridCol w:w="388"/>
      </w:tblGrid>
      <w:tr w:rsidR="00A33A53" w:rsidRPr="000A6A3D" w14:paraId="0F9EF5FE" w14:textId="77777777" w:rsidTr="00CB428C">
        <w:trPr>
          <w:gridAfter w:val="1"/>
          <w:wAfter w:w="388" w:type="dxa"/>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3F7DF43" w14:textId="77777777" w:rsidR="00A33A53" w:rsidRPr="000A6A3D" w:rsidRDefault="00A33A53" w:rsidP="000A6A3D">
            <w:pPr>
              <w:rPr>
                <w:u w:val="single"/>
                <w:lang w:val="pt-BR"/>
              </w:rPr>
            </w:pPr>
          </w:p>
          <w:p w14:paraId="673CFEC7" w14:textId="77777777" w:rsidR="00A33A53" w:rsidRPr="000A6A3D" w:rsidRDefault="00A33A53" w:rsidP="000A6A3D">
            <w:pPr>
              <w:rPr>
                <w:u w:val="single"/>
                <w:lang w:val="pt-BR"/>
              </w:rPr>
            </w:pPr>
          </w:p>
          <w:p w14:paraId="2A0718A6" w14:textId="77777777" w:rsidR="00A33A53" w:rsidRPr="000A6A3D" w:rsidRDefault="00A33A53" w:rsidP="000A6A3D">
            <w:pPr>
              <w:rPr>
                <w:b/>
                <w:u w:val="single"/>
                <w:lang w:val="pt-BR"/>
              </w:rPr>
            </w:pPr>
            <w:r w:rsidRPr="000A6A3D">
              <w:rPr>
                <w:b/>
                <w:u w:val="single"/>
                <w:lang w:val="pt-BR"/>
              </w:rPr>
              <w:t xml:space="preserve">Nguồn tài liệu tham khảo </w:t>
            </w:r>
          </w:p>
        </w:tc>
        <w:tc>
          <w:tcPr>
            <w:tcW w:w="7380" w:type="dxa"/>
            <w:gridSpan w:val="3"/>
            <w:tcBorders>
              <w:top w:val="single" w:sz="4" w:space="0" w:color="auto"/>
              <w:left w:val="single" w:sz="4" w:space="0" w:color="auto"/>
              <w:bottom w:val="single" w:sz="4" w:space="0" w:color="auto"/>
              <w:right w:val="single" w:sz="4" w:space="0" w:color="auto"/>
            </w:tcBorders>
            <w:shd w:val="clear" w:color="auto" w:fill="auto"/>
          </w:tcPr>
          <w:p w14:paraId="6D49518C" w14:textId="77777777" w:rsidR="00A33A53" w:rsidRPr="000A6A3D" w:rsidRDefault="00A33A53" w:rsidP="000A6A3D">
            <w:pPr>
              <w:jc w:val="both"/>
            </w:pPr>
            <w:r w:rsidRPr="000A6A3D">
              <w:t xml:space="preserve">1. </w:t>
            </w:r>
            <w:r w:rsidRPr="000A6A3D">
              <w:rPr>
                <w:i/>
                <w:iCs/>
              </w:rPr>
              <w:t xml:space="preserve">Giáo trình hóa học 1, </w:t>
            </w:r>
            <w:r w:rsidRPr="000A6A3D">
              <w:t>Trường CĐ lý tự trọng Tp. HCM, năm 2018.</w:t>
            </w:r>
          </w:p>
          <w:p w14:paraId="30CA5F5F" w14:textId="77777777" w:rsidR="00A33A53" w:rsidRPr="000A6A3D" w:rsidRDefault="00A33A53"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5EB98E8F" w14:textId="77777777" w:rsidR="00A33A53" w:rsidRPr="000A6A3D" w:rsidRDefault="00A33A53"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A33A53" w:rsidRPr="000A6A3D" w14:paraId="0247D0C7" w14:textId="77777777" w:rsidTr="00CB42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88" w:type="dxa"/>
          <w:trHeight w:val="68"/>
        </w:trPr>
        <w:tc>
          <w:tcPr>
            <w:tcW w:w="4145" w:type="dxa"/>
            <w:gridSpan w:val="3"/>
            <w:shd w:val="clear" w:color="auto" w:fill="auto"/>
          </w:tcPr>
          <w:p w14:paraId="604FD648" w14:textId="77777777" w:rsidR="00A33A53" w:rsidRPr="000A6A3D" w:rsidRDefault="00A33A53" w:rsidP="000A6A3D">
            <w:pPr>
              <w:rPr>
                <w:lang w:val="pt-BR"/>
              </w:rPr>
            </w:pPr>
          </w:p>
          <w:p w14:paraId="1D8D3982" w14:textId="77777777" w:rsidR="00A963E0" w:rsidRPr="000A6A3D" w:rsidRDefault="00A963E0" w:rsidP="00A963E0">
            <w:pPr>
              <w:jc w:val="center"/>
              <w:rPr>
                <w:b/>
                <w:bCs/>
                <w:lang w:val="pt-BR"/>
              </w:rPr>
            </w:pPr>
            <w:r w:rsidRPr="000A6A3D">
              <w:rPr>
                <w:b/>
                <w:bCs/>
                <w:lang w:val="pt-BR"/>
              </w:rPr>
              <w:t xml:space="preserve">Trưởng </w:t>
            </w:r>
            <w:r>
              <w:rPr>
                <w:b/>
                <w:bCs/>
                <w:lang w:val="pt-BR"/>
              </w:rPr>
              <w:t xml:space="preserve">bộ </w:t>
            </w:r>
            <w:r w:rsidRPr="000A6A3D">
              <w:rPr>
                <w:b/>
                <w:bCs/>
                <w:lang w:val="pt-BR"/>
              </w:rPr>
              <w:t>môn</w:t>
            </w:r>
          </w:p>
          <w:p w14:paraId="3054920A" w14:textId="65FF4192" w:rsidR="00A33A53" w:rsidRPr="000A6A3D" w:rsidRDefault="00A33A53" w:rsidP="000A6A3D">
            <w:pPr>
              <w:jc w:val="center"/>
              <w:rPr>
                <w:b/>
                <w:bCs/>
                <w:lang w:val="pt-BR"/>
              </w:rPr>
            </w:pPr>
            <w:r w:rsidRPr="000A6A3D">
              <w:rPr>
                <w:b/>
                <w:bCs/>
                <w:lang w:val="vi-VN"/>
              </w:rPr>
              <w:t xml:space="preserve">   </w:t>
            </w:r>
            <w:r w:rsidR="008961A6">
              <w:rPr>
                <w:b/>
                <w:bCs/>
                <w:sz w:val="26"/>
                <w:szCs w:val="26"/>
              </w:rPr>
              <w:t>Phạm Thị Thu Nga</w:t>
            </w:r>
          </w:p>
          <w:p w14:paraId="377362E0" w14:textId="77777777" w:rsidR="00A33A53" w:rsidRPr="000A6A3D" w:rsidRDefault="00A33A53" w:rsidP="000A6A3D">
            <w:pPr>
              <w:rPr>
                <w:b/>
                <w:bCs/>
                <w:lang w:val="vi-VN"/>
              </w:rPr>
            </w:pPr>
          </w:p>
          <w:p w14:paraId="60A4EBA9" w14:textId="77777777" w:rsidR="00A33A53" w:rsidRPr="000A6A3D" w:rsidRDefault="00A33A53" w:rsidP="000A6A3D">
            <w:pPr>
              <w:rPr>
                <w:b/>
                <w:bCs/>
                <w:lang w:val="vi-VN"/>
              </w:rPr>
            </w:pPr>
          </w:p>
        </w:tc>
        <w:tc>
          <w:tcPr>
            <w:tcW w:w="6205" w:type="dxa"/>
            <w:shd w:val="clear" w:color="auto" w:fill="auto"/>
          </w:tcPr>
          <w:p w14:paraId="31F1ACC1" w14:textId="77777777" w:rsidR="00A33A53" w:rsidRPr="000A6A3D" w:rsidRDefault="00A33A53" w:rsidP="000A6A3D">
            <w:pPr>
              <w:rPr>
                <w:lang w:val="pt-BR"/>
              </w:rPr>
            </w:pPr>
          </w:p>
          <w:p w14:paraId="1DDF831D" w14:textId="77777777" w:rsidR="005A252A" w:rsidRDefault="005A252A" w:rsidP="000A6A3D">
            <w:pPr>
              <w:jc w:val="center"/>
              <w:rPr>
                <w:i/>
                <w:lang w:val="pt-BR"/>
              </w:rPr>
            </w:pPr>
            <w:r>
              <w:rPr>
                <w:i/>
                <w:lang w:val="pt-BR"/>
              </w:rPr>
              <w:t xml:space="preserve">Tp. Hồ Chí Minh, ngày 18 tháng 10  năm 2021 </w:t>
            </w:r>
          </w:p>
          <w:p w14:paraId="28205043" w14:textId="77777777" w:rsidR="005A252A" w:rsidRDefault="00A33A53" w:rsidP="005A252A">
            <w:pPr>
              <w:jc w:val="center"/>
              <w:rPr>
                <w:b/>
                <w:lang w:val="pt-BR"/>
              </w:rPr>
            </w:pPr>
            <w:r w:rsidRPr="000A6A3D">
              <w:rPr>
                <w:b/>
                <w:lang w:val="pt-BR"/>
              </w:rPr>
              <w:t>Giảng viên</w:t>
            </w:r>
          </w:p>
          <w:p w14:paraId="21277889" w14:textId="31A528F0" w:rsidR="001136C5" w:rsidRPr="000A6A3D" w:rsidRDefault="001136C5" w:rsidP="005A252A">
            <w:pPr>
              <w:jc w:val="center"/>
              <w:rPr>
                <w:lang w:val="pt-BR"/>
              </w:rPr>
            </w:pPr>
            <w:r>
              <w:lastRenderedPageBreak/>
              <w:t>Trịnh Khắc Vũ</w:t>
            </w:r>
          </w:p>
        </w:tc>
      </w:tr>
      <w:tr w:rsidR="00427579" w:rsidRPr="000A6A3D" w14:paraId="70BADB03" w14:textId="77777777" w:rsidTr="00CB42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70" w:type="dxa"/>
            <w:gridSpan w:val="2"/>
            <w:shd w:val="clear" w:color="auto" w:fill="auto"/>
          </w:tcPr>
          <w:p w14:paraId="0A985CE3" w14:textId="7CBD047F" w:rsidR="00427579" w:rsidRPr="000A6A3D" w:rsidRDefault="00427579" w:rsidP="000A6A3D">
            <w:pPr>
              <w:rPr>
                <w:lang w:val="pt-BR"/>
              </w:rPr>
            </w:pPr>
            <w:r w:rsidRPr="000A6A3D">
              <w:lastRenderedPageBreak/>
              <w:br w:type="page"/>
            </w:r>
            <w:r w:rsidRPr="000A6A3D">
              <w:rPr>
                <w:lang w:val="pt-BR"/>
              </w:rPr>
              <w:t>Giáo án số:  0</w:t>
            </w:r>
            <w:r w:rsidR="00CB428C">
              <w:rPr>
                <w:lang w:val="pt-BR"/>
              </w:rPr>
              <w:t>3</w:t>
            </w:r>
          </w:p>
        </w:tc>
        <w:tc>
          <w:tcPr>
            <w:tcW w:w="6868" w:type="dxa"/>
            <w:gridSpan w:val="3"/>
            <w:shd w:val="clear" w:color="auto" w:fill="auto"/>
          </w:tcPr>
          <w:p w14:paraId="472DE926" w14:textId="77777777" w:rsidR="00CB428C" w:rsidRPr="000A6A3D" w:rsidRDefault="00CB428C" w:rsidP="00CB428C">
            <w:r w:rsidRPr="000A6A3D">
              <w:t xml:space="preserve">Thời gian thực hiện: </w:t>
            </w:r>
            <w:r>
              <w:t>2</w:t>
            </w:r>
            <w:r w:rsidRPr="000A6A3D">
              <w:t xml:space="preserve"> tiết</w:t>
            </w:r>
          </w:p>
          <w:p w14:paraId="475620D5" w14:textId="77777777" w:rsidR="00CB428C" w:rsidRPr="000A6A3D" w:rsidRDefault="00CB428C" w:rsidP="00CB428C">
            <w:pPr>
              <w:tabs>
                <w:tab w:val="right" w:leader="dot" w:pos="3331"/>
              </w:tabs>
            </w:pPr>
            <w:r w:rsidRPr="000A6A3D">
              <w:t xml:space="preserve">Tên chương: </w:t>
            </w:r>
            <w:r w:rsidRPr="000A6A3D">
              <w:rPr>
                <w:b/>
                <w:bCs/>
              </w:rPr>
              <w:t xml:space="preserve">CHƯƠNG 1:  </w:t>
            </w:r>
            <w:r w:rsidRPr="000A6A3D">
              <w:rPr>
                <w:b/>
              </w:rPr>
              <w:t>NGUYÊN TỬ</w:t>
            </w:r>
          </w:p>
          <w:p w14:paraId="4E3676E7" w14:textId="1F7AA38F" w:rsidR="00CB428C" w:rsidRPr="000A6A3D" w:rsidRDefault="00CB428C" w:rsidP="00CB428C">
            <w:r w:rsidRPr="000A6A3D">
              <w:t xml:space="preserve">Thực hiện ngày    </w:t>
            </w:r>
            <w:r>
              <w:t xml:space="preserve">  </w:t>
            </w:r>
            <w:r w:rsidR="005A252A">
              <w:t>25</w:t>
            </w:r>
            <w:r>
              <w:t xml:space="preserve">          </w:t>
            </w:r>
            <w:r w:rsidRPr="000A6A3D">
              <w:t xml:space="preserve">tháng     </w:t>
            </w:r>
            <w:r>
              <w:t xml:space="preserve">   </w:t>
            </w:r>
            <w:r w:rsidR="005A252A">
              <w:t>10</w:t>
            </w:r>
            <w:r>
              <w:t xml:space="preserve">         </w:t>
            </w:r>
            <w:r w:rsidRPr="000A6A3D">
              <w:t>năm 20</w:t>
            </w:r>
            <w:r w:rsidR="005A252A">
              <w:t>21</w:t>
            </w:r>
            <w:r w:rsidRPr="000A6A3D">
              <w:t xml:space="preserve">  </w:t>
            </w:r>
          </w:p>
          <w:p w14:paraId="3B5616F0" w14:textId="77777777" w:rsidR="00427579" w:rsidRPr="000A6A3D" w:rsidRDefault="00427579" w:rsidP="000A6A3D"/>
        </w:tc>
      </w:tr>
    </w:tbl>
    <w:p w14:paraId="4B70FC86" w14:textId="2CF5FC0A" w:rsidR="00427579" w:rsidRPr="000A6A3D" w:rsidRDefault="00427579" w:rsidP="000A6A3D">
      <w:pPr>
        <w:rPr>
          <w:lang w:val="it-IT"/>
        </w:rPr>
      </w:pPr>
      <w:r w:rsidRPr="000A6A3D">
        <w:rPr>
          <w:lang w:val="it-IT"/>
        </w:rPr>
        <w:t xml:space="preserve">Tên bài: </w:t>
      </w:r>
      <w:r w:rsidRPr="000A6A3D">
        <w:rPr>
          <w:lang w:val="it-IT"/>
        </w:rPr>
        <w:tab/>
      </w:r>
      <w:r w:rsidRPr="000A6A3D">
        <w:rPr>
          <w:lang w:val="it-IT"/>
        </w:rPr>
        <w:tab/>
      </w:r>
      <w:r w:rsidR="00585740">
        <w:rPr>
          <w:lang w:val="it-IT"/>
        </w:rPr>
        <w:tab/>
      </w:r>
      <w:r w:rsidRPr="000A6A3D">
        <w:rPr>
          <w:b/>
          <w:i/>
        </w:rPr>
        <w:t xml:space="preserve">Bài </w:t>
      </w:r>
      <w:r w:rsidR="00CB428C">
        <w:rPr>
          <w:b/>
          <w:i/>
        </w:rPr>
        <w:t>3</w:t>
      </w:r>
      <w:r w:rsidRPr="000A6A3D">
        <w:rPr>
          <w:b/>
          <w:i/>
        </w:rPr>
        <w:t xml:space="preserve">: </w:t>
      </w:r>
      <w:r w:rsidR="007E473A" w:rsidRPr="000A6A3D">
        <w:rPr>
          <w:b/>
        </w:rPr>
        <w:t>Bảng Tuần hoàn các nguyên tố hóa học</w:t>
      </w:r>
    </w:p>
    <w:p w14:paraId="48947307" w14:textId="77777777" w:rsidR="00427579" w:rsidRPr="000A6A3D" w:rsidRDefault="00427579" w:rsidP="000A6A3D">
      <w:pPr>
        <w:rPr>
          <w:b/>
          <w:u w:val="single"/>
          <w:lang w:val="it-IT"/>
        </w:rPr>
      </w:pPr>
      <w:r w:rsidRPr="000A6A3D">
        <w:rPr>
          <w:b/>
          <w:u w:val="single"/>
          <w:lang w:val="it-IT"/>
        </w:rPr>
        <w:t xml:space="preserve">Mục tiêu của bài: </w:t>
      </w:r>
    </w:p>
    <w:p w14:paraId="020D9EED" w14:textId="77777777" w:rsidR="00427579" w:rsidRPr="000A6A3D" w:rsidRDefault="00427579" w:rsidP="000A6A3D">
      <w:pPr>
        <w:rPr>
          <w:b/>
          <w:lang w:val="it-IT"/>
        </w:rPr>
      </w:pPr>
      <w:r w:rsidRPr="000A6A3D">
        <w:rPr>
          <w:lang w:val="it-IT"/>
        </w:rPr>
        <w:t xml:space="preserve">Sau khi học xong bài này người học có khả năng: </w:t>
      </w:r>
    </w:p>
    <w:p w14:paraId="5F96933B" w14:textId="7A6277D7" w:rsidR="00427579" w:rsidRPr="000A6A3D" w:rsidRDefault="00427579" w:rsidP="00CB428C">
      <w:pPr>
        <w:tabs>
          <w:tab w:val="left" w:pos="2500"/>
        </w:tabs>
        <w:rPr>
          <w:b/>
        </w:rPr>
      </w:pPr>
      <w:r w:rsidRPr="000A6A3D">
        <w:rPr>
          <w:b/>
        </w:rPr>
        <w:t>1. Kiến thức:</w:t>
      </w:r>
      <w:r w:rsidR="00CB428C">
        <w:rPr>
          <w:b/>
        </w:rPr>
        <w:tab/>
      </w:r>
    </w:p>
    <w:p w14:paraId="1323CE63" w14:textId="1CA6E45E" w:rsidR="00427579" w:rsidRPr="000A6A3D" w:rsidRDefault="00427579" w:rsidP="000A6A3D">
      <w:pPr>
        <w:rPr>
          <w:lang w:val="it-IT"/>
        </w:rPr>
      </w:pPr>
      <w:r w:rsidRPr="000A6A3D">
        <w:rPr>
          <w:color w:val="000000"/>
        </w:rPr>
        <w:t xml:space="preserve">Sinh viên </w:t>
      </w:r>
      <w:r w:rsidRPr="000A6A3D">
        <w:rPr>
          <w:lang w:val="it-IT"/>
        </w:rPr>
        <w:t xml:space="preserve">hiểu </w:t>
      </w:r>
      <w:r w:rsidR="004779B8" w:rsidRPr="000A6A3D">
        <w:rPr>
          <w:lang w:val="de-DE"/>
        </w:rPr>
        <w:t>được nguyên tắc sắp xếp các nguyên tố vào bảng tuần hoàn, biết cấu tạo của bảng tuần hoàn</w:t>
      </w:r>
      <w:r w:rsidR="00427E0A" w:rsidRPr="000A6A3D">
        <w:rPr>
          <w:lang w:val="de-DE"/>
        </w:rPr>
        <w:t>.</w:t>
      </w:r>
    </w:p>
    <w:p w14:paraId="5FB163C9" w14:textId="7917A063" w:rsidR="00427579" w:rsidRPr="000A6A3D" w:rsidRDefault="00427579" w:rsidP="000A6A3D">
      <w:pPr>
        <w:jc w:val="both"/>
        <w:outlineLvl w:val="0"/>
      </w:pPr>
      <w:r w:rsidRPr="000A6A3D">
        <w:rPr>
          <w:b/>
          <w:bCs/>
        </w:rPr>
        <w:t xml:space="preserve">2. </w:t>
      </w:r>
      <w:r w:rsidR="004D3139" w:rsidRPr="000A6A3D">
        <w:rPr>
          <w:b/>
          <w:bCs/>
        </w:rPr>
        <w:t>Kỹ năng</w:t>
      </w:r>
      <w:r w:rsidRPr="000A6A3D">
        <w:rPr>
          <w:b/>
          <w:bCs/>
        </w:rPr>
        <w:t xml:space="preserve">: </w:t>
      </w:r>
    </w:p>
    <w:p w14:paraId="334DFC39" w14:textId="5A3B7BAA" w:rsidR="00427579" w:rsidRPr="000A6A3D" w:rsidRDefault="00427579" w:rsidP="000A6A3D">
      <w:pPr>
        <w:rPr>
          <w:b/>
        </w:rPr>
      </w:pPr>
      <w:r w:rsidRPr="000A6A3D">
        <w:rPr>
          <w:color w:val="000000"/>
        </w:rPr>
        <w:t xml:space="preserve">Sinh viên </w:t>
      </w:r>
      <w:r w:rsidR="00427E0A" w:rsidRPr="000A6A3D">
        <w:rPr>
          <w:color w:val="000000"/>
        </w:rPr>
        <w:t>hiểu được các thông tin của nguyên tố ghi trong bảng tuần hoàn.</w:t>
      </w:r>
    </w:p>
    <w:p w14:paraId="51D1E741" w14:textId="5B0AF1B8" w:rsidR="00427579" w:rsidRPr="000A6A3D" w:rsidRDefault="00427579" w:rsidP="000A6A3D">
      <w:pPr>
        <w:rPr>
          <w:lang w:val="vi-VN"/>
        </w:rPr>
      </w:pPr>
      <w:r w:rsidRPr="000A6A3D">
        <w:rPr>
          <w:b/>
          <w:bCs/>
        </w:rPr>
        <w:t>3. Thái độ</w:t>
      </w:r>
      <w:r w:rsidR="006F79FB">
        <w:rPr>
          <w:b/>
          <w:bCs/>
        </w:rPr>
        <w:t>:</w:t>
      </w:r>
    </w:p>
    <w:p w14:paraId="7CA18C90" w14:textId="3987DE2A" w:rsidR="00427579" w:rsidRPr="000A6A3D" w:rsidRDefault="00427579"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5C9A7C5A" w14:textId="77777777" w:rsidR="00427579" w:rsidRPr="000A6A3D" w:rsidRDefault="00427579" w:rsidP="000A6A3D">
      <w:pPr>
        <w:rPr>
          <w:b/>
          <w:lang w:val="it-IT"/>
        </w:rPr>
      </w:pPr>
      <w:r w:rsidRPr="000A6A3D">
        <w:rPr>
          <w:b/>
          <w:lang w:val="it-IT"/>
        </w:rPr>
        <w:t>Đồ dùng và phương tiện dạy học:</w:t>
      </w:r>
    </w:p>
    <w:p w14:paraId="2DA17545" w14:textId="5195377A" w:rsidR="00427579" w:rsidRPr="000A6A3D" w:rsidRDefault="00427579" w:rsidP="000A6A3D">
      <w:pPr>
        <w:rPr>
          <w:lang w:val="it-IT"/>
        </w:rPr>
      </w:pPr>
      <w:r w:rsidRPr="000A6A3D">
        <w:rPr>
          <w:lang w:val="it-IT"/>
        </w:rPr>
        <w:t>Máy chiếu, màn ảnh, máy tính, bảng, phấn.</w:t>
      </w:r>
    </w:p>
    <w:p w14:paraId="261C931D" w14:textId="77777777" w:rsidR="00427579" w:rsidRPr="000A6A3D" w:rsidRDefault="00427579" w:rsidP="000A6A3D">
      <w:pPr>
        <w:rPr>
          <w:lang w:val="it-IT"/>
        </w:rPr>
      </w:pPr>
      <w:r w:rsidRPr="000A6A3D">
        <w:rPr>
          <w:b/>
          <w:lang w:val="it-IT"/>
        </w:rPr>
        <w:t xml:space="preserve">I. Ổn định lớp học:                                                 </w:t>
      </w:r>
      <w:r w:rsidRPr="000A6A3D">
        <w:rPr>
          <w:lang w:val="it-IT"/>
        </w:rPr>
        <w:t>Thời gian:  05 phút.</w:t>
      </w:r>
    </w:p>
    <w:p w14:paraId="3144781B" w14:textId="77777777" w:rsidR="00427579" w:rsidRPr="000A6A3D" w:rsidRDefault="00427579" w:rsidP="000A6A3D">
      <w:pPr>
        <w:rPr>
          <w:lang w:val="it-IT"/>
        </w:rPr>
      </w:pPr>
      <w:r w:rsidRPr="000A6A3D">
        <w:rPr>
          <w:lang w:val="it-IT"/>
        </w:rPr>
        <w:t>Số học sinh vắng:…………Tên:……………………………………………………..................................</w:t>
      </w:r>
    </w:p>
    <w:p w14:paraId="2AC082F8" w14:textId="77777777" w:rsidR="00427579" w:rsidRPr="000A6A3D" w:rsidRDefault="00427579" w:rsidP="000A6A3D">
      <w:pPr>
        <w:rPr>
          <w:lang w:val="it-IT"/>
        </w:rPr>
      </w:pPr>
      <w:r w:rsidRPr="000A6A3D">
        <w:rPr>
          <w:lang w:val="it-IT"/>
        </w:rPr>
        <w:t>......................................................................................................................................................................</w:t>
      </w:r>
    </w:p>
    <w:p w14:paraId="366D31CC" w14:textId="77777777" w:rsidR="00427579" w:rsidRPr="000A6A3D" w:rsidRDefault="00427579" w:rsidP="000A6A3D">
      <w:pPr>
        <w:rPr>
          <w:b/>
          <w:lang w:val="sv-SE"/>
        </w:rPr>
      </w:pPr>
      <w:r w:rsidRPr="000A6A3D">
        <w:rPr>
          <w:b/>
          <w:lang w:val="sv-SE"/>
        </w:rPr>
        <w:t>II. Thực hiện bài học:</w:t>
      </w:r>
    </w:p>
    <w:p w14:paraId="161C2073" w14:textId="77777777" w:rsidR="00427579" w:rsidRPr="000A6A3D" w:rsidRDefault="00427579"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427579" w:rsidRPr="000A6A3D" w14:paraId="7CD9AB8F" w14:textId="77777777" w:rsidTr="004779B8">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159E3D" w14:textId="77777777" w:rsidR="00427579" w:rsidRPr="000A6A3D" w:rsidRDefault="00427579"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64686B" w14:textId="77777777" w:rsidR="00427579" w:rsidRPr="000A6A3D" w:rsidRDefault="00427579"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6BE0A" w14:textId="77777777" w:rsidR="00427579" w:rsidRPr="000A6A3D" w:rsidRDefault="00427579"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B5786C" w14:textId="77777777" w:rsidR="00427579" w:rsidRPr="000A6A3D" w:rsidRDefault="00427579" w:rsidP="000A6A3D">
            <w:pPr>
              <w:jc w:val="center"/>
              <w:rPr>
                <w:lang w:val="de-DE"/>
              </w:rPr>
            </w:pPr>
            <w:r w:rsidRPr="000A6A3D">
              <w:rPr>
                <w:lang w:val="de-DE"/>
              </w:rPr>
              <w:t>Thời gian</w:t>
            </w:r>
          </w:p>
        </w:tc>
      </w:tr>
      <w:tr w:rsidR="00427579" w:rsidRPr="000A6A3D" w14:paraId="21326301" w14:textId="77777777" w:rsidTr="004779B8">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97958B" w14:textId="77777777" w:rsidR="00427579" w:rsidRPr="000A6A3D" w:rsidRDefault="00427579"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50D46E" w14:textId="77777777" w:rsidR="00427579" w:rsidRPr="000A6A3D" w:rsidRDefault="00427579"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2EF25F1F" w14:textId="77777777" w:rsidR="00427579" w:rsidRPr="000A6A3D" w:rsidRDefault="00427579"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2337F5F7" w14:textId="77777777" w:rsidR="00427579" w:rsidRPr="000A6A3D" w:rsidRDefault="00427579"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E3C612" w14:textId="77777777" w:rsidR="00427579" w:rsidRPr="000A6A3D" w:rsidRDefault="00427579" w:rsidP="000A6A3D">
            <w:pPr>
              <w:jc w:val="center"/>
              <w:rPr>
                <w:lang w:val="de-DE"/>
              </w:rPr>
            </w:pPr>
          </w:p>
        </w:tc>
      </w:tr>
      <w:tr w:rsidR="00427579" w:rsidRPr="000A6A3D" w14:paraId="2F3252D2" w14:textId="77777777" w:rsidTr="004779B8">
        <w:tc>
          <w:tcPr>
            <w:tcW w:w="540" w:type="dxa"/>
            <w:tcBorders>
              <w:top w:val="single" w:sz="4" w:space="0" w:color="auto"/>
              <w:left w:val="single" w:sz="4" w:space="0" w:color="auto"/>
              <w:bottom w:val="single" w:sz="4" w:space="0" w:color="auto"/>
              <w:right w:val="single" w:sz="4" w:space="0" w:color="auto"/>
            </w:tcBorders>
            <w:shd w:val="clear" w:color="auto" w:fill="auto"/>
          </w:tcPr>
          <w:p w14:paraId="250CD543" w14:textId="77777777" w:rsidR="00427579" w:rsidRPr="000A6A3D" w:rsidRDefault="00427579"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85E3225" w14:textId="77777777" w:rsidR="00427579" w:rsidRPr="000A6A3D" w:rsidRDefault="00427579" w:rsidP="000A6A3D">
            <w:pPr>
              <w:rPr>
                <w:lang w:val="de-DE"/>
              </w:rPr>
            </w:pPr>
            <w:r w:rsidRPr="000A6A3D">
              <w:rPr>
                <w:b/>
                <w:bCs/>
                <w:u w:val="single"/>
                <w:lang w:val="de-DE"/>
              </w:rPr>
              <w:t>Dẫn nhập</w:t>
            </w:r>
          </w:p>
          <w:p w14:paraId="50B6A83B" w14:textId="4D4C2FE5" w:rsidR="00427579" w:rsidRPr="000A6A3D" w:rsidRDefault="00427579" w:rsidP="000A6A3D">
            <w:pPr>
              <w:jc w:val="both"/>
              <w:rPr>
                <w:iCs/>
              </w:rPr>
            </w:pPr>
            <w:r w:rsidRPr="000A6A3D">
              <w:rPr>
                <w:iCs/>
                <w:lang w:val="de-DE"/>
              </w:rPr>
              <w:t xml:space="preserve">- Nhắc lại lý thuyết về </w:t>
            </w:r>
            <w:r w:rsidR="005D6ECA" w:rsidRPr="000A6A3D">
              <w:rPr>
                <w:iCs/>
                <w:lang w:val="de-DE"/>
              </w:rPr>
              <w:t>lớp và phân lớp electro</w:t>
            </w:r>
            <w:r w:rsidR="00D87BD8" w:rsidRPr="000A6A3D">
              <w:rPr>
                <w:iCs/>
                <w:lang w:val="de-DE"/>
              </w:rPr>
              <w:t xml:space="preserve">n, </w:t>
            </w:r>
            <w:r w:rsidR="00D87BD8" w:rsidRPr="000A6A3D">
              <w:t>c</w:t>
            </w:r>
            <w:r w:rsidR="00D87BD8" w:rsidRPr="000A6A3D">
              <w:rPr>
                <w:lang w:val="vi-VN"/>
              </w:rPr>
              <w:t>ấu hình electron nguyên tử</w:t>
            </w:r>
            <w:r w:rsidR="00D87BD8" w:rsidRPr="000A6A3D">
              <w:t>, mối liên hệ giữa lớp electron và loại nguyên tố.</w:t>
            </w:r>
          </w:p>
          <w:p w14:paraId="0A60C3C4" w14:textId="77777777" w:rsidR="00427579" w:rsidRPr="000A6A3D" w:rsidRDefault="00427579"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D42F1FF" w14:textId="77777777" w:rsidR="00427579" w:rsidRPr="000A6A3D" w:rsidRDefault="00427579" w:rsidP="000A6A3D">
            <w:pPr>
              <w:rPr>
                <w:lang w:val="de-DE"/>
              </w:rPr>
            </w:pPr>
          </w:p>
          <w:p w14:paraId="4C4A9B87" w14:textId="77777777" w:rsidR="00427579" w:rsidRPr="000A6A3D" w:rsidRDefault="00427579" w:rsidP="000A6A3D">
            <w:pPr>
              <w:rPr>
                <w:lang w:val="de-DE"/>
              </w:rPr>
            </w:pPr>
            <w:r w:rsidRPr="000A6A3D">
              <w:rPr>
                <w:lang w:val="de-DE"/>
              </w:rPr>
              <w:t>- Đặt câu hỏi kiểm tra bài cũ.</w:t>
            </w:r>
          </w:p>
          <w:p w14:paraId="653D665A" w14:textId="77777777" w:rsidR="00427579" w:rsidRPr="000A6A3D" w:rsidRDefault="00427579" w:rsidP="000A6A3D">
            <w:pPr>
              <w:rPr>
                <w:lang w:val="de-DE"/>
              </w:rPr>
            </w:pPr>
            <w:r w:rsidRPr="000A6A3D">
              <w:rPr>
                <w:lang w:val="de-DE"/>
              </w:rPr>
              <w:t>- Nhận xét câu trả lời của học sinh.</w:t>
            </w:r>
          </w:p>
          <w:p w14:paraId="7F8C8281" w14:textId="77777777" w:rsidR="00427579" w:rsidRPr="000A6A3D" w:rsidRDefault="00427579"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C7779B6" w14:textId="77777777" w:rsidR="00427579" w:rsidRPr="000A6A3D" w:rsidRDefault="00427579" w:rsidP="000A6A3D">
            <w:pPr>
              <w:rPr>
                <w:lang w:val="de-DE"/>
              </w:rPr>
            </w:pPr>
          </w:p>
          <w:p w14:paraId="1E8515DC" w14:textId="77777777" w:rsidR="00427579" w:rsidRPr="000A6A3D" w:rsidRDefault="00427579"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72A44B1F" w14:textId="77777777" w:rsidR="00427579" w:rsidRPr="000A6A3D" w:rsidRDefault="00427579" w:rsidP="000A6A3D">
            <w:pPr>
              <w:rPr>
                <w:lang w:val="nb-NO"/>
              </w:rPr>
            </w:pPr>
          </w:p>
          <w:p w14:paraId="23E2D8ED" w14:textId="77777777" w:rsidR="00427579" w:rsidRPr="000A6A3D" w:rsidRDefault="00427579" w:rsidP="000A6A3D">
            <w:pPr>
              <w:rPr>
                <w:lang w:val="de-DE"/>
              </w:rPr>
            </w:pPr>
          </w:p>
          <w:p w14:paraId="50A8CEE5" w14:textId="77777777" w:rsidR="00427579" w:rsidRPr="000A6A3D" w:rsidRDefault="00427579"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715F603" w14:textId="77777777" w:rsidR="00427579" w:rsidRPr="000A6A3D" w:rsidRDefault="00427579" w:rsidP="000A6A3D">
            <w:pPr>
              <w:rPr>
                <w:lang w:val="de-DE"/>
              </w:rPr>
            </w:pPr>
          </w:p>
          <w:p w14:paraId="208BD497" w14:textId="77777777" w:rsidR="00427579" w:rsidRPr="000A6A3D" w:rsidRDefault="00427579" w:rsidP="000A6A3D">
            <w:pPr>
              <w:jc w:val="center"/>
              <w:rPr>
                <w:lang w:val="pt-BR"/>
              </w:rPr>
            </w:pPr>
            <w:r w:rsidRPr="000A6A3D">
              <w:rPr>
                <w:lang w:val="pt-BR"/>
              </w:rPr>
              <w:t>5</w:t>
            </w:r>
          </w:p>
          <w:p w14:paraId="2F67764E" w14:textId="77777777" w:rsidR="00427579" w:rsidRPr="000A6A3D" w:rsidRDefault="00427579" w:rsidP="000A6A3D">
            <w:pPr>
              <w:jc w:val="center"/>
              <w:rPr>
                <w:lang w:val="de-DE"/>
              </w:rPr>
            </w:pPr>
            <w:r w:rsidRPr="000A6A3D">
              <w:rPr>
                <w:lang w:val="pt-BR"/>
              </w:rPr>
              <w:t>phút</w:t>
            </w:r>
            <w:r w:rsidRPr="000A6A3D">
              <w:rPr>
                <w:lang w:val="de-DE"/>
              </w:rPr>
              <w:t xml:space="preserve"> </w:t>
            </w:r>
          </w:p>
        </w:tc>
      </w:tr>
      <w:tr w:rsidR="00427579" w:rsidRPr="000A6A3D" w14:paraId="2FFFAD15" w14:textId="77777777" w:rsidTr="004779B8">
        <w:trPr>
          <w:trHeight w:val="1323"/>
        </w:trPr>
        <w:tc>
          <w:tcPr>
            <w:tcW w:w="540" w:type="dxa"/>
            <w:tcBorders>
              <w:top w:val="single" w:sz="4" w:space="0" w:color="auto"/>
              <w:left w:val="single" w:sz="4" w:space="0" w:color="auto"/>
              <w:right w:val="single" w:sz="4" w:space="0" w:color="auto"/>
            </w:tcBorders>
            <w:shd w:val="clear" w:color="auto" w:fill="auto"/>
          </w:tcPr>
          <w:p w14:paraId="38A01CE1" w14:textId="77777777" w:rsidR="00427579" w:rsidRPr="000A6A3D" w:rsidRDefault="00427579"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180AE5D" w14:textId="77777777" w:rsidR="00427579" w:rsidRPr="000A6A3D" w:rsidRDefault="00427579" w:rsidP="000A6A3D">
            <w:pPr>
              <w:rPr>
                <w:b/>
                <w:bCs/>
                <w:u w:val="single"/>
                <w:lang w:val="nb-NO"/>
              </w:rPr>
            </w:pPr>
            <w:r w:rsidRPr="000A6A3D">
              <w:rPr>
                <w:b/>
                <w:bCs/>
                <w:u w:val="single"/>
                <w:lang w:val="nb-NO"/>
              </w:rPr>
              <w:t>Giảng bài mới</w:t>
            </w:r>
          </w:p>
          <w:p w14:paraId="186E9E95" w14:textId="0A14BA5D" w:rsidR="00564E7A" w:rsidRDefault="006A675E" w:rsidP="000A6A3D">
            <w:pPr>
              <w:tabs>
                <w:tab w:val="left" w:leader="dot" w:pos="9498"/>
              </w:tabs>
              <w:rPr>
                <w:b/>
                <w:bCs/>
              </w:rPr>
            </w:pPr>
            <w:r w:rsidRPr="000A6A3D">
              <w:rPr>
                <w:b/>
                <w:bCs/>
              </w:rPr>
              <w:t>1</w:t>
            </w:r>
            <w:r w:rsidR="00564E7A" w:rsidRPr="000A6A3D">
              <w:rPr>
                <w:b/>
                <w:bCs/>
              </w:rPr>
              <w:t>. Nguyên tắc sắp xếp</w:t>
            </w:r>
          </w:p>
          <w:p w14:paraId="73EBB61E" w14:textId="77777777" w:rsidR="0098733E" w:rsidRPr="0098733E" w:rsidRDefault="0098733E" w:rsidP="0098733E">
            <w:pPr>
              <w:tabs>
                <w:tab w:val="left" w:leader="dot" w:pos="9498"/>
              </w:tabs>
              <w:rPr>
                <w:bCs/>
              </w:rPr>
            </w:pPr>
            <w:r w:rsidRPr="0098733E">
              <w:rPr>
                <w:bCs/>
              </w:rPr>
              <w:t>Các nguyên tố hóa học được sắp xếp trong bảng tuần hoàn theo các nguyên tắc:</w:t>
            </w:r>
          </w:p>
          <w:p w14:paraId="34B68E91" w14:textId="77777777" w:rsidR="0098733E" w:rsidRPr="0098733E" w:rsidRDefault="0098733E" w:rsidP="0098733E">
            <w:pPr>
              <w:tabs>
                <w:tab w:val="left" w:leader="dot" w:pos="9498"/>
              </w:tabs>
              <w:rPr>
                <w:bCs/>
              </w:rPr>
            </w:pPr>
            <w:r w:rsidRPr="0098733E">
              <w:rPr>
                <w:bCs/>
              </w:rPr>
              <w:t>- Các nguyên tố được sắp xếp theo chiều tăng dần của điện tích hạt nhân nguyên tử.</w:t>
            </w:r>
          </w:p>
          <w:p w14:paraId="5A881948" w14:textId="77777777" w:rsidR="0098733E" w:rsidRPr="0098733E" w:rsidRDefault="0098733E" w:rsidP="0098733E">
            <w:pPr>
              <w:tabs>
                <w:tab w:val="left" w:leader="dot" w:pos="9498"/>
              </w:tabs>
              <w:rPr>
                <w:bCs/>
              </w:rPr>
            </w:pPr>
            <w:r w:rsidRPr="0098733E">
              <w:rPr>
                <w:bCs/>
              </w:rPr>
              <w:t>- Các nguyên tố có cùng số lớp electron trong nguyên tử được xếp thành một hàng.</w:t>
            </w:r>
          </w:p>
          <w:p w14:paraId="583E4837" w14:textId="323EB95F" w:rsidR="00843C8F" w:rsidRPr="0098733E" w:rsidRDefault="0098733E" w:rsidP="0098733E">
            <w:pPr>
              <w:tabs>
                <w:tab w:val="left" w:leader="dot" w:pos="9498"/>
              </w:tabs>
              <w:rPr>
                <w:bCs/>
              </w:rPr>
            </w:pPr>
            <w:r w:rsidRPr="0098733E">
              <w:rPr>
                <w:bCs/>
              </w:rPr>
              <w:t>- Các nguyên tố có số electron hóa trị trong nguyên tử như nhau được xếp thành một cột.</w:t>
            </w:r>
          </w:p>
          <w:p w14:paraId="66C66C8E" w14:textId="2B5A3FAA" w:rsidR="00564E7A" w:rsidRPr="000A6A3D" w:rsidRDefault="006A675E" w:rsidP="000A6A3D">
            <w:pPr>
              <w:tabs>
                <w:tab w:val="left" w:leader="dot" w:pos="9498"/>
              </w:tabs>
              <w:rPr>
                <w:b/>
                <w:bCs/>
              </w:rPr>
            </w:pPr>
            <w:r w:rsidRPr="000A6A3D">
              <w:rPr>
                <w:b/>
                <w:bCs/>
              </w:rPr>
              <w:t>2</w:t>
            </w:r>
            <w:r w:rsidR="00564E7A" w:rsidRPr="000A6A3D">
              <w:rPr>
                <w:b/>
                <w:bCs/>
              </w:rPr>
              <w:t>. Cấu tạo của bảng tuần hoàn các nguyên tố hóa học</w:t>
            </w:r>
          </w:p>
          <w:p w14:paraId="653F66CA" w14:textId="597186E9" w:rsidR="00564E7A" w:rsidRPr="000A6A3D" w:rsidRDefault="006A675E" w:rsidP="00B47028">
            <w:pPr>
              <w:tabs>
                <w:tab w:val="left" w:leader="dot" w:pos="9498"/>
              </w:tabs>
              <w:rPr>
                <w:b/>
                <w:i/>
                <w:iCs/>
              </w:rPr>
            </w:pPr>
            <w:r w:rsidRPr="000A6A3D">
              <w:t>2.</w:t>
            </w:r>
            <w:r w:rsidR="00564E7A" w:rsidRPr="000A6A3D">
              <w:t xml:space="preserve">1. </w:t>
            </w:r>
            <w:r w:rsidR="00564E7A" w:rsidRPr="000A6A3D">
              <w:rPr>
                <w:iCs/>
              </w:rPr>
              <w:t>Ô nguyên tố</w:t>
            </w:r>
          </w:p>
          <w:p w14:paraId="4C57401A" w14:textId="18C6D805" w:rsidR="00564E7A" w:rsidRPr="000A6A3D" w:rsidRDefault="006A675E" w:rsidP="00B47028">
            <w:pPr>
              <w:tabs>
                <w:tab w:val="left" w:leader="dot" w:pos="9498"/>
              </w:tabs>
              <w:rPr>
                <w:b/>
              </w:rPr>
            </w:pPr>
            <w:r w:rsidRPr="000A6A3D">
              <w:t>2.</w:t>
            </w:r>
            <w:r w:rsidR="00564E7A" w:rsidRPr="000A6A3D">
              <w:t>2. Chu kỳ</w:t>
            </w:r>
          </w:p>
          <w:p w14:paraId="4A4314CA" w14:textId="5A5C0E9F" w:rsidR="00564E7A" w:rsidRPr="000A6A3D" w:rsidRDefault="006A675E" w:rsidP="00B47028">
            <w:pPr>
              <w:tabs>
                <w:tab w:val="left" w:leader="dot" w:pos="9498"/>
              </w:tabs>
              <w:rPr>
                <w:b/>
              </w:rPr>
            </w:pPr>
            <w:r w:rsidRPr="000A6A3D">
              <w:t>2.</w:t>
            </w:r>
            <w:r w:rsidR="00564E7A" w:rsidRPr="000A6A3D">
              <w:t>3. Nhóm nguyên tố</w:t>
            </w:r>
          </w:p>
          <w:p w14:paraId="0A816014" w14:textId="550B1CCC" w:rsidR="00564E7A" w:rsidRPr="000A6A3D" w:rsidRDefault="006A675E" w:rsidP="000A6A3D">
            <w:pPr>
              <w:tabs>
                <w:tab w:val="left" w:leader="dot" w:pos="9498"/>
              </w:tabs>
              <w:rPr>
                <w:b/>
                <w:bCs/>
              </w:rPr>
            </w:pPr>
            <w:r w:rsidRPr="000A6A3D">
              <w:rPr>
                <w:b/>
                <w:bCs/>
              </w:rPr>
              <w:t>3</w:t>
            </w:r>
            <w:r w:rsidR="00564E7A" w:rsidRPr="000A6A3D">
              <w:rPr>
                <w:b/>
                <w:bCs/>
              </w:rPr>
              <w:t>. Sự biến đổi tuần hoàn cấu hình electron nguyên tử của các nguyên tố hóa học</w:t>
            </w:r>
          </w:p>
          <w:p w14:paraId="5EFAC40C" w14:textId="3E307DD6" w:rsidR="00B47028" w:rsidRPr="00B47028" w:rsidRDefault="00B47028" w:rsidP="000A6A3D">
            <w:pPr>
              <w:tabs>
                <w:tab w:val="left" w:leader="dot" w:pos="9498"/>
              </w:tabs>
              <w:rPr>
                <w:bCs/>
              </w:rPr>
            </w:pPr>
            <w:r w:rsidRPr="00B47028">
              <w:rPr>
                <w:bCs/>
              </w:rPr>
              <w:t xml:space="preserve">Cấu hình electron lớp ngoài cùng của nguyên tử các nguyên tố trong cùng một nhóm A </w:t>
            </w:r>
            <w:r w:rsidRPr="00B47028">
              <w:rPr>
                <w:bCs/>
              </w:rPr>
              <w:lastRenderedPageBreak/>
              <w:t>được lặp đi lặp lại sau mỗi chu kì, biến đổi một cách tuần hoàn.</w:t>
            </w:r>
          </w:p>
          <w:p w14:paraId="204F98D0" w14:textId="553FD866" w:rsidR="00564E7A" w:rsidRPr="000A6A3D" w:rsidRDefault="006A675E" w:rsidP="000A6A3D">
            <w:pPr>
              <w:tabs>
                <w:tab w:val="left" w:leader="dot" w:pos="9498"/>
              </w:tabs>
              <w:rPr>
                <w:b/>
                <w:bCs/>
              </w:rPr>
            </w:pPr>
            <w:r w:rsidRPr="000A6A3D">
              <w:rPr>
                <w:b/>
                <w:bCs/>
              </w:rPr>
              <w:t>4</w:t>
            </w:r>
            <w:r w:rsidR="00564E7A" w:rsidRPr="000A6A3D">
              <w:rPr>
                <w:b/>
                <w:bCs/>
              </w:rPr>
              <w:t>. Cấu hình electron nguyên tử của các nguyên tố nhóm A</w:t>
            </w:r>
          </w:p>
          <w:p w14:paraId="28A62A39" w14:textId="72EF2115" w:rsidR="00564E7A" w:rsidRPr="000A6A3D" w:rsidRDefault="006A675E" w:rsidP="00B47028">
            <w:pPr>
              <w:tabs>
                <w:tab w:val="left" w:leader="dot" w:pos="9498"/>
              </w:tabs>
              <w:rPr>
                <w:b/>
                <w:i/>
                <w:iCs/>
              </w:rPr>
            </w:pPr>
            <w:r w:rsidRPr="000A6A3D">
              <w:t>4.</w:t>
            </w:r>
            <w:r w:rsidR="00564E7A" w:rsidRPr="000A6A3D">
              <w:t xml:space="preserve">1. </w:t>
            </w:r>
            <w:r w:rsidR="00564E7A" w:rsidRPr="000A6A3D">
              <w:rPr>
                <w:iCs/>
              </w:rPr>
              <w:t>Cấu hình electron lớp ngoài cùng của nguyên tử các nguyên tố nhóm A</w:t>
            </w:r>
          </w:p>
          <w:p w14:paraId="09AE8B33" w14:textId="2C9F250E" w:rsidR="00564E7A" w:rsidRDefault="006A675E" w:rsidP="00B47028">
            <w:pPr>
              <w:tabs>
                <w:tab w:val="left" w:leader="dot" w:pos="9498"/>
              </w:tabs>
            </w:pPr>
            <w:r w:rsidRPr="000A6A3D">
              <w:t>4.</w:t>
            </w:r>
            <w:r w:rsidR="00564E7A" w:rsidRPr="000A6A3D">
              <w:t>2. Một số nhóm A tiêu biểu</w:t>
            </w:r>
          </w:p>
          <w:p w14:paraId="5E36C88B" w14:textId="77777777" w:rsidR="00C5287C" w:rsidRPr="00C5287C" w:rsidRDefault="00C5287C" w:rsidP="00C5287C">
            <w:pPr>
              <w:tabs>
                <w:tab w:val="left" w:leader="dot" w:pos="9498"/>
              </w:tabs>
            </w:pPr>
            <w:r w:rsidRPr="00C5287C">
              <w:t>Nhóm VIIIA là nhóm khí hiếm.</w:t>
            </w:r>
          </w:p>
          <w:p w14:paraId="76B86219" w14:textId="61EC2AFC" w:rsidR="00C5287C" w:rsidRPr="00C5287C" w:rsidRDefault="00C5287C" w:rsidP="00C5287C">
            <w:pPr>
              <w:tabs>
                <w:tab w:val="left" w:leader="dot" w:pos="9498"/>
              </w:tabs>
            </w:pPr>
            <w:r w:rsidRPr="00C5287C">
              <w:t>Nhóm IA là nhóm kim loại kiềm.</w:t>
            </w:r>
          </w:p>
          <w:p w14:paraId="705D4D72" w14:textId="1A983E9D" w:rsidR="00C5287C" w:rsidRPr="00C5287C" w:rsidRDefault="00C5287C" w:rsidP="00C5287C">
            <w:pPr>
              <w:tabs>
                <w:tab w:val="left" w:leader="dot" w:pos="9498"/>
              </w:tabs>
            </w:pPr>
            <w:r w:rsidRPr="00C5287C">
              <w:t>Nhóm VIIA là nhóm halogen.</w:t>
            </w:r>
          </w:p>
          <w:p w14:paraId="081EE9BD" w14:textId="4B833008" w:rsidR="00564E7A" w:rsidRPr="000A6A3D" w:rsidRDefault="006A675E" w:rsidP="000A6A3D">
            <w:pPr>
              <w:tabs>
                <w:tab w:val="left" w:leader="dot" w:pos="9498"/>
              </w:tabs>
              <w:rPr>
                <w:b/>
                <w:bCs/>
              </w:rPr>
            </w:pPr>
            <w:r w:rsidRPr="000A6A3D">
              <w:rPr>
                <w:b/>
                <w:bCs/>
              </w:rPr>
              <w:t>5</w:t>
            </w:r>
            <w:r w:rsidR="00564E7A" w:rsidRPr="000A6A3D">
              <w:rPr>
                <w:b/>
                <w:bCs/>
              </w:rPr>
              <w:t>. Sự biến đổi tuần hoàn tính chất của các nguyên tố hóa học</w:t>
            </w:r>
          </w:p>
          <w:p w14:paraId="24F9B2B5" w14:textId="7765D51C" w:rsidR="00564E7A" w:rsidRPr="00B47028" w:rsidRDefault="006A675E" w:rsidP="00B47028">
            <w:pPr>
              <w:tabs>
                <w:tab w:val="left" w:leader="dot" w:pos="9498"/>
              </w:tabs>
              <w:rPr>
                <w:b/>
                <w:i/>
                <w:iCs/>
              </w:rPr>
            </w:pPr>
            <w:r w:rsidRPr="00B47028">
              <w:rPr>
                <w:b/>
              </w:rPr>
              <w:t>5.</w:t>
            </w:r>
            <w:r w:rsidR="00564E7A" w:rsidRPr="00B47028">
              <w:rPr>
                <w:b/>
              </w:rPr>
              <w:t xml:space="preserve">1. </w:t>
            </w:r>
            <w:r w:rsidR="00564E7A" w:rsidRPr="00B47028">
              <w:rPr>
                <w:b/>
                <w:iCs/>
              </w:rPr>
              <w:t>Tính kim loại, tính phi kim</w:t>
            </w:r>
          </w:p>
          <w:p w14:paraId="1A498254" w14:textId="55CDB49E" w:rsidR="00564E7A" w:rsidRPr="000A6A3D" w:rsidRDefault="006A675E" w:rsidP="00B47028">
            <w:pPr>
              <w:tabs>
                <w:tab w:val="left" w:leader="dot" w:pos="9498"/>
              </w:tabs>
              <w:rPr>
                <w:b/>
                <w:iCs/>
              </w:rPr>
            </w:pPr>
            <w:r w:rsidRPr="000A6A3D">
              <w:rPr>
                <w:iCs/>
              </w:rPr>
              <w:t>5.</w:t>
            </w:r>
            <w:r w:rsidR="00564E7A" w:rsidRPr="000A6A3D">
              <w:rPr>
                <w:iCs/>
              </w:rPr>
              <w:t xml:space="preserve">1.1. Sự biến đổi tính chất trong một chu kỳ </w:t>
            </w:r>
          </w:p>
          <w:p w14:paraId="11198951" w14:textId="6E8015A9" w:rsidR="00564E7A" w:rsidRPr="000A6A3D" w:rsidRDefault="006A675E" w:rsidP="00B47028">
            <w:pPr>
              <w:tabs>
                <w:tab w:val="left" w:leader="dot" w:pos="9498"/>
              </w:tabs>
              <w:rPr>
                <w:b/>
                <w:iCs/>
              </w:rPr>
            </w:pPr>
            <w:r w:rsidRPr="000A6A3D">
              <w:rPr>
                <w:iCs/>
              </w:rPr>
              <w:t>5.</w:t>
            </w:r>
            <w:r w:rsidR="00564E7A" w:rsidRPr="000A6A3D">
              <w:rPr>
                <w:iCs/>
              </w:rPr>
              <w:t>1.2. Sự biến đổi tính chất trong một nhóm A</w:t>
            </w:r>
          </w:p>
          <w:p w14:paraId="528BD970" w14:textId="77777777" w:rsidR="00B47028" w:rsidRDefault="006A675E" w:rsidP="00B47028">
            <w:pPr>
              <w:tabs>
                <w:tab w:val="left" w:leader="dot" w:pos="9498"/>
              </w:tabs>
              <w:rPr>
                <w:b/>
                <w:iCs/>
              </w:rPr>
            </w:pPr>
            <w:r w:rsidRPr="000A6A3D">
              <w:rPr>
                <w:iCs/>
              </w:rPr>
              <w:t>5.</w:t>
            </w:r>
            <w:r w:rsidR="00564E7A" w:rsidRPr="000A6A3D">
              <w:rPr>
                <w:iCs/>
              </w:rPr>
              <w:t>1.3. Độ âm điện</w:t>
            </w:r>
          </w:p>
          <w:p w14:paraId="1DE251D3" w14:textId="77777777" w:rsidR="00B47028" w:rsidRDefault="00564E7A" w:rsidP="00B47028">
            <w:pPr>
              <w:tabs>
                <w:tab w:val="left" w:leader="dot" w:pos="9498"/>
              </w:tabs>
              <w:rPr>
                <w:b/>
                <w:iCs/>
              </w:rPr>
            </w:pPr>
            <w:r w:rsidRPr="000A6A3D">
              <w:rPr>
                <w:i/>
                <w:iCs/>
              </w:rPr>
              <w:t xml:space="preserve"> </w:t>
            </w:r>
            <w:r w:rsidR="006A675E" w:rsidRPr="000A6A3D">
              <w:rPr>
                <w:i/>
                <w:iCs/>
              </w:rPr>
              <w:t xml:space="preserve">- </w:t>
            </w:r>
            <w:r w:rsidRPr="000A6A3D">
              <w:rPr>
                <w:i/>
                <w:iCs/>
              </w:rPr>
              <w:t>Khái niệm</w:t>
            </w:r>
          </w:p>
          <w:p w14:paraId="374F7DF5" w14:textId="0E69DADB" w:rsidR="00564E7A" w:rsidRPr="00B47028" w:rsidRDefault="006A675E" w:rsidP="00B47028">
            <w:pPr>
              <w:tabs>
                <w:tab w:val="left" w:leader="dot" w:pos="9498"/>
              </w:tabs>
              <w:rPr>
                <w:b/>
                <w:iCs/>
              </w:rPr>
            </w:pPr>
            <w:r w:rsidRPr="000A6A3D">
              <w:rPr>
                <w:i/>
                <w:iCs/>
              </w:rPr>
              <w:t>-</w:t>
            </w:r>
            <w:r w:rsidR="00564E7A" w:rsidRPr="000A6A3D">
              <w:rPr>
                <w:i/>
                <w:iCs/>
              </w:rPr>
              <w:t xml:space="preserve"> Bảng độ âm điện</w:t>
            </w:r>
          </w:p>
          <w:p w14:paraId="7F9FFE43" w14:textId="11198FA2" w:rsidR="00564E7A" w:rsidRPr="00B47028" w:rsidRDefault="006A675E" w:rsidP="00B47028">
            <w:pPr>
              <w:tabs>
                <w:tab w:val="left" w:leader="dot" w:pos="9498"/>
              </w:tabs>
              <w:rPr>
                <w:b/>
              </w:rPr>
            </w:pPr>
            <w:r w:rsidRPr="00B47028">
              <w:rPr>
                <w:b/>
              </w:rPr>
              <w:t>5.</w:t>
            </w:r>
            <w:r w:rsidR="00564E7A" w:rsidRPr="00B47028">
              <w:rPr>
                <w:b/>
              </w:rPr>
              <w:t>2. Hóa trị của các nguyên tố</w:t>
            </w:r>
          </w:p>
          <w:p w14:paraId="37EA3D83" w14:textId="7519D537" w:rsidR="00564E7A" w:rsidRPr="00B47028" w:rsidRDefault="006A675E" w:rsidP="00B47028">
            <w:pPr>
              <w:tabs>
                <w:tab w:val="left" w:leader="dot" w:pos="9498"/>
              </w:tabs>
              <w:rPr>
                <w:b/>
              </w:rPr>
            </w:pPr>
            <w:r w:rsidRPr="00B47028">
              <w:rPr>
                <w:b/>
              </w:rPr>
              <w:t>5.</w:t>
            </w:r>
            <w:r w:rsidR="00564E7A" w:rsidRPr="00B47028">
              <w:rPr>
                <w:b/>
              </w:rPr>
              <w:t>3. Oxit và hóa trị của các nguyên tố nhóm A thuộc cùng chu kì</w:t>
            </w:r>
          </w:p>
          <w:p w14:paraId="30469718" w14:textId="080E25B7" w:rsidR="00564E7A" w:rsidRPr="00B47028" w:rsidRDefault="003C3D12" w:rsidP="00B47028">
            <w:pPr>
              <w:tabs>
                <w:tab w:val="left" w:leader="dot" w:pos="9498"/>
              </w:tabs>
              <w:rPr>
                <w:b/>
              </w:rPr>
            </w:pPr>
            <w:r w:rsidRPr="00B47028">
              <w:rPr>
                <w:b/>
              </w:rPr>
              <w:t>5.</w:t>
            </w:r>
            <w:r w:rsidR="00564E7A" w:rsidRPr="00B47028">
              <w:rPr>
                <w:b/>
              </w:rPr>
              <w:t>4. Định luật tuần hoàn</w:t>
            </w:r>
          </w:p>
          <w:p w14:paraId="1F1F38A8" w14:textId="4CA57A5B" w:rsidR="00564E7A" w:rsidRPr="000A6A3D" w:rsidRDefault="003C3D12" w:rsidP="000A6A3D">
            <w:pPr>
              <w:tabs>
                <w:tab w:val="left" w:leader="dot" w:pos="9498"/>
              </w:tabs>
              <w:rPr>
                <w:b/>
                <w:bCs/>
              </w:rPr>
            </w:pPr>
            <w:r w:rsidRPr="000A6A3D">
              <w:rPr>
                <w:b/>
                <w:bCs/>
              </w:rPr>
              <w:t>6</w:t>
            </w:r>
            <w:r w:rsidR="00564E7A" w:rsidRPr="000A6A3D">
              <w:rPr>
                <w:b/>
                <w:bCs/>
              </w:rPr>
              <w:t>. Ý nghĩa của bảng tuần hoàn của các nguyên tố hóa học</w:t>
            </w:r>
          </w:p>
          <w:p w14:paraId="0BCD3CB5" w14:textId="31E8870B" w:rsidR="00564E7A" w:rsidRPr="000A6A3D" w:rsidRDefault="00123225" w:rsidP="000A6A3D">
            <w:pPr>
              <w:tabs>
                <w:tab w:val="left" w:leader="dot" w:pos="9498"/>
              </w:tabs>
              <w:ind w:left="61"/>
              <w:rPr>
                <w:b/>
                <w:i/>
                <w:iCs/>
              </w:rPr>
            </w:pPr>
            <w:r w:rsidRPr="000A6A3D">
              <w:t>6.</w:t>
            </w:r>
            <w:r w:rsidR="00564E7A" w:rsidRPr="000A6A3D">
              <w:t xml:space="preserve">1. </w:t>
            </w:r>
            <w:r w:rsidR="00564E7A" w:rsidRPr="000A6A3D">
              <w:rPr>
                <w:iCs/>
              </w:rPr>
              <w:t xml:space="preserve">Quan hệ giữa vị trí của nguyên tố và cấu tạo nguyên tử </w:t>
            </w:r>
          </w:p>
          <w:p w14:paraId="5B9E9DA8" w14:textId="2A6586F8" w:rsidR="00564E7A" w:rsidRPr="000A6A3D" w:rsidRDefault="00123225" w:rsidP="000A6A3D">
            <w:pPr>
              <w:tabs>
                <w:tab w:val="left" w:leader="dot" w:pos="9498"/>
              </w:tabs>
              <w:ind w:left="61"/>
              <w:rPr>
                <w:b/>
                <w:i/>
                <w:iCs/>
              </w:rPr>
            </w:pPr>
            <w:r w:rsidRPr="000A6A3D">
              <w:t>6.</w:t>
            </w:r>
            <w:r w:rsidR="00564E7A" w:rsidRPr="000A6A3D">
              <w:t xml:space="preserve">2. </w:t>
            </w:r>
            <w:r w:rsidR="00564E7A" w:rsidRPr="000A6A3D">
              <w:rPr>
                <w:iCs/>
              </w:rPr>
              <w:t>Quan hệ giữa vị trí và tính chất của nguyên tố</w:t>
            </w:r>
          </w:p>
          <w:p w14:paraId="5B3D4684" w14:textId="1C4A5F59" w:rsidR="00427579" w:rsidRPr="000A6A3D" w:rsidRDefault="00123225" w:rsidP="000A6A3D">
            <w:pPr>
              <w:tabs>
                <w:tab w:val="left" w:leader="dot" w:pos="9498"/>
              </w:tabs>
              <w:rPr>
                <w:lang w:val="nb-NO"/>
              </w:rPr>
            </w:pPr>
            <w:r w:rsidRPr="000A6A3D">
              <w:t xml:space="preserve"> 6.</w:t>
            </w:r>
            <w:r w:rsidR="00564E7A" w:rsidRPr="000A6A3D">
              <w:t xml:space="preserve">3. </w:t>
            </w:r>
            <w:r w:rsidR="00564E7A" w:rsidRPr="000A6A3D">
              <w:rPr>
                <w:iCs/>
              </w:rPr>
              <w:t>So sánh tính chất hóa học của một nguyên tố với các nguyên tố lân cận.</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8C7291E" w14:textId="77777777" w:rsidR="00427579" w:rsidRPr="000A6A3D" w:rsidRDefault="00427579" w:rsidP="000A6A3D">
            <w:pPr>
              <w:rPr>
                <w:lang w:val="nb-NO"/>
              </w:rPr>
            </w:pPr>
          </w:p>
          <w:p w14:paraId="6B8144B4" w14:textId="77777777" w:rsidR="00427579" w:rsidRPr="000A6A3D" w:rsidRDefault="00427579" w:rsidP="000A6A3D">
            <w:pPr>
              <w:rPr>
                <w:lang w:val="nb-NO"/>
              </w:rPr>
            </w:pPr>
          </w:p>
          <w:p w14:paraId="5935A14E" w14:textId="77777777" w:rsidR="00427579" w:rsidRPr="000A6A3D" w:rsidRDefault="00427579" w:rsidP="000A6A3D">
            <w:pPr>
              <w:rPr>
                <w:lang w:val="nb-NO"/>
              </w:rPr>
            </w:pPr>
          </w:p>
          <w:p w14:paraId="797A072C" w14:textId="77777777" w:rsidR="00427579" w:rsidRPr="000A6A3D" w:rsidRDefault="00427579" w:rsidP="000A6A3D">
            <w:pPr>
              <w:rPr>
                <w:lang w:val="de-DE"/>
              </w:rPr>
            </w:pPr>
            <w:r w:rsidRPr="000A6A3D">
              <w:rPr>
                <w:lang w:val="de-DE"/>
              </w:rPr>
              <w:t>Giảng viên trình bày, giải thích nội dung bằng lời và cho thí dụ hình ảnh minh họa.</w:t>
            </w:r>
          </w:p>
          <w:p w14:paraId="59721B05" w14:textId="77777777" w:rsidR="00427579" w:rsidRPr="000A6A3D" w:rsidRDefault="00427579" w:rsidP="000A6A3D">
            <w:pPr>
              <w:rPr>
                <w:lang w:val="nb-NO"/>
              </w:rPr>
            </w:pPr>
          </w:p>
          <w:p w14:paraId="0983685C" w14:textId="77777777" w:rsidR="00427579" w:rsidRPr="000A6A3D" w:rsidRDefault="00427579" w:rsidP="000A6A3D">
            <w:pPr>
              <w:rPr>
                <w:lang w:val="nb-NO"/>
              </w:rPr>
            </w:pPr>
            <w:r w:rsidRPr="000A6A3D">
              <w:rPr>
                <w:lang w:val="nb-NO"/>
              </w:rPr>
              <w:t>GV nêu câu hỏi.</w:t>
            </w:r>
          </w:p>
          <w:p w14:paraId="11474739" w14:textId="77777777" w:rsidR="00427579" w:rsidRPr="000A6A3D" w:rsidRDefault="00427579" w:rsidP="000A6A3D">
            <w:pPr>
              <w:rPr>
                <w:lang w:val="nb-NO"/>
              </w:rPr>
            </w:pPr>
          </w:p>
          <w:p w14:paraId="76841937" w14:textId="77777777" w:rsidR="00427579" w:rsidRPr="000A6A3D" w:rsidRDefault="00427579" w:rsidP="000A6A3D">
            <w:pPr>
              <w:rPr>
                <w:lang w:val="nb-NO"/>
              </w:rPr>
            </w:pPr>
          </w:p>
          <w:p w14:paraId="44C84612" w14:textId="77777777" w:rsidR="00427579" w:rsidRPr="000A6A3D" w:rsidRDefault="00427579" w:rsidP="000A6A3D">
            <w:pPr>
              <w:rPr>
                <w:lang w:val="nb-NO"/>
              </w:rPr>
            </w:pPr>
          </w:p>
          <w:p w14:paraId="5234FA61" w14:textId="77777777" w:rsidR="00427579" w:rsidRPr="000A6A3D" w:rsidRDefault="00427579" w:rsidP="000A6A3D">
            <w:pPr>
              <w:rPr>
                <w:lang w:val="nb-NO"/>
              </w:rPr>
            </w:pPr>
          </w:p>
          <w:p w14:paraId="55762CE9" w14:textId="77777777" w:rsidR="00427579" w:rsidRPr="000A6A3D" w:rsidRDefault="00427579" w:rsidP="000A6A3D">
            <w:pPr>
              <w:rPr>
                <w:lang w:val="nb-NO"/>
              </w:rPr>
            </w:pPr>
          </w:p>
          <w:p w14:paraId="31A5C009" w14:textId="77777777" w:rsidR="00427579" w:rsidRPr="000A6A3D" w:rsidRDefault="00427579" w:rsidP="000A6A3D">
            <w:pPr>
              <w:rPr>
                <w:lang w:val="nb-NO"/>
              </w:rPr>
            </w:pPr>
          </w:p>
          <w:p w14:paraId="3EC4E77F" w14:textId="77777777" w:rsidR="00427579" w:rsidRPr="000A6A3D" w:rsidRDefault="00427579" w:rsidP="000A6A3D">
            <w:pPr>
              <w:rPr>
                <w:lang w:val="nb-NO"/>
              </w:rPr>
            </w:pPr>
          </w:p>
          <w:p w14:paraId="22F1BEE4" w14:textId="77777777" w:rsidR="00427579" w:rsidRPr="000A6A3D" w:rsidRDefault="00427579" w:rsidP="000A6A3D">
            <w:pPr>
              <w:rPr>
                <w:lang w:val="nb-NO"/>
              </w:rPr>
            </w:pPr>
          </w:p>
          <w:p w14:paraId="2F34FCCF" w14:textId="77777777" w:rsidR="00427579" w:rsidRPr="000A6A3D" w:rsidRDefault="00427579" w:rsidP="000A6A3D">
            <w:pPr>
              <w:rPr>
                <w:lang w:val="nb-NO"/>
              </w:rPr>
            </w:pPr>
          </w:p>
          <w:p w14:paraId="1ED34BB8" w14:textId="77777777" w:rsidR="00427579" w:rsidRPr="000A6A3D" w:rsidRDefault="00427579" w:rsidP="000A6A3D">
            <w:pPr>
              <w:rPr>
                <w:lang w:val="nb-NO"/>
              </w:rPr>
            </w:pPr>
          </w:p>
          <w:p w14:paraId="2B0CA65D" w14:textId="77777777" w:rsidR="00427579" w:rsidRPr="000A6A3D" w:rsidRDefault="00427579" w:rsidP="000A6A3D">
            <w:pPr>
              <w:rPr>
                <w:lang w:val="nb-NO"/>
              </w:rPr>
            </w:pPr>
          </w:p>
          <w:p w14:paraId="7F2EDA82" w14:textId="77777777" w:rsidR="00E817DA" w:rsidRDefault="00E817DA" w:rsidP="00E817DA">
            <w:pPr>
              <w:spacing w:line="276" w:lineRule="auto"/>
              <w:rPr>
                <w:lang w:val="nb-NO"/>
              </w:rPr>
            </w:pPr>
            <w:r w:rsidRPr="00CB6D3A">
              <w:rPr>
                <w:lang w:val="nb-NO"/>
              </w:rPr>
              <w:t>GV nêu câu hỏi</w:t>
            </w:r>
          </w:p>
          <w:p w14:paraId="1F57136E" w14:textId="77777777" w:rsidR="00427579" w:rsidRPr="000A6A3D" w:rsidRDefault="00427579" w:rsidP="000A6A3D">
            <w:pPr>
              <w:rPr>
                <w:lang w:val="nb-NO"/>
              </w:rPr>
            </w:pPr>
          </w:p>
          <w:p w14:paraId="6A912E09" w14:textId="77777777" w:rsidR="00427579" w:rsidRPr="000A6A3D" w:rsidRDefault="00427579" w:rsidP="000A6A3D">
            <w:pPr>
              <w:rPr>
                <w:lang w:val="nb-NO"/>
              </w:rPr>
            </w:pPr>
          </w:p>
          <w:p w14:paraId="5EA00F9F" w14:textId="77777777" w:rsidR="00427579" w:rsidRPr="000A6A3D" w:rsidRDefault="00427579" w:rsidP="000A6A3D">
            <w:pPr>
              <w:rPr>
                <w:lang w:val="nb-NO"/>
              </w:rPr>
            </w:pPr>
          </w:p>
          <w:p w14:paraId="3D84265F" w14:textId="77777777" w:rsidR="00427579" w:rsidRPr="000A6A3D" w:rsidRDefault="00427579" w:rsidP="000A6A3D">
            <w:pPr>
              <w:rPr>
                <w:lang w:val="nb-NO"/>
              </w:rPr>
            </w:pPr>
          </w:p>
          <w:p w14:paraId="11C0DBAA" w14:textId="77777777" w:rsidR="00427579" w:rsidRPr="000A6A3D" w:rsidRDefault="00427579" w:rsidP="000A6A3D">
            <w:pPr>
              <w:rPr>
                <w:lang w:val="nb-NO"/>
              </w:rPr>
            </w:pPr>
          </w:p>
          <w:p w14:paraId="2EB7B15F" w14:textId="77777777" w:rsidR="00427579" w:rsidRPr="000A6A3D" w:rsidRDefault="00427579" w:rsidP="000A6A3D">
            <w:pPr>
              <w:rPr>
                <w:lang w:val="nb-NO"/>
              </w:rPr>
            </w:pPr>
          </w:p>
          <w:p w14:paraId="581C4E38" w14:textId="77777777" w:rsidR="00427579" w:rsidRPr="000A6A3D" w:rsidRDefault="00427579" w:rsidP="000A6A3D">
            <w:pPr>
              <w:rPr>
                <w:lang w:val="nb-NO"/>
              </w:rPr>
            </w:pPr>
          </w:p>
          <w:p w14:paraId="27198C0C" w14:textId="77777777" w:rsidR="00E817DA" w:rsidRDefault="00E817DA" w:rsidP="000A6A3D">
            <w:pPr>
              <w:rPr>
                <w:lang w:val="de-DE"/>
              </w:rPr>
            </w:pPr>
          </w:p>
          <w:p w14:paraId="50F1A9D6" w14:textId="72973B6F" w:rsidR="00427579" w:rsidRPr="000A6A3D" w:rsidRDefault="00427579" w:rsidP="000A6A3D">
            <w:pPr>
              <w:rPr>
                <w:lang w:val="de-DE"/>
              </w:rPr>
            </w:pPr>
            <w:r w:rsidRPr="000A6A3D">
              <w:rPr>
                <w:lang w:val="de-DE"/>
              </w:rPr>
              <w:t>Giảng viên trình bày, giải thích nội dung bằng lời và cho thí dụ minh họa.</w:t>
            </w:r>
          </w:p>
          <w:p w14:paraId="620D5B5E" w14:textId="77777777" w:rsidR="00427579" w:rsidRPr="000A6A3D" w:rsidRDefault="00427579" w:rsidP="000A6A3D">
            <w:pPr>
              <w:rPr>
                <w:lang w:val="nb-NO"/>
              </w:rPr>
            </w:pPr>
          </w:p>
          <w:p w14:paraId="3577232E" w14:textId="77777777" w:rsidR="00427579" w:rsidRPr="000A6A3D" w:rsidRDefault="00427579" w:rsidP="000A6A3D">
            <w:pPr>
              <w:rPr>
                <w:lang w:val="nb-NO"/>
              </w:rPr>
            </w:pPr>
          </w:p>
          <w:p w14:paraId="368D631E" w14:textId="77777777" w:rsidR="00427579" w:rsidRPr="000A6A3D" w:rsidRDefault="00427579" w:rsidP="000A6A3D">
            <w:pPr>
              <w:rPr>
                <w:lang w:val="nb-NO"/>
              </w:rPr>
            </w:pPr>
          </w:p>
          <w:p w14:paraId="1838307B" w14:textId="2449F311" w:rsidR="00427579" w:rsidRPr="000A6A3D" w:rsidRDefault="00427579" w:rsidP="000A6A3D">
            <w:pPr>
              <w:rPr>
                <w:lang w:val="nb-NO"/>
              </w:rPr>
            </w:pPr>
            <w:r w:rsidRPr="000A6A3D">
              <w:rPr>
                <w:lang w:val="nb-NO"/>
              </w:rPr>
              <w:t xml:space="preserve"> </w:t>
            </w:r>
          </w:p>
          <w:p w14:paraId="3EA89D79" w14:textId="77777777" w:rsidR="00427579" w:rsidRPr="000A6A3D" w:rsidRDefault="00427579" w:rsidP="000A6A3D">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5AE0D09" w14:textId="77777777" w:rsidR="00427579" w:rsidRPr="000A6A3D" w:rsidRDefault="00427579" w:rsidP="000A6A3D">
            <w:pPr>
              <w:rPr>
                <w:lang w:val="nb-NO"/>
              </w:rPr>
            </w:pPr>
          </w:p>
          <w:p w14:paraId="6137098E" w14:textId="77777777" w:rsidR="00427579" w:rsidRPr="000A6A3D" w:rsidRDefault="00427579" w:rsidP="000A6A3D">
            <w:pPr>
              <w:rPr>
                <w:lang w:val="nb-NO"/>
              </w:rPr>
            </w:pPr>
          </w:p>
          <w:p w14:paraId="17766D05" w14:textId="77777777" w:rsidR="00427579" w:rsidRPr="000A6A3D" w:rsidRDefault="00427579" w:rsidP="000A6A3D">
            <w:pPr>
              <w:rPr>
                <w:lang w:val="nb-NO"/>
              </w:rPr>
            </w:pPr>
          </w:p>
          <w:p w14:paraId="354129E4" w14:textId="77777777" w:rsidR="00427579" w:rsidRPr="000A6A3D" w:rsidRDefault="00427579" w:rsidP="000A6A3D">
            <w:pPr>
              <w:rPr>
                <w:lang w:val="nb-NO"/>
              </w:rPr>
            </w:pPr>
            <w:r w:rsidRPr="000A6A3D">
              <w:rPr>
                <w:lang w:val="nb-NO"/>
              </w:rPr>
              <w:t>HS theo dõi, ghi bài.</w:t>
            </w:r>
          </w:p>
          <w:p w14:paraId="1FF0D7D6" w14:textId="77777777" w:rsidR="00427579" w:rsidRPr="000A6A3D" w:rsidRDefault="00427579" w:rsidP="000A6A3D">
            <w:pPr>
              <w:rPr>
                <w:lang w:val="nb-NO"/>
              </w:rPr>
            </w:pPr>
          </w:p>
          <w:p w14:paraId="7594F592" w14:textId="77777777" w:rsidR="00427579" w:rsidRPr="000A6A3D" w:rsidRDefault="00427579" w:rsidP="000A6A3D">
            <w:pPr>
              <w:rPr>
                <w:lang w:val="nb-NO"/>
              </w:rPr>
            </w:pPr>
          </w:p>
          <w:p w14:paraId="6E9DD128" w14:textId="77777777" w:rsidR="00427579" w:rsidRPr="000A6A3D" w:rsidRDefault="00427579" w:rsidP="000A6A3D">
            <w:pPr>
              <w:rPr>
                <w:lang w:val="nb-NO"/>
              </w:rPr>
            </w:pPr>
          </w:p>
          <w:p w14:paraId="0DF22FBA" w14:textId="77777777" w:rsidR="00E817DA" w:rsidRDefault="00E817DA" w:rsidP="000A6A3D">
            <w:pPr>
              <w:rPr>
                <w:lang w:val="nb-NO"/>
              </w:rPr>
            </w:pPr>
          </w:p>
          <w:p w14:paraId="376DD3C2" w14:textId="53F8E190" w:rsidR="00427579" w:rsidRPr="000A6A3D" w:rsidRDefault="00427579" w:rsidP="000A6A3D">
            <w:pPr>
              <w:rPr>
                <w:lang w:val="nb-NO"/>
              </w:rPr>
            </w:pPr>
            <w:r w:rsidRPr="000A6A3D">
              <w:rPr>
                <w:lang w:val="nb-NO"/>
              </w:rPr>
              <w:t>HS t</w:t>
            </w:r>
            <w:r w:rsidRPr="000A6A3D">
              <w:rPr>
                <w:lang w:val="de-DE"/>
              </w:rPr>
              <w:t>rả lời các câu hỏi.</w:t>
            </w:r>
          </w:p>
          <w:p w14:paraId="0B61866E" w14:textId="77777777" w:rsidR="00427579" w:rsidRPr="000A6A3D" w:rsidRDefault="00427579" w:rsidP="000A6A3D">
            <w:pPr>
              <w:rPr>
                <w:lang w:val="nb-NO"/>
              </w:rPr>
            </w:pPr>
          </w:p>
          <w:p w14:paraId="376EF258" w14:textId="77777777" w:rsidR="00427579" w:rsidRPr="000A6A3D" w:rsidRDefault="00427579" w:rsidP="000A6A3D">
            <w:pPr>
              <w:rPr>
                <w:lang w:val="nb-NO"/>
              </w:rPr>
            </w:pPr>
          </w:p>
          <w:p w14:paraId="3653DF47" w14:textId="77777777" w:rsidR="00427579" w:rsidRPr="000A6A3D" w:rsidRDefault="00427579" w:rsidP="000A6A3D">
            <w:pPr>
              <w:rPr>
                <w:lang w:val="nb-NO"/>
              </w:rPr>
            </w:pPr>
          </w:p>
          <w:p w14:paraId="4AA9814E" w14:textId="77777777" w:rsidR="00427579" w:rsidRPr="000A6A3D" w:rsidRDefault="00427579" w:rsidP="000A6A3D">
            <w:pPr>
              <w:rPr>
                <w:lang w:val="nb-NO"/>
              </w:rPr>
            </w:pPr>
          </w:p>
          <w:p w14:paraId="63D2775C" w14:textId="77777777" w:rsidR="00427579" w:rsidRPr="000A6A3D" w:rsidRDefault="00427579" w:rsidP="000A6A3D">
            <w:pPr>
              <w:rPr>
                <w:lang w:val="nb-NO"/>
              </w:rPr>
            </w:pPr>
          </w:p>
          <w:p w14:paraId="1C39DF16" w14:textId="77777777" w:rsidR="00427579" w:rsidRPr="000A6A3D" w:rsidRDefault="00427579" w:rsidP="000A6A3D">
            <w:pPr>
              <w:rPr>
                <w:lang w:val="nb-NO"/>
              </w:rPr>
            </w:pPr>
          </w:p>
          <w:p w14:paraId="73302096" w14:textId="77777777" w:rsidR="00427579" w:rsidRPr="000A6A3D" w:rsidRDefault="00427579" w:rsidP="000A6A3D">
            <w:pPr>
              <w:rPr>
                <w:lang w:val="nb-NO"/>
              </w:rPr>
            </w:pPr>
          </w:p>
          <w:p w14:paraId="185F1348" w14:textId="77777777" w:rsidR="00427579" w:rsidRPr="000A6A3D" w:rsidRDefault="00427579" w:rsidP="000A6A3D">
            <w:pPr>
              <w:rPr>
                <w:lang w:val="nb-NO"/>
              </w:rPr>
            </w:pPr>
          </w:p>
          <w:p w14:paraId="12735D24" w14:textId="77777777" w:rsidR="00427579" w:rsidRPr="000A6A3D" w:rsidRDefault="00427579" w:rsidP="000A6A3D">
            <w:pPr>
              <w:rPr>
                <w:lang w:val="nb-NO"/>
              </w:rPr>
            </w:pPr>
          </w:p>
          <w:p w14:paraId="6EC8F974" w14:textId="77777777" w:rsidR="00427579" w:rsidRPr="000A6A3D" w:rsidRDefault="00427579" w:rsidP="000A6A3D">
            <w:pPr>
              <w:rPr>
                <w:lang w:val="nb-NO"/>
              </w:rPr>
            </w:pPr>
          </w:p>
          <w:p w14:paraId="2F16CD01" w14:textId="75FB5BCE" w:rsidR="00427579" w:rsidRPr="000A6A3D" w:rsidRDefault="00E817DA" w:rsidP="000A6A3D">
            <w:pPr>
              <w:rPr>
                <w:lang w:val="nb-NO"/>
              </w:rPr>
            </w:pPr>
            <w:r>
              <w:rPr>
                <w:lang w:val="nb-NO"/>
              </w:rPr>
              <w:t>HS trả lời câu hỏi</w:t>
            </w:r>
          </w:p>
          <w:p w14:paraId="18C36E91" w14:textId="77777777" w:rsidR="00427579" w:rsidRPr="000A6A3D" w:rsidRDefault="00427579" w:rsidP="000A6A3D">
            <w:pPr>
              <w:rPr>
                <w:lang w:val="nb-NO"/>
              </w:rPr>
            </w:pPr>
          </w:p>
          <w:p w14:paraId="1C7563EE" w14:textId="77777777" w:rsidR="00427579" w:rsidRPr="000A6A3D" w:rsidRDefault="00427579" w:rsidP="000A6A3D">
            <w:pPr>
              <w:rPr>
                <w:lang w:val="nb-NO"/>
              </w:rPr>
            </w:pPr>
          </w:p>
          <w:p w14:paraId="5E875E3A" w14:textId="77777777" w:rsidR="00427579" w:rsidRPr="000A6A3D" w:rsidRDefault="00427579" w:rsidP="000A6A3D">
            <w:pPr>
              <w:rPr>
                <w:lang w:val="nb-NO"/>
              </w:rPr>
            </w:pPr>
          </w:p>
          <w:p w14:paraId="0A36BCD4" w14:textId="77777777" w:rsidR="00427579" w:rsidRPr="000A6A3D" w:rsidRDefault="00427579" w:rsidP="000A6A3D">
            <w:pPr>
              <w:rPr>
                <w:lang w:val="nb-NO"/>
              </w:rPr>
            </w:pPr>
          </w:p>
          <w:p w14:paraId="70F6B7C0" w14:textId="77777777" w:rsidR="00427579" w:rsidRPr="000A6A3D" w:rsidRDefault="00427579" w:rsidP="000A6A3D">
            <w:pPr>
              <w:rPr>
                <w:lang w:val="nb-NO"/>
              </w:rPr>
            </w:pPr>
          </w:p>
          <w:p w14:paraId="43F43D6E" w14:textId="77777777" w:rsidR="00427579" w:rsidRPr="000A6A3D" w:rsidRDefault="00427579" w:rsidP="000A6A3D">
            <w:pPr>
              <w:rPr>
                <w:lang w:val="nb-NO"/>
              </w:rPr>
            </w:pPr>
          </w:p>
          <w:p w14:paraId="0BE58865" w14:textId="77777777" w:rsidR="00427579" w:rsidRPr="000A6A3D" w:rsidRDefault="00427579" w:rsidP="000A6A3D">
            <w:pPr>
              <w:rPr>
                <w:lang w:val="nb-NO"/>
              </w:rPr>
            </w:pPr>
          </w:p>
          <w:p w14:paraId="7FAE3F96" w14:textId="77777777" w:rsidR="00427579" w:rsidRPr="000A6A3D" w:rsidRDefault="00427579" w:rsidP="000A6A3D">
            <w:pPr>
              <w:rPr>
                <w:lang w:val="nb-NO"/>
              </w:rPr>
            </w:pPr>
          </w:p>
          <w:p w14:paraId="5ACA66D6" w14:textId="77777777" w:rsidR="00427579" w:rsidRPr="000A6A3D" w:rsidRDefault="00427579" w:rsidP="000A6A3D">
            <w:pPr>
              <w:rPr>
                <w:lang w:val="nb-NO"/>
              </w:rPr>
            </w:pPr>
            <w:r w:rsidRPr="000A6A3D">
              <w:rPr>
                <w:lang w:val="nb-NO"/>
              </w:rPr>
              <w:t xml:space="preserve">HS theo dõi, ghi bài </w:t>
            </w:r>
          </w:p>
          <w:p w14:paraId="21D7F7A3" w14:textId="77777777" w:rsidR="00427579" w:rsidRPr="000A6A3D" w:rsidRDefault="00427579" w:rsidP="000A6A3D">
            <w:pPr>
              <w:rPr>
                <w:lang w:val="nb-NO"/>
              </w:rPr>
            </w:pPr>
          </w:p>
          <w:p w14:paraId="7543DE29" w14:textId="77777777" w:rsidR="00427579" w:rsidRPr="000A6A3D" w:rsidRDefault="00427579" w:rsidP="000A6A3D">
            <w:pPr>
              <w:rPr>
                <w:lang w:val="nb-NO"/>
              </w:rPr>
            </w:pPr>
          </w:p>
          <w:p w14:paraId="47AEC2B4" w14:textId="77777777" w:rsidR="00427579" w:rsidRPr="000A6A3D" w:rsidRDefault="00427579" w:rsidP="000A6A3D">
            <w:pPr>
              <w:rPr>
                <w:lang w:val="nb-NO"/>
              </w:rPr>
            </w:pPr>
          </w:p>
          <w:p w14:paraId="16705E51" w14:textId="77777777" w:rsidR="00427579" w:rsidRPr="000A6A3D" w:rsidRDefault="00427579" w:rsidP="000A6A3D">
            <w:pPr>
              <w:rPr>
                <w:lang w:val="nb-NO"/>
              </w:rPr>
            </w:pPr>
          </w:p>
          <w:p w14:paraId="6FDF049E" w14:textId="77777777" w:rsidR="00427579" w:rsidRPr="000A6A3D" w:rsidRDefault="00427579" w:rsidP="000A6A3D">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C10E45" w14:textId="77777777" w:rsidR="00427579" w:rsidRPr="000A6A3D" w:rsidRDefault="00427579" w:rsidP="000A6A3D">
            <w:pPr>
              <w:rPr>
                <w:lang w:val="nb-NO"/>
              </w:rPr>
            </w:pPr>
          </w:p>
          <w:p w14:paraId="502EC05A" w14:textId="77777777" w:rsidR="00BA3279" w:rsidRDefault="00BA3279" w:rsidP="00E55124">
            <w:pPr>
              <w:jc w:val="center"/>
              <w:rPr>
                <w:lang w:val="pt-BR"/>
              </w:rPr>
            </w:pPr>
          </w:p>
          <w:p w14:paraId="50D1EE8B" w14:textId="1787CF77" w:rsidR="00E55124" w:rsidRPr="000A6A3D" w:rsidRDefault="000D5BA5" w:rsidP="00E55124">
            <w:pPr>
              <w:jc w:val="center"/>
              <w:rPr>
                <w:lang w:val="pt-BR"/>
              </w:rPr>
            </w:pPr>
            <w:r>
              <w:rPr>
                <w:lang w:val="pt-BR"/>
              </w:rPr>
              <w:t>1</w:t>
            </w:r>
            <w:r w:rsidR="00CE0A65">
              <w:rPr>
                <w:lang w:val="pt-BR"/>
              </w:rPr>
              <w:t>0</w:t>
            </w:r>
          </w:p>
          <w:p w14:paraId="20B91FD7" w14:textId="77777777" w:rsidR="00E55124" w:rsidRPr="000A6A3D" w:rsidRDefault="00E55124" w:rsidP="00E55124">
            <w:pPr>
              <w:jc w:val="center"/>
              <w:rPr>
                <w:lang w:val="pt-BR"/>
              </w:rPr>
            </w:pPr>
            <w:r w:rsidRPr="000A6A3D">
              <w:rPr>
                <w:lang w:val="pt-BR"/>
              </w:rPr>
              <w:t>phút</w:t>
            </w:r>
          </w:p>
          <w:p w14:paraId="7E7EC92E" w14:textId="77777777" w:rsidR="00427579" w:rsidRPr="000A6A3D" w:rsidRDefault="00427579" w:rsidP="000A6A3D">
            <w:pPr>
              <w:jc w:val="center"/>
              <w:rPr>
                <w:lang w:val="pt-BR"/>
              </w:rPr>
            </w:pPr>
          </w:p>
          <w:p w14:paraId="60F8F66D" w14:textId="77777777" w:rsidR="00427579" w:rsidRPr="000A6A3D" w:rsidRDefault="00427579" w:rsidP="000A6A3D">
            <w:pPr>
              <w:jc w:val="center"/>
              <w:rPr>
                <w:lang w:val="pt-BR"/>
              </w:rPr>
            </w:pPr>
          </w:p>
          <w:p w14:paraId="4A12923B" w14:textId="77777777" w:rsidR="00427579" w:rsidRPr="000A6A3D" w:rsidRDefault="00427579" w:rsidP="000A6A3D">
            <w:pPr>
              <w:jc w:val="center"/>
              <w:rPr>
                <w:lang w:val="pt-BR"/>
              </w:rPr>
            </w:pPr>
          </w:p>
          <w:p w14:paraId="4580CB15" w14:textId="77777777" w:rsidR="00427579" w:rsidRPr="000A6A3D" w:rsidRDefault="00427579" w:rsidP="000A6A3D">
            <w:pPr>
              <w:jc w:val="center"/>
              <w:rPr>
                <w:lang w:val="pt-BR"/>
              </w:rPr>
            </w:pPr>
          </w:p>
          <w:p w14:paraId="78FBC2D0" w14:textId="77777777" w:rsidR="00427579" w:rsidRPr="000A6A3D" w:rsidRDefault="00427579" w:rsidP="000A6A3D">
            <w:pPr>
              <w:jc w:val="center"/>
              <w:rPr>
                <w:lang w:val="pt-BR"/>
              </w:rPr>
            </w:pPr>
          </w:p>
          <w:p w14:paraId="0D29F8A5" w14:textId="2BC8B611" w:rsidR="00E55124" w:rsidRPr="000A6A3D" w:rsidRDefault="00E55124" w:rsidP="00E55124">
            <w:pPr>
              <w:jc w:val="center"/>
              <w:rPr>
                <w:lang w:val="pt-BR"/>
              </w:rPr>
            </w:pPr>
            <w:r>
              <w:rPr>
                <w:lang w:val="pt-BR"/>
              </w:rPr>
              <w:t>1</w:t>
            </w:r>
            <w:r w:rsidR="008E71ED">
              <w:rPr>
                <w:lang w:val="pt-BR"/>
              </w:rPr>
              <w:t>0</w:t>
            </w:r>
          </w:p>
          <w:p w14:paraId="1E347C21" w14:textId="77777777" w:rsidR="00E55124" w:rsidRPr="000A6A3D" w:rsidRDefault="00E55124" w:rsidP="00E55124">
            <w:pPr>
              <w:jc w:val="center"/>
              <w:rPr>
                <w:lang w:val="pt-BR"/>
              </w:rPr>
            </w:pPr>
            <w:r w:rsidRPr="000A6A3D">
              <w:rPr>
                <w:lang w:val="pt-BR"/>
              </w:rPr>
              <w:t>phút</w:t>
            </w:r>
          </w:p>
          <w:p w14:paraId="6D6D8BC3" w14:textId="77777777" w:rsidR="00427579" w:rsidRPr="000A6A3D" w:rsidRDefault="00427579" w:rsidP="000A6A3D">
            <w:pPr>
              <w:jc w:val="center"/>
              <w:rPr>
                <w:lang w:val="pt-BR"/>
              </w:rPr>
            </w:pPr>
          </w:p>
          <w:p w14:paraId="1E97AEC1" w14:textId="77777777" w:rsidR="00427579" w:rsidRPr="000A6A3D" w:rsidRDefault="00427579" w:rsidP="000A6A3D">
            <w:pPr>
              <w:jc w:val="center"/>
              <w:rPr>
                <w:lang w:val="pt-BR"/>
              </w:rPr>
            </w:pPr>
          </w:p>
          <w:p w14:paraId="3C17DFC8" w14:textId="77777777" w:rsidR="00427579" w:rsidRPr="000A6A3D" w:rsidRDefault="00427579" w:rsidP="000A6A3D">
            <w:pPr>
              <w:jc w:val="center"/>
              <w:rPr>
                <w:lang w:val="pt-BR"/>
              </w:rPr>
            </w:pPr>
          </w:p>
          <w:p w14:paraId="7AF0C1F0" w14:textId="77777777" w:rsidR="00427579" w:rsidRPr="000A6A3D" w:rsidRDefault="00427579" w:rsidP="000A6A3D">
            <w:pPr>
              <w:jc w:val="center"/>
              <w:rPr>
                <w:lang w:val="pt-BR"/>
              </w:rPr>
            </w:pPr>
          </w:p>
          <w:p w14:paraId="1FDAF64D" w14:textId="10B8CAE6" w:rsidR="00E55124" w:rsidRPr="000A6A3D" w:rsidRDefault="000D5BA5" w:rsidP="00E55124">
            <w:pPr>
              <w:jc w:val="center"/>
              <w:rPr>
                <w:lang w:val="pt-BR"/>
              </w:rPr>
            </w:pPr>
            <w:r>
              <w:rPr>
                <w:lang w:val="pt-BR"/>
              </w:rPr>
              <w:t>1</w:t>
            </w:r>
            <w:r w:rsidR="008E71ED">
              <w:rPr>
                <w:lang w:val="pt-BR"/>
              </w:rPr>
              <w:t>0</w:t>
            </w:r>
          </w:p>
          <w:p w14:paraId="2E27A4AA" w14:textId="77777777" w:rsidR="00E55124" w:rsidRPr="000A6A3D" w:rsidRDefault="00E55124" w:rsidP="00E55124">
            <w:pPr>
              <w:jc w:val="center"/>
              <w:rPr>
                <w:lang w:val="pt-BR"/>
              </w:rPr>
            </w:pPr>
            <w:r w:rsidRPr="000A6A3D">
              <w:rPr>
                <w:lang w:val="pt-BR"/>
              </w:rPr>
              <w:t>phút</w:t>
            </w:r>
          </w:p>
          <w:p w14:paraId="014CFC91" w14:textId="77777777" w:rsidR="00427579" w:rsidRPr="000A6A3D" w:rsidRDefault="00427579" w:rsidP="000A6A3D">
            <w:pPr>
              <w:jc w:val="center"/>
              <w:rPr>
                <w:lang w:val="pt-BR"/>
              </w:rPr>
            </w:pPr>
          </w:p>
          <w:p w14:paraId="0181FB34" w14:textId="77777777" w:rsidR="00427579" w:rsidRPr="000A6A3D" w:rsidRDefault="00427579" w:rsidP="000A6A3D">
            <w:pPr>
              <w:jc w:val="center"/>
              <w:rPr>
                <w:lang w:val="pt-BR"/>
              </w:rPr>
            </w:pPr>
          </w:p>
          <w:p w14:paraId="728EBA07" w14:textId="77777777" w:rsidR="00427579" w:rsidRPr="000A6A3D" w:rsidRDefault="00427579" w:rsidP="000A6A3D">
            <w:pPr>
              <w:jc w:val="center"/>
              <w:rPr>
                <w:lang w:val="pt-BR"/>
              </w:rPr>
            </w:pPr>
          </w:p>
          <w:p w14:paraId="68839676" w14:textId="77777777" w:rsidR="00427579" w:rsidRPr="000A6A3D" w:rsidRDefault="00427579" w:rsidP="000A6A3D">
            <w:pPr>
              <w:jc w:val="center"/>
              <w:rPr>
                <w:lang w:val="pt-BR"/>
              </w:rPr>
            </w:pPr>
          </w:p>
          <w:p w14:paraId="0CB9F8E3" w14:textId="3E6F6D3A" w:rsidR="00B51130" w:rsidRPr="000A6A3D" w:rsidRDefault="00B51130" w:rsidP="00B51130">
            <w:pPr>
              <w:jc w:val="center"/>
              <w:rPr>
                <w:lang w:val="pt-BR"/>
              </w:rPr>
            </w:pPr>
            <w:r>
              <w:rPr>
                <w:lang w:val="pt-BR"/>
              </w:rPr>
              <w:t>1</w:t>
            </w:r>
            <w:r w:rsidR="008E71ED">
              <w:rPr>
                <w:lang w:val="pt-BR"/>
              </w:rPr>
              <w:t>0</w:t>
            </w:r>
          </w:p>
          <w:p w14:paraId="558DC24D" w14:textId="77777777" w:rsidR="00B51130" w:rsidRPr="000A6A3D" w:rsidRDefault="00B51130" w:rsidP="00B51130">
            <w:pPr>
              <w:jc w:val="center"/>
              <w:rPr>
                <w:lang w:val="pt-BR"/>
              </w:rPr>
            </w:pPr>
            <w:r w:rsidRPr="000A6A3D">
              <w:rPr>
                <w:lang w:val="pt-BR"/>
              </w:rPr>
              <w:t>phút</w:t>
            </w:r>
          </w:p>
          <w:p w14:paraId="1B301E63" w14:textId="77777777" w:rsidR="00427579" w:rsidRPr="000A6A3D" w:rsidRDefault="00427579" w:rsidP="000A6A3D">
            <w:pPr>
              <w:jc w:val="center"/>
              <w:rPr>
                <w:lang w:val="pt-BR"/>
              </w:rPr>
            </w:pPr>
          </w:p>
          <w:p w14:paraId="200A7690" w14:textId="77777777" w:rsidR="00427579" w:rsidRPr="000A6A3D" w:rsidRDefault="00427579" w:rsidP="000A6A3D">
            <w:pPr>
              <w:jc w:val="center"/>
              <w:rPr>
                <w:lang w:val="pt-BR"/>
              </w:rPr>
            </w:pPr>
          </w:p>
          <w:p w14:paraId="4C732770" w14:textId="77777777" w:rsidR="00427579" w:rsidRPr="000A6A3D" w:rsidRDefault="00427579" w:rsidP="000A6A3D">
            <w:pPr>
              <w:jc w:val="center"/>
              <w:rPr>
                <w:lang w:val="pt-BR"/>
              </w:rPr>
            </w:pPr>
          </w:p>
          <w:p w14:paraId="78BCC535" w14:textId="77777777" w:rsidR="00427579" w:rsidRPr="000A6A3D" w:rsidRDefault="00427579" w:rsidP="000A6A3D">
            <w:pPr>
              <w:jc w:val="center"/>
              <w:rPr>
                <w:lang w:val="pt-BR"/>
              </w:rPr>
            </w:pPr>
          </w:p>
          <w:p w14:paraId="0B6B83CA" w14:textId="1854C5CF" w:rsidR="00B51130" w:rsidRPr="000A6A3D" w:rsidRDefault="008E71ED" w:rsidP="00B51130">
            <w:pPr>
              <w:jc w:val="center"/>
              <w:rPr>
                <w:lang w:val="pt-BR"/>
              </w:rPr>
            </w:pPr>
            <w:r>
              <w:rPr>
                <w:lang w:val="pt-BR"/>
              </w:rPr>
              <w:t>18</w:t>
            </w:r>
          </w:p>
          <w:p w14:paraId="36AB96D4" w14:textId="77777777" w:rsidR="00B51130" w:rsidRPr="000A6A3D" w:rsidRDefault="00B51130" w:rsidP="00B51130">
            <w:pPr>
              <w:jc w:val="center"/>
              <w:rPr>
                <w:lang w:val="pt-BR"/>
              </w:rPr>
            </w:pPr>
            <w:r w:rsidRPr="000A6A3D">
              <w:rPr>
                <w:lang w:val="pt-BR"/>
              </w:rPr>
              <w:t>phút</w:t>
            </w:r>
          </w:p>
          <w:p w14:paraId="7CE67411" w14:textId="3B3A425E" w:rsidR="00B51130" w:rsidRDefault="00B51130" w:rsidP="000A6A3D">
            <w:pPr>
              <w:jc w:val="center"/>
              <w:rPr>
                <w:lang w:val="nb-NO"/>
              </w:rPr>
            </w:pPr>
          </w:p>
          <w:p w14:paraId="435B5F0A" w14:textId="77777777" w:rsidR="00B51130" w:rsidRPr="00B51130" w:rsidRDefault="00B51130" w:rsidP="00B51130">
            <w:pPr>
              <w:rPr>
                <w:lang w:val="nb-NO"/>
              </w:rPr>
            </w:pPr>
          </w:p>
          <w:p w14:paraId="49C4FB9F" w14:textId="77777777" w:rsidR="00B51130" w:rsidRPr="00B51130" w:rsidRDefault="00B51130" w:rsidP="00B51130">
            <w:pPr>
              <w:rPr>
                <w:lang w:val="nb-NO"/>
              </w:rPr>
            </w:pPr>
          </w:p>
          <w:p w14:paraId="0525C841" w14:textId="77777777" w:rsidR="00B51130" w:rsidRPr="00B51130" w:rsidRDefault="00B51130" w:rsidP="00B51130">
            <w:pPr>
              <w:rPr>
                <w:lang w:val="nb-NO"/>
              </w:rPr>
            </w:pPr>
          </w:p>
          <w:p w14:paraId="6D16071F" w14:textId="77777777" w:rsidR="00B51130" w:rsidRPr="00B51130" w:rsidRDefault="00B51130" w:rsidP="00B51130">
            <w:pPr>
              <w:rPr>
                <w:lang w:val="nb-NO"/>
              </w:rPr>
            </w:pPr>
          </w:p>
          <w:p w14:paraId="2FBE8AF3" w14:textId="77777777" w:rsidR="00B51130" w:rsidRPr="00B51130" w:rsidRDefault="00B51130" w:rsidP="00B51130">
            <w:pPr>
              <w:rPr>
                <w:lang w:val="nb-NO"/>
              </w:rPr>
            </w:pPr>
          </w:p>
          <w:p w14:paraId="6877A1FF" w14:textId="77777777" w:rsidR="00B51130" w:rsidRPr="00B51130" w:rsidRDefault="00B51130" w:rsidP="00B51130">
            <w:pPr>
              <w:rPr>
                <w:lang w:val="nb-NO"/>
              </w:rPr>
            </w:pPr>
          </w:p>
          <w:p w14:paraId="093DA2D5" w14:textId="77777777" w:rsidR="00B51130" w:rsidRPr="00B51130" w:rsidRDefault="00B51130" w:rsidP="00B51130">
            <w:pPr>
              <w:rPr>
                <w:lang w:val="nb-NO"/>
              </w:rPr>
            </w:pPr>
          </w:p>
          <w:p w14:paraId="374E7854" w14:textId="77777777" w:rsidR="00B51130" w:rsidRPr="00B51130" w:rsidRDefault="00B51130" w:rsidP="00B51130">
            <w:pPr>
              <w:rPr>
                <w:lang w:val="nb-NO"/>
              </w:rPr>
            </w:pPr>
          </w:p>
          <w:p w14:paraId="4510D5C2" w14:textId="586B0E6C" w:rsidR="00B51130" w:rsidRDefault="00B51130" w:rsidP="00B51130">
            <w:pPr>
              <w:rPr>
                <w:lang w:val="nb-NO"/>
              </w:rPr>
            </w:pPr>
          </w:p>
          <w:p w14:paraId="2E35CC78" w14:textId="72E6C5BB" w:rsidR="00B51130" w:rsidRPr="000A6A3D" w:rsidRDefault="00CE0A65" w:rsidP="00B51130">
            <w:pPr>
              <w:jc w:val="center"/>
              <w:rPr>
                <w:lang w:val="pt-BR"/>
              </w:rPr>
            </w:pPr>
            <w:r>
              <w:rPr>
                <w:lang w:val="pt-BR"/>
              </w:rPr>
              <w:t>1</w:t>
            </w:r>
            <w:r w:rsidR="008E71ED">
              <w:rPr>
                <w:lang w:val="pt-BR"/>
              </w:rPr>
              <w:t>0</w:t>
            </w:r>
          </w:p>
          <w:p w14:paraId="60F1DDCD" w14:textId="77777777" w:rsidR="00B51130" w:rsidRPr="000A6A3D" w:rsidRDefault="00B51130" w:rsidP="00B51130">
            <w:pPr>
              <w:jc w:val="center"/>
              <w:rPr>
                <w:lang w:val="pt-BR"/>
              </w:rPr>
            </w:pPr>
            <w:r w:rsidRPr="000A6A3D">
              <w:rPr>
                <w:lang w:val="pt-BR"/>
              </w:rPr>
              <w:t>phút</w:t>
            </w:r>
          </w:p>
          <w:p w14:paraId="1E153242" w14:textId="77777777" w:rsidR="00427579" w:rsidRPr="00B51130" w:rsidRDefault="00427579" w:rsidP="00B51130">
            <w:pPr>
              <w:rPr>
                <w:lang w:val="nb-NO"/>
              </w:rPr>
            </w:pPr>
          </w:p>
        </w:tc>
      </w:tr>
      <w:tr w:rsidR="00427579" w:rsidRPr="000A6A3D" w14:paraId="0D4314A7" w14:textId="77777777" w:rsidTr="004779B8">
        <w:tc>
          <w:tcPr>
            <w:tcW w:w="540" w:type="dxa"/>
            <w:tcBorders>
              <w:top w:val="single" w:sz="4" w:space="0" w:color="auto"/>
              <w:left w:val="single" w:sz="4" w:space="0" w:color="auto"/>
              <w:bottom w:val="single" w:sz="4" w:space="0" w:color="auto"/>
              <w:right w:val="single" w:sz="4" w:space="0" w:color="auto"/>
            </w:tcBorders>
            <w:shd w:val="clear" w:color="auto" w:fill="auto"/>
          </w:tcPr>
          <w:p w14:paraId="7E9FD0AC" w14:textId="77777777" w:rsidR="00427579" w:rsidRPr="000A6A3D" w:rsidRDefault="00427579"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41552B7" w14:textId="77777777" w:rsidR="00427579" w:rsidRPr="000A6A3D" w:rsidRDefault="00427579" w:rsidP="000A6A3D">
            <w:pPr>
              <w:rPr>
                <w:b/>
                <w:bCs/>
                <w:u w:val="single"/>
                <w:lang w:val="nb-NO"/>
              </w:rPr>
            </w:pPr>
            <w:r w:rsidRPr="000A6A3D">
              <w:rPr>
                <w:b/>
                <w:bCs/>
                <w:u w:val="single"/>
                <w:lang w:val="nb-NO"/>
              </w:rPr>
              <w:t>Củng cố kiến thức và kết thúc bài</w:t>
            </w:r>
          </w:p>
          <w:p w14:paraId="5113169D" w14:textId="35DA10DE" w:rsidR="00427579" w:rsidRPr="000A6A3D" w:rsidRDefault="00427579" w:rsidP="000A6A3D">
            <w:pPr>
              <w:rPr>
                <w:bCs/>
                <w:lang w:val="nb-NO"/>
              </w:rPr>
            </w:pPr>
            <w:r w:rsidRPr="000A6A3D">
              <w:rPr>
                <w:bCs/>
                <w:lang w:val="nb-NO"/>
              </w:rPr>
              <w:t xml:space="preserve">1. </w:t>
            </w:r>
            <w:r w:rsidR="002A5DE7" w:rsidRPr="000A6A3D">
              <w:rPr>
                <w:bCs/>
                <w:lang w:val="nb-NO"/>
              </w:rPr>
              <w:t>Cấu tạo của bảng tuần hoàn các nguyên tố hóa học.</w:t>
            </w:r>
          </w:p>
          <w:p w14:paraId="64576098" w14:textId="7C1F7A20" w:rsidR="00427579" w:rsidRPr="000A6A3D" w:rsidRDefault="00427579" w:rsidP="000A6A3D">
            <w:pPr>
              <w:rPr>
                <w:lang w:val="nb-NO"/>
              </w:rPr>
            </w:pPr>
            <w:r w:rsidRPr="000A6A3D">
              <w:rPr>
                <w:lang w:val="nb-NO"/>
              </w:rPr>
              <w:t xml:space="preserve">2. </w:t>
            </w:r>
            <w:r w:rsidR="002A5DE7" w:rsidRPr="000A6A3D">
              <w:rPr>
                <w:lang w:val="nb-NO"/>
              </w:rPr>
              <w:t>Sự biến đổi tuần hoàn tính chất của các nguyên tố hóa học</w:t>
            </w:r>
          </w:p>
          <w:p w14:paraId="0721A613" w14:textId="6C01A509" w:rsidR="00427579" w:rsidRPr="000A6A3D" w:rsidRDefault="00427579" w:rsidP="000A6A3D">
            <w:r w:rsidRPr="000A6A3D">
              <w:rPr>
                <w:lang w:val="vi-VN"/>
              </w:rPr>
              <w:t xml:space="preserve">3. </w:t>
            </w:r>
            <w:r w:rsidR="002A5DE7" w:rsidRPr="000A6A3D">
              <w:rPr>
                <w:lang w:val="vi-VN"/>
              </w:rPr>
              <w:t>Ý nghĩa của bảng tuần hoàn của các nguyên tố hóa học</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0ECEE3C" w14:textId="77777777" w:rsidR="00427579" w:rsidRPr="000A6A3D" w:rsidRDefault="00427579" w:rsidP="000A6A3D">
            <w:pPr>
              <w:rPr>
                <w:lang w:val="nb-NO"/>
              </w:rPr>
            </w:pPr>
          </w:p>
          <w:p w14:paraId="0C7C4AA4" w14:textId="004A9466" w:rsidR="00427579" w:rsidRPr="000A6A3D" w:rsidRDefault="00427579" w:rsidP="000A6A3D">
            <w:pPr>
              <w:rPr>
                <w:lang w:val="vi-VN"/>
              </w:rPr>
            </w:pPr>
            <w:r w:rsidRPr="000A6A3D">
              <w:rPr>
                <w:lang w:val="de-DE"/>
              </w:rPr>
              <w:t xml:space="preserve">Giảng viên trình bày tóm tắt nội dung bằng lời. </w:t>
            </w:r>
            <w:r w:rsidRPr="000A6A3D">
              <w:rPr>
                <w:lang w:val="nb-NO"/>
              </w:rPr>
              <w:t xml:space="preserve">GV hướng dẫn bài tập 1 – 5 trang </w:t>
            </w:r>
            <w:r w:rsidR="00C22F82" w:rsidRPr="000A6A3D">
              <w:rPr>
                <w:lang w:val="nb-NO"/>
              </w:rPr>
              <w:t>17-18</w:t>
            </w:r>
            <w:r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7483D10" w14:textId="77777777" w:rsidR="00427579" w:rsidRPr="000A6A3D" w:rsidRDefault="00427579" w:rsidP="000A6A3D">
            <w:pPr>
              <w:rPr>
                <w:lang w:val="nb-NO"/>
              </w:rPr>
            </w:pPr>
          </w:p>
          <w:p w14:paraId="495B4D3A" w14:textId="77777777" w:rsidR="00427579" w:rsidRPr="000A6A3D" w:rsidRDefault="00427579"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AE8FAC" w14:textId="77777777" w:rsidR="00427579" w:rsidRPr="000A6A3D" w:rsidRDefault="00427579" w:rsidP="000A6A3D">
            <w:pPr>
              <w:jc w:val="center"/>
              <w:rPr>
                <w:lang w:val="nb-NO"/>
              </w:rPr>
            </w:pPr>
          </w:p>
          <w:p w14:paraId="19CA9F04" w14:textId="1DB04C0F" w:rsidR="00427579" w:rsidRPr="000A6A3D" w:rsidRDefault="008E71ED" w:rsidP="000A6A3D">
            <w:pPr>
              <w:jc w:val="center"/>
              <w:rPr>
                <w:lang w:val="nb-NO"/>
              </w:rPr>
            </w:pPr>
            <w:r>
              <w:rPr>
                <w:lang w:val="pt-BR"/>
              </w:rPr>
              <w:t>10</w:t>
            </w:r>
            <w:r w:rsidR="00427579" w:rsidRPr="000A6A3D">
              <w:rPr>
                <w:lang w:val="pt-BR"/>
              </w:rPr>
              <w:t xml:space="preserve"> phút</w:t>
            </w:r>
          </w:p>
        </w:tc>
      </w:tr>
      <w:tr w:rsidR="00427579" w:rsidRPr="000A6A3D" w14:paraId="15301CC3" w14:textId="77777777" w:rsidTr="004779B8">
        <w:tc>
          <w:tcPr>
            <w:tcW w:w="540" w:type="dxa"/>
            <w:tcBorders>
              <w:top w:val="single" w:sz="4" w:space="0" w:color="auto"/>
              <w:left w:val="single" w:sz="4" w:space="0" w:color="auto"/>
              <w:bottom w:val="single" w:sz="4" w:space="0" w:color="auto"/>
              <w:right w:val="single" w:sz="4" w:space="0" w:color="auto"/>
            </w:tcBorders>
            <w:shd w:val="clear" w:color="auto" w:fill="auto"/>
          </w:tcPr>
          <w:p w14:paraId="617C06FC" w14:textId="77777777" w:rsidR="00427579" w:rsidRPr="000A6A3D" w:rsidRDefault="00427579"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E24D3DA" w14:textId="77777777" w:rsidR="00427579" w:rsidRPr="000A6A3D" w:rsidRDefault="00427579" w:rsidP="000A6A3D">
            <w:pPr>
              <w:rPr>
                <w:b/>
                <w:bCs/>
                <w:u w:val="single"/>
                <w:lang w:val="pt-BR"/>
              </w:rPr>
            </w:pPr>
            <w:r w:rsidRPr="000A6A3D">
              <w:rPr>
                <w:b/>
                <w:bCs/>
                <w:u w:val="single"/>
                <w:lang w:val="pt-BR"/>
              </w:rPr>
              <w:t>Hướng dẫn tự học</w:t>
            </w:r>
          </w:p>
          <w:p w14:paraId="15E03807" w14:textId="77777777" w:rsidR="00427579" w:rsidRPr="000A6A3D" w:rsidRDefault="00427579" w:rsidP="000A6A3D">
            <w:pPr>
              <w:rPr>
                <w:b/>
                <w:bCs/>
                <w:u w:val="single"/>
                <w:lang w:val="pt-BR"/>
              </w:rPr>
            </w:pPr>
          </w:p>
          <w:p w14:paraId="55D21253" w14:textId="100858FB" w:rsidR="00427579" w:rsidRPr="000A6A3D" w:rsidRDefault="00427579" w:rsidP="000A6A3D">
            <w:pPr>
              <w:rPr>
                <w:bCs/>
                <w:lang w:val="nb-NO"/>
              </w:rPr>
            </w:pPr>
            <w:r w:rsidRPr="000A6A3D">
              <w:rPr>
                <w:bCs/>
                <w:lang w:val="nb-NO"/>
              </w:rPr>
              <w:t xml:space="preserve">- Bài tập 6 - 11 trang </w:t>
            </w:r>
            <w:r w:rsidR="00C22F82" w:rsidRPr="000A6A3D">
              <w:rPr>
                <w:bCs/>
                <w:lang w:val="nb-NO"/>
              </w:rPr>
              <w:t>18</w:t>
            </w:r>
            <w:r w:rsidRPr="000A6A3D">
              <w:rPr>
                <w:bCs/>
                <w:lang w:val="nb-NO"/>
              </w:rPr>
              <w:t xml:space="preserve"> trong giáo trình. </w:t>
            </w:r>
          </w:p>
          <w:p w14:paraId="7715D350" w14:textId="71A55DDE" w:rsidR="00427579" w:rsidRPr="000A6A3D" w:rsidRDefault="00427579" w:rsidP="000A6A3D">
            <w:r w:rsidRPr="000A6A3D">
              <w:rPr>
                <w:lang w:val="pt-BR"/>
              </w:rPr>
              <w:t xml:space="preserve">- Chuẩn bị </w:t>
            </w:r>
            <w:r w:rsidRPr="000A6A3D">
              <w:rPr>
                <w:bCs/>
              </w:rPr>
              <w:t xml:space="preserve">Bài </w:t>
            </w:r>
            <w:r w:rsidR="00C22F82" w:rsidRPr="000A6A3D">
              <w:rPr>
                <w:bCs/>
              </w:rPr>
              <w:t>6</w:t>
            </w:r>
            <w:r w:rsidRPr="000A6A3D">
              <w:rPr>
                <w:bCs/>
              </w:rPr>
              <w:t xml:space="preserve">. </w:t>
            </w:r>
            <w:r w:rsidRPr="000A6A3D">
              <w:t xml:space="preserve">Ôn tập Chương </w:t>
            </w:r>
            <w:r w:rsidR="00C22F82" w:rsidRPr="000A6A3D">
              <w:t>2</w:t>
            </w:r>
          </w:p>
          <w:p w14:paraId="1B58AA1D" w14:textId="77777777" w:rsidR="00427579" w:rsidRPr="000A6A3D" w:rsidRDefault="00427579" w:rsidP="000A6A3D">
            <w:pPr>
              <w:rPr>
                <w:bCs/>
                <w:u w:val="single"/>
                <w:lang w:val="nb-NO"/>
              </w:rPr>
            </w:pPr>
          </w:p>
          <w:p w14:paraId="3382CC5D" w14:textId="77777777" w:rsidR="00427579" w:rsidRPr="000A6A3D" w:rsidRDefault="00427579" w:rsidP="000A6A3D">
            <w:pPr>
              <w:rPr>
                <w:bCs/>
                <w:u w:val="single"/>
                <w:lang w:val="nb-NO"/>
              </w:rPr>
            </w:pPr>
          </w:p>
          <w:p w14:paraId="3BE6DD9C" w14:textId="77777777" w:rsidR="00427579" w:rsidRPr="000A6A3D" w:rsidRDefault="00427579"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097B533" w14:textId="77777777" w:rsidR="00427579" w:rsidRPr="000A6A3D" w:rsidRDefault="00427579"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CFF21D7" w14:textId="77777777" w:rsidR="00427579" w:rsidRPr="000A6A3D" w:rsidRDefault="00427579"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2C21324" w14:textId="77777777" w:rsidR="00427579" w:rsidRPr="000A6A3D" w:rsidRDefault="00427579" w:rsidP="000A6A3D">
            <w:pPr>
              <w:jc w:val="center"/>
              <w:rPr>
                <w:lang w:val="pt-BR"/>
              </w:rPr>
            </w:pPr>
          </w:p>
          <w:p w14:paraId="7A652457" w14:textId="77777777" w:rsidR="00427579" w:rsidRPr="000A6A3D" w:rsidRDefault="00427579" w:rsidP="000A6A3D">
            <w:pPr>
              <w:jc w:val="center"/>
              <w:rPr>
                <w:lang w:val="pt-BR"/>
              </w:rPr>
            </w:pPr>
            <w:r w:rsidRPr="000A6A3D">
              <w:rPr>
                <w:lang w:val="pt-BR"/>
              </w:rPr>
              <w:t>2 phút</w:t>
            </w:r>
          </w:p>
        </w:tc>
      </w:tr>
    </w:tbl>
    <w:p w14:paraId="71CC21C1" w14:textId="77777777" w:rsidR="00427579" w:rsidRPr="000A6A3D" w:rsidRDefault="00427579" w:rsidP="000A6A3D">
      <w:pPr>
        <w:rPr>
          <w:lang w:val="pt-BR"/>
        </w:rPr>
      </w:pPr>
    </w:p>
    <w:tbl>
      <w:tblPr>
        <w:tblW w:w="101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121"/>
        <w:gridCol w:w="6815"/>
      </w:tblGrid>
      <w:tr w:rsidR="00427579" w:rsidRPr="000A6A3D" w14:paraId="2CACB141" w14:textId="77777777" w:rsidTr="001333C9">
        <w:trPr>
          <w:trHeight w:val="1337"/>
        </w:trPr>
        <w:tc>
          <w:tcPr>
            <w:tcW w:w="3262" w:type="dxa"/>
            <w:tcBorders>
              <w:top w:val="single" w:sz="4" w:space="0" w:color="auto"/>
              <w:left w:val="single" w:sz="4" w:space="0" w:color="auto"/>
              <w:bottom w:val="single" w:sz="4" w:space="0" w:color="auto"/>
              <w:right w:val="single" w:sz="4" w:space="0" w:color="auto"/>
            </w:tcBorders>
            <w:shd w:val="clear" w:color="auto" w:fill="auto"/>
          </w:tcPr>
          <w:p w14:paraId="3F37DCCE" w14:textId="77777777" w:rsidR="00427579" w:rsidRPr="000A6A3D" w:rsidRDefault="00427579" w:rsidP="000A6A3D">
            <w:pPr>
              <w:rPr>
                <w:u w:val="single"/>
                <w:lang w:val="pt-BR"/>
              </w:rPr>
            </w:pPr>
          </w:p>
          <w:p w14:paraId="5D1E8FB2" w14:textId="77777777" w:rsidR="00427579" w:rsidRPr="000A6A3D" w:rsidRDefault="00427579" w:rsidP="000A6A3D">
            <w:pPr>
              <w:rPr>
                <w:u w:val="single"/>
                <w:lang w:val="pt-BR"/>
              </w:rPr>
            </w:pPr>
          </w:p>
          <w:p w14:paraId="787B76BA" w14:textId="77777777" w:rsidR="00427579" w:rsidRPr="000A6A3D" w:rsidRDefault="00427579" w:rsidP="000A6A3D">
            <w:pPr>
              <w:rPr>
                <w:b/>
                <w:u w:val="single"/>
                <w:lang w:val="pt-BR"/>
              </w:rPr>
            </w:pPr>
            <w:r w:rsidRPr="000A6A3D">
              <w:rPr>
                <w:b/>
                <w:u w:val="single"/>
                <w:lang w:val="pt-BR"/>
              </w:rPr>
              <w:t xml:space="preserve">Nguồn tài liệu tham khảo </w:t>
            </w:r>
          </w:p>
        </w:tc>
        <w:tc>
          <w:tcPr>
            <w:tcW w:w="6936" w:type="dxa"/>
            <w:gridSpan w:val="2"/>
            <w:tcBorders>
              <w:top w:val="single" w:sz="4" w:space="0" w:color="auto"/>
              <w:left w:val="single" w:sz="4" w:space="0" w:color="auto"/>
              <w:bottom w:val="single" w:sz="4" w:space="0" w:color="auto"/>
              <w:right w:val="single" w:sz="4" w:space="0" w:color="auto"/>
            </w:tcBorders>
            <w:shd w:val="clear" w:color="auto" w:fill="auto"/>
          </w:tcPr>
          <w:p w14:paraId="3386C052" w14:textId="77777777" w:rsidR="00427579" w:rsidRPr="000A6A3D" w:rsidRDefault="00427579" w:rsidP="000A6A3D">
            <w:pPr>
              <w:jc w:val="both"/>
            </w:pPr>
            <w:r w:rsidRPr="000A6A3D">
              <w:t xml:space="preserve">1. </w:t>
            </w:r>
            <w:r w:rsidRPr="000A6A3D">
              <w:rPr>
                <w:i/>
                <w:iCs/>
              </w:rPr>
              <w:t xml:space="preserve">Giáo trình hóa học 1, </w:t>
            </w:r>
            <w:r w:rsidRPr="000A6A3D">
              <w:t>Trường CĐ lý tự trọng Tp. HCM, năm 2018.</w:t>
            </w:r>
          </w:p>
          <w:p w14:paraId="538CE247" w14:textId="77777777" w:rsidR="00427579" w:rsidRPr="000A6A3D" w:rsidRDefault="00427579"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5ED1AB7D" w14:textId="77777777" w:rsidR="00427579" w:rsidRPr="000A6A3D" w:rsidRDefault="00427579"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427579" w:rsidRPr="000A6A3D" w14:paraId="4FA1D203" w14:textId="77777777" w:rsidTr="0013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3383" w:type="dxa"/>
            <w:gridSpan w:val="2"/>
            <w:shd w:val="clear" w:color="auto" w:fill="auto"/>
          </w:tcPr>
          <w:p w14:paraId="3B699924" w14:textId="77777777" w:rsidR="00A963E0" w:rsidRPr="000A6A3D" w:rsidRDefault="00A963E0" w:rsidP="00A963E0">
            <w:pPr>
              <w:jc w:val="center"/>
              <w:rPr>
                <w:b/>
                <w:bCs/>
                <w:lang w:val="pt-BR"/>
              </w:rPr>
            </w:pPr>
            <w:r w:rsidRPr="000A6A3D">
              <w:rPr>
                <w:b/>
                <w:bCs/>
                <w:lang w:val="pt-BR"/>
              </w:rPr>
              <w:t xml:space="preserve">Trưởng </w:t>
            </w:r>
            <w:r>
              <w:rPr>
                <w:b/>
                <w:bCs/>
                <w:lang w:val="pt-BR"/>
              </w:rPr>
              <w:t xml:space="preserve">bộ </w:t>
            </w:r>
            <w:r w:rsidRPr="000A6A3D">
              <w:rPr>
                <w:b/>
                <w:bCs/>
                <w:lang w:val="pt-BR"/>
              </w:rPr>
              <w:t>môn</w:t>
            </w:r>
          </w:p>
          <w:p w14:paraId="34BA7022" w14:textId="1358662D" w:rsidR="00427579" w:rsidRPr="000A6A3D" w:rsidRDefault="008961A6" w:rsidP="000A6A3D">
            <w:pPr>
              <w:rPr>
                <w:b/>
                <w:bCs/>
                <w:lang w:val="vi-VN"/>
              </w:rPr>
            </w:pPr>
            <w:r>
              <w:rPr>
                <w:b/>
                <w:bCs/>
                <w:sz w:val="26"/>
                <w:szCs w:val="26"/>
              </w:rPr>
              <w:t>Phạm Thị Thu Nga</w:t>
            </w:r>
          </w:p>
          <w:p w14:paraId="6F6CA9C1" w14:textId="77777777" w:rsidR="00427579" w:rsidRPr="000A6A3D" w:rsidRDefault="00427579" w:rsidP="000A6A3D">
            <w:pPr>
              <w:rPr>
                <w:b/>
                <w:bCs/>
                <w:lang w:val="vi-VN"/>
              </w:rPr>
            </w:pPr>
          </w:p>
        </w:tc>
        <w:tc>
          <w:tcPr>
            <w:tcW w:w="6815" w:type="dxa"/>
            <w:shd w:val="clear" w:color="auto" w:fill="auto"/>
          </w:tcPr>
          <w:p w14:paraId="36B95669" w14:textId="77777777" w:rsidR="00427579" w:rsidRPr="000A6A3D" w:rsidRDefault="00427579" w:rsidP="000A6A3D">
            <w:pPr>
              <w:rPr>
                <w:lang w:val="pt-BR"/>
              </w:rPr>
            </w:pPr>
          </w:p>
          <w:p w14:paraId="42EC75DC" w14:textId="77777777" w:rsidR="005A252A" w:rsidRDefault="005A252A" w:rsidP="000A6A3D">
            <w:pPr>
              <w:jc w:val="center"/>
              <w:rPr>
                <w:i/>
                <w:lang w:val="pt-BR"/>
              </w:rPr>
            </w:pPr>
            <w:r>
              <w:rPr>
                <w:i/>
                <w:lang w:val="pt-BR"/>
              </w:rPr>
              <w:t xml:space="preserve">Tp. Hồ Chí Minh, ngày 18 tháng 10  năm 2021 </w:t>
            </w:r>
          </w:p>
          <w:p w14:paraId="17DE329C" w14:textId="2BC1BFEB" w:rsidR="00427579" w:rsidRDefault="00427579" w:rsidP="000A6A3D">
            <w:pPr>
              <w:jc w:val="center"/>
              <w:rPr>
                <w:b/>
                <w:lang w:val="pt-BR"/>
              </w:rPr>
            </w:pPr>
            <w:r w:rsidRPr="000A6A3D">
              <w:rPr>
                <w:b/>
                <w:lang w:val="pt-BR"/>
              </w:rPr>
              <w:t>Giảng viên</w:t>
            </w:r>
          </w:p>
          <w:p w14:paraId="298432E9" w14:textId="42484C89" w:rsidR="001136C5" w:rsidRPr="000A6A3D" w:rsidRDefault="001136C5" w:rsidP="000A6A3D">
            <w:pPr>
              <w:jc w:val="center"/>
              <w:rPr>
                <w:lang w:val="pt-BR"/>
              </w:rPr>
            </w:pPr>
            <w:r>
              <w:t>Trịnh Khắc Vũ</w:t>
            </w:r>
          </w:p>
        </w:tc>
      </w:tr>
    </w:tbl>
    <w:p w14:paraId="0798D1B9" w14:textId="04724A73" w:rsidR="001136C5" w:rsidRDefault="001136C5"/>
    <w:tbl>
      <w:tblPr>
        <w:tblW w:w="10198" w:type="dxa"/>
        <w:tblInd w:w="108" w:type="dxa"/>
        <w:tblLook w:val="01E0" w:firstRow="1" w:lastRow="1" w:firstColumn="1" w:lastColumn="1" w:noHBand="0" w:noVBand="0"/>
      </w:tblPr>
      <w:tblGrid>
        <w:gridCol w:w="3330"/>
        <w:gridCol w:w="6868"/>
      </w:tblGrid>
      <w:tr w:rsidR="001333C9" w:rsidRPr="000A6A3D" w14:paraId="26B5D0A4" w14:textId="77777777" w:rsidTr="001333C9">
        <w:tc>
          <w:tcPr>
            <w:tcW w:w="3330" w:type="dxa"/>
            <w:shd w:val="clear" w:color="auto" w:fill="auto"/>
          </w:tcPr>
          <w:p w14:paraId="12867DCE" w14:textId="6AACF0A5" w:rsidR="001333C9" w:rsidRPr="000A6A3D" w:rsidRDefault="001333C9" w:rsidP="000A6A3D">
            <w:pPr>
              <w:rPr>
                <w:lang w:val="pt-BR"/>
              </w:rPr>
            </w:pPr>
            <w:r w:rsidRPr="000A6A3D">
              <w:br w:type="page"/>
            </w:r>
            <w:r w:rsidRPr="000A6A3D">
              <w:rPr>
                <w:lang w:val="pt-BR"/>
              </w:rPr>
              <w:t>Giáo án số:  0</w:t>
            </w:r>
            <w:r w:rsidR="00CB428C">
              <w:rPr>
                <w:lang w:val="pt-BR"/>
              </w:rPr>
              <w:t>4</w:t>
            </w:r>
          </w:p>
        </w:tc>
        <w:tc>
          <w:tcPr>
            <w:tcW w:w="6868" w:type="dxa"/>
            <w:shd w:val="clear" w:color="auto" w:fill="auto"/>
          </w:tcPr>
          <w:p w14:paraId="76A3009F" w14:textId="77777777" w:rsidR="00CB428C" w:rsidRPr="000A6A3D" w:rsidRDefault="00CB428C" w:rsidP="00CB428C">
            <w:r w:rsidRPr="000A6A3D">
              <w:t xml:space="preserve">Thời gian thực hiện: </w:t>
            </w:r>
            <w:r>
              <w:t>2</w:t>
            </w:r>
            <w:r w:rsidRPr="000A6A3D">
              <w:t xml:space="preserve"> tiết</w:t>
            </w:r>
          </w:p>
          <w:p w14:paraId="665BCB45" w14:textId="77777777" w:rsidR="00CB428C" w:rsidRPr="000A6A3D" w:rsidRDefault="00CB428C" w:rsidP="00CB428C">
            <w:pPr>
              <w:tabs>
                <w:tab w:val="right" w:leader="dot" w:pos="3331"/>
              </w:tabs>
            </w:pPr>
            <w:r w:rsidRPr="000A6A3D">
              <w:t xml:space="preserve">Tên chương: </w:t>
            </w:r>
            <w:r w:rsidRPr="000A6A3D">
              <w:rPr>
                <w:b/>
                <w:bCs/>
              </w:rPr>
              <w:t xml:space="preserve">CHƯƠNG 1:  </w:t>
            </w:r>
            <w:r w:rsidRPr="000A6A3D">
              <w:rPr>
                <w:b/>
              </w:rPr>
              <w:t>NGUYÊN TỬ</w:t>
            </w:r>
          </w:p>
          <w:p w14:paraId="6A920B7A" w14:textId="368838E3" w:rsidR="00CB428C" w:rsidRPr="000A6A3D" w:rsidRDefault="00CB428C" w:rsidP="00CB428C">
            <w:r w:rsidRPr="000A6A3D">
              <w:t xml:space="preserve">Thực hiện ngày    </w:t>
            </w:r>
            <w:r>
              <w:t xml:space="preserve">  </w:t>
            </w:r>
            <w:r w:rsidR="005A252A">
              <w:t>25</w:t>
            </w:r>
            <w:r>
              <w:t xml:space="preserve">   </w:t>
            </w:r>
            <w:r w:rsidRPr="000A6A3D">
              <w:t xml:space="preserve">tháng     </w:t>
            </w:r>
            <w:r>
              <w:t xml:space="preserve">     </w:t>
            </w:r>
            <w:r w:rsidR="005A252A">
              <w:t>10</w:t>
            </w:r>
            <w:r>
              <w:t xml:space="preserve">   </w:t>
            </w:r>
            <w:r w:rsidRPr="000A6A3D">
              <w:t>năm 2</w:t>
            </w:r>
            <w:r w:rsidR="005A252A">
              <w:t>021</w:t>
            </w:r>
          </w:p>
          <w:p w14:paraId="16D93AEA" w14:textId="77777777" w:rsidR="001333C9" w:rsidRPr="000A6A3D" w:rsidRDefault="001333C9" w:rsidP="000A6A3D"/>
        </w:tc>
      </w:tr>
    </w:tbl>
    <w:p w14:paraId="2811EECF" w14:textId="485F75D3" w:rsidR="008619A1" w:rsidRPr="000A6A3D" w:rsidRDefault="008619A1" w:rsidP="000A6A3D">
      <w:pPr>
        <w:rPr>
          <w:lang w:val="it-IT"/>
        </w:rPr>
      </w:pPr>
      <w:r w:rsidRPr="000A6A3D">
        <w:rPr>
          <w:lang w:val="it-IT"/>
        </w:rPr>
        <w:t xml:space="preserve">Tên bài: </w:t>
      </w:r>
      <w:r w:rsidRPr="000A6A3D">
        <w:rPr>
          <w:lang w:val="it-IT"/>
        </w:rPr>
        <w:tab/>
      </w:r>
      <w:r w:rsidRPr="000A6A3D">
        <w:rPr>
          <w:lang w:val="it-IT"/>
        </w:rPr>
        <w:tab/>
      </w:r>
      <w:r w:rsidR="006058B3">
        <w:rPr>
          <w:lang w:val="it-IT"/>
        </w:rPr>
        <w:tab/>
      </w:r>
      <w:r w:rsidR="006058B3">
        <w:rPr>
          <w:lang w:val="it-IT"/>
        </w:rPr>
        <w:tab/>
      </w:r>
      <w:r w:rsidRPr="000A6A3D">
        <w:rPr>
          <w:b/>
          <w:i/>
        </w:rPr>
        <w:t xml:space="preserve">Bài </w:t>
      </w:r>
      <w:r w:rsidR="00CB428C">
        <w:rPr>
          <w:b/>
          <w:i/>
        </w:rPr>
        <w:t>4</w:t>
      </w:r>
      <w:r w:rsidRPr="000A6A3D">
        <w:rPr>
          <w:b/>
          <w:i/>
        </w:rPr>
        <w:t xml:space="preserve">: </w:t>
      </w:r>
      <w:r w:rsidRPr="000A6A3D">
        <w:rPr>
          <w:b/>
        </w:rPr>
        <w:t xml:space="preserve">Ôn tập Chương </w:t>
      </w:r>
    </w:p>
    <w:p w14:paraId="53033CC3" w14:textId="77777777" w:rsidR="008619A1" w:rsidRPr="000A6A3D" w:rsidRDefault="008619A1" w:rsidP="000A6A3D">
      <w:pPr>
        <w:rPr>
          <w:b/>
          <w:u w:val="single"/>
          <w:lang w:val="it-IT"/>
        </w:rPr>
      </w:pPr>
      <w:r w:rsidRPr="000A6A3D">
        <w:rPr>
          <w:b/>
          <w:u w:val="single"/>
          <w:lang w:val="it-IT"/>
        </w:rPr>
        <w:t xml:space="preserve">Mục tiêu của bài: </w:t>
      </w:r>
    </w:p>
    <w:p w14:paraId="3E3EDC35" w14:textId="77777777" w:rsidR="008619A1" w:rsidRPr="000A6A3D" w:rsidRDefault="008619A1" w:rsidP="000A6A3D">
      <w:pPr>
        <w:rPr>
          <w:b/>
          <w:lang w:val="it-IT"/>
        </w:rPr>
      </w:pPr>
      <w:r w:rsidRPr="000A6A3D">
        <w:rPr>
          <w:lang w:val="it-IT"/>
        </w:rPr>
        <w:t xml:space="preserve">Sau khi học xong bài này người học có khả năng: </w:t>
      </w:r>
    </w:p>
    <w:p w14:paraId="0C92AF27" w14:textId="77777777" w:rsidR="008619A1" w:rsidRPr="000A6A3D" w:rsidRDefault="008619A1" w:rsidP="000A6A3D">
      <w:pPr>
        <w:rPr>
          <w:b/>
        </w:rPr>
      </w:pPr>
      <w:r w:rsidRPr="000A6A3D">
        <w:rPr>
          <w:b/>
        </w:rPr>
        <w:t>1. Kiến thức:</w:t>
      </w:r>
    </w:p>
    <w:p w14:paraId="391DB588" w14:textId="43C9EA6A" w:rsidR="00B66AFC" w:rsidRPr="000A6A3D" w:rsidRDefault="008619A1" w:rsidP="000A6A3D">
      <w:pPr>
        <w:tabs>
          <w:tab w:val="left" w:leader="dot" w:pos="9540"/>
        </w:tabs>
        <w:jc w:val="both"/>
        <w:rPr>
          <w:b/>
          <w:lang w:val="de-DE"/>
        </w:rPr>
      </w:pPr>
      <w:r w:rsidRPr="000A6A3D">
        <w:rPr>
          <w:color w:val="000000"/>
        </w:rPr>
        <w:t xml:space="preserve">Sinh viên </w:t>
      </w:r>
      <w:r w:rsidRPr="000A6A3D">
        <w:rPr>
          <w:lang w:val="it-IT"/>
        </w:rPr>
        <w:t xml:space="preserve">hiểu được </w:t>
      </w:r>
      <w:r w:rsidR="00B66AFC" w:rsidRPr="000A6A3D">
        <w:rPr>
          <w:lang w:val="de-DE"/>
        </w:rPr>
        <w:t>cấu tạo của bảng tuần hoàn, sự biến đổi tuần hoàn cấu hình electron nguyên tử của các nguyên tố.</w:t>
      </w:r>
    </w:p>
    <w:p w14:paraId="6FF32E4E" w14:textId="7953305E" w:rsidR="008619A1" w:rsidRPr="000A6A3D" w:rsidRDefault="008619A1" w:rsidP="000A6A3D">
      <w:r w:rsidRPr="000A6A3D">
        <w:rPr>
          <w:b/>
          <w:bCs/>
        </w:rPr>
        <w:t xml:space="preserve">2. </w:t>
      </w:r>
      <w:r w:rsidR="004D3139" w:rsidRPr="000A6A3D">
        <w:rPr>
          <w:b/>
          <w:bCs/>
        </w:rPr>
        <w:t>Kỹ năng</w:t>
      </w:r>
      <w:r w:rsidRPr="000A6A3D">
        <w:rPr>
          <w:b/>
          <w:bCs/>
        </w:rPr>
        <w:t xml:space="preserve">: </w:t>
      </w:r>
    </w:p>
    <w:p w14:paraId="744E641C" w14:textId="6CEBB83E" w:rsidR="00B66AFC" w:rsidRPr="000A6A3D" w:rsidRDefault="00B66AFC" w:rsidP="000A6A3D">
      <w:pPr>
        <w:rPr>
          <w:color w:val="000000"/>
        </w:rPr>
      </w:pPr>
      <w:r w:rsidRPr="000A6A3D">
        <w:rPr>
          <w:color w:val="000000"/>
        </w:rPr>
        <w:t>Sinh viên sử dụng được bảng tuần hoàn để giải các bài tập liên quan đến bảng tuần hoàn.</w:t>
      </w:r>
    </w:p>
    <w:p w14:paraId="5C30241F" w14:textId="0B3E68FD" w:rsidR="008619A1" w:rsidRPr="000A6A3D" w:rsidRDefault="008619A1" w:rsidP="000A6A3D">
      <w:pPr>
        <w:rPr>
          <w:lang w:val="vi-VN"/>
        </w:rPr>
      </w:pPr>
      <w:r w:rsidRPr="000A6A3D">
        <w:rPr>
          <w:b/>
          <w:bCs/>
        </w:rPr>
        <w:t>3. Thái độ</w:t>
      </w:r>
      <w:r w:rsidR="0018687E" w:rsidRPr="000A6A3D">
        <w:rPr>
          <w:b/>
          <w:bCs/>
        </w:rPr>
        <w:t>:</w:t>
      </w:r>
    </w:p>
    <w:p w14:paraId="3DE6ABE7" w14:textId="61B236CF" w:rsidR="008619A1" w:rsidRPr="000A6A3D" w:rsidRDefault="008619A1"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555D934F" w14:textId="77777777" w:rsidR="008619A1" w:rsidRPr="000A6A3D" w:rsidRDefault="008619A1" w:rsidP="000A6A3D">
      <w:pPr>
        <w:rPr>
          <w:b/>
          <w:lang w:val="it-IT"/>
        </w:rPr>
      </w:pPr>
      <w:r w:rsidRPr="000A6A3D">
        <w:rPr>
          <w:b/>
          <w:lang w:val="it-IT"/>
        </w:rPr>
        <w:t>Đồ dùng và phương tiện dạy học:</w:t>
      </w:r>
    </w:p>
    <w:p w14:paraId="01E9281A" w14:textId="61213BB9" w:rsidR="008619A1" w:rsidRPr="000A6A3D" w:rsidRDefault="008619A1" w:rsidP="000A6A3D">
      <w:pPr>
        <w:rPr>
          <w:lang w:val="it-IT"/>
        </w:rPr>
      </w:pPr>
      <w:r w:rsidRPr="000A6A3D">
        <w:rPr>
          <w:lang w:val="it-IT"/>
        </w:rPr>
        <w:t>Máy chiếu, màn ảnh, máy tính, bảng, phấn.</w:t>
      </w:r>
    </w:p>
    <w:p w14:paraId="68B41E39" w14:textId="77777777" w:rsidR="008619A1" w:rsidRPr="000A6A3D" w:rsidRDefault="008619A1" w:rsidP="000A6A3D">
      <w:pPr>
        <w:rPr>
          <w:lang w:val="it-IT"/>
        </w:rPr>
      </w:pPr>
      <w:r w:rsidRPr="000A6A3D">
        <w:rPr>
          <w:b/>
          <w:lang w:val="it-IT"/>
        </w:rPr>
        <w:t xml:space="preserve">I. Ổn định lớp học:                                                 </w:t>
      </w:r>
      <w:r w:rsidRPr="000A6A3D">
        <w:rPr>
          <w:lang w:val="it-IT"/>
        </w:rPr>
        <w:t>Thời gian:  05 phút.</w:t>
      </w:r>
    </w:p>
    <w:p w14:paraId="60F85410" w14:textId="77777777" w:rsidR="008619A1" w:rsidRPr="000A6A3D" w:rsidRDefault="008619A1" w:rsidP="000A6A3D">
      <w:pPr>
        <w:rPr>
          <w:lang w:val="it-IT"/>
        </w:rPr>
      </w:pPr>
      <w:r w:rsidRPr="000A6A3D">
        <w:rPr>
          <w:lang w:val="it-IT"/>
        </w:rPr>
        <w:t>Số học sinh vắng:…………Tên:……………………………………………………..................................</w:t>
      </w:r>
    </w:p>
    <w:p w14:paraId="31BDD51C" w14:textId="77777777" w:rsidR="008619A1" w:rsidRPr="000A6A3D" w:rsidRDefault="008619A1" w:rsidP="000A6A3D">
      <w:pPr>
        <w:rPr>
          <w:lang w:val="it-IT"/>
        </w:rPr>
      </w:pPr>
      <w:r w:rsidRPr="000A6A3D">
        <w:rPr>
          <w:lang w:val="it-IT"/>
        </w:rPr>
        <w:t>......................................................................................................................................................................</w:t>
      </w:r>
    </w:p>
    <w:p w14:paraId="5AA57135" w14:textId="77777777" w:rsidR="008619A1" w:rsidRPr="000A6A3D" w:rsidRDefault="008619A1" w:rsidP="000A6A3D">
      <w:pPr>
        <w:rPr>
          <w:b/>
          <w:lang w:val="sv-SE"/>
        </w:rPr>
      </w:pPr>
      <w:r w:rsidRPr="000A6A3D">
        <w:rPr>
          <w:b/>
          <w:lang w:val="sv-SE"/>
        </w:rPr>
        <w:t>II. Thực hiện bài học:</w:t>
      </w:r>
    </w:p>
    <w:p w14:paraId="17F4D686" w14:textId="77777777" w:rsidR="008619A1" w:rsidRPr="000A6A3D" w:rsidRDefault="008619A1"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8619A1" w:rsidRPr="000A6A3D" w14:paraId="61A62630" w14:textId="77777777" w:rsidTr="008619A1">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D6851C" w14:textId="77777777" w:rsidR="008619A1" w:rsidRPr="000A6A3D" w:rsidRDefault="008619A1"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BD4004" w14:textId="77777777" w:rsidR="008619A1" w:rsidRPr="000A6A3D" w:rsidRDefault="008619A1"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D9FD0" w14:textId="77777777" w:rsidR="008619A1" w:rsidRPr="000A6A3D" w:rsidRDefault="008619A1"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F8B78A" w14:textId="77777777" w:rsidR="008619A1" w:rsidRPr="000A6A3D" w:rsidRDefault="008619A1" w:rsidP="000A6A3D">
            <w:pPr>
              <w:jc w:val="center"/>
              <w:rPr>
                <w:lang w:val="de-DE"/>
              </w:rPr>
            </w:pPr>
            <w:r w:rsidRPr="000A6A3D">
              <w:rPr>
                <w:lang w:val="de-DE"/>
              </w:rPr>
              <w:t>Thời gian</w:t>
            </w:r>
          </w:p>
        </w:tc>
      </w:tr>
      <w:tr w:rsidR="008619A1" w:rsidRPr="000A6A3D" w14:paraId="4F4FAE10" w14:textId="77777777" w:rsidTr="008619A1">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13DF6C" w14:textId="77777777" w:rsidR="008619A1" w:rsidRPr="000A6A3D" w:rsidRDefault="008619A1"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6EFFDD" w14:textId="77777777" w:rsidR="008619A1" w:rsidRPr="000A6A3D" w:rsidRDefault="008619A1"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0C5A7BA8" w14:textId="77777777" w:rsidR="008619A1" w:rsidRPr="000A6A3D" w:rsidRDefault="008619A1"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0646A29E" w14:textId="77777777" w:rsidR="008619A1" w:rsidRPr="000A6A3D" w:rsidRDefault="008619A1"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D93EEB" w14:textId="77777777" w:rsidR="008619A1" w:rsidRPr="000A6A3D" w:rsidRDefault="008619A1" w:rsidP="000A6A3D">
            <w:pPr>
              <w:jc w:val="center"/>
              <w:rPr>
                <w:lang w:val="de-DE"/>
              </w:rPr>
            </w:pPr>
          </w:p>
        </w:tc>
      </w:tr>
      <w:tr w:rsidR="008619A1" w:rsidRPr="000A6A3D" w14:paraId="0AE6B9C5" w14:textId="77777777" w:rsidTr="008619A1">
        <w:tc>
          <w:tcPr>
            <w:tcW w:w="540" w:type="dxa"/>
            <w:tcBorders>
              <w:top w:val="single" w:sz="4" w:space="0" w:color="auto"/>
              <w:left w:val="single" w:sz="4" w:space="0" w:color="auto"/>
              <w:bottom w:val="single" w:sz="4" w:space="0" w:color="auto"/>
              <w:right w:val="single" w:sz="4" w:space="0" w:color="auto"/>
            </w:tcBorders>
            <w:shd w:val="clear" w:color="auto" w:fill="auto"/>
          </w:tcPr>
          <w:p w14:paraId="3ED57CD8" w14:textId="77777777" w:rsidR="008619A1" w:rsidRPr="000A6A3D" w:rsidRDefault="008619A1"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F234CED" w14:textId="77777777" w:rsidR="008619A1" w:rsidRPr="000A6A3D" w:rsidRDefault="008619A1" w:rsidP="000A6A3D">
            <w:pPr>
              <w:rPr>
                <w:lang w:val="de-DE"/>
              </w:rPr>
            </w:pPr>
            <w:r w:rsidRPr="000A6A3D">
              <w:rPr>
                <w:b/>
                <w:bCs/>
                <w:u w:val="single"/>
                <w:lang w:val="de-DE"/>
              </w:rPr>
              <w:t>Dẫn nhập</w:t>
            </w:r>
          </w:p>
          <w:p w14:paraId="6ED25886" w14:textId="77777777" w:rsidR="002C1F04" w:rsidRPr="000A6A3D" w:rsidRDefault="008619A1" w:rsidP="000A6A3D">
            <w:pPr>
              <w:tabs>
                <w:tab w:val="left" w:leader="dot" w:pos="9540"/>
              </w:tabs>
              <w:jc w:val="both"/>
              <w:rPr>
                <w:b/>
                <w:lang w:val="de-DE"/>
              </w:rPr>
            </w:pPr>
            <w:r w:rsidRPr="000A6A3D">
              <w:rPr>
                <w:iCs/>
                <w:lang w:val="de-DE"/>
              </w:rPr>
              <w:t xml:space="preserve">- </w:t>
            </w:r>
            <w:r w:rsidRPr="000A6A3D">
              <w:rPr>
                <w:bCs/>
                <w:lang w:val="de-DE"/>
              </w:rPr>
              <w:t xml:space="preserve">Để </w:t>
            </w:r>
            <w:r w:rsidRPr="000A6A3D">
              <w:rPr>
                <w:lang w:val="fr-FR"/>
              </w:rPr>
              <w:t xml:space="preserve">củng cố các kiến thức đã học và </w:t>
            </w:r>
            <w:r w:rsidRPr="000A6A3D">
              <w:rPr>
                <w:bCs/>
                <w:lang w:val="de-DE"/>
              </w:rPr>
              <w:t xml:space="preserve">giúp </w:t>
            </w:r>
            <w:r w:rsidRPr="000A6A3D">
              <w:t xml:space="preserve">giải các bài tập Chương </w:t>
            </w:r>
            <w:r w:rsidR="002C1F04" w:rsidRPr="000A6A3D">
              <w:t>2</w:t>
            </w:r>
            <w:r w:rsidRPr="000A6A3D">
              <w:t xml:space="preserve"> </w:t>
            </w:r>
            <w:r w:rsidRPr="000A6A3D">
              <w:rPr>
                <w:iCs/>
                <w:lang w:val="de-DE"/>
              </w:rPr>
              <w:t xml:space="preserve">về: </w:t>
            </w:r>
            <w:r w:rsidR="002C1F04" w:rsidRPr="000A6A3D">
              <w:rPr>
                <w:lang w:val="de-DE"/>
              </w:rPr>
              <w:t>cấu tạo của bảng tuần hoàn, sự biến đổi tuần hoàn cấu hình electron nguyên tử của các nguyên tố.</w:t>
            </w:r>
          </w:p>
          <w:p w14:paraId="5D861353" w14:textId="77777777" w:rsidR="008619A1" w:rsidRPr="000A6A3D" w:rsidRDefault="008619A1" w:rsidP="000A6A3D">
            <w:pPr>
              <w:jc w:val="both"/>
              <w:rPr>
                <w:lang w:val="de-DE"/>
              </w:rPr>
            </w:pPr>
            <w:r w:rsidRPr="000A6A3D">
              <w:rPr>
                <w:iCs/>
                <w:lang w:val="de-DE"/>
              </w:rPr>
              <w:t>- Giới thiệu phương pháp giải bài tập.</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BA05075" w14:textId="77777777" w:rsidR="008619A1" w:rsidRPr="000A6A3D" w:rsidRDefault="008619A1" w:rsidP="000A6A3D">
            <w:pPr>
              <w:rPr>
                <w:lang w:val="de-DE"/>
              </w:rPr>
            </w:pPr>
          </w:p>
          <w:p w14:paraId="503B9BA1" w14:textId="77777777" w:rsidR="008619A1" w:rsidRPr="000A6A3D" w:rsidRDefault="008619A1" w:rsidP="000A6A3D">
            <w:pPr>
              <w:rPr>
                <w:lang w:val="de-DE"/>
              </w:rPr>
            </w:pPr>
            <w:r w:rsidRPr="000A6A3D">
              <w:rPr>
                <w:lang w:val="de-DE"/>
              </w:rPr>
              <w:t>- Đặt câu hỏi kiểm tra bài cũ.</w:t>
            </w:r>
          </w:p>
          <w:p w14:paraId="19CE4489" w14:textId="77777777" w:rsidR="008619A1" w:rsidRPr="000A6A3D" w:rsidRDefault="008619A1" w:rsidP="000A6A3D">
            <w:pPr>
              <w:rPr>
                <w:lang w:val="de-DE"/>
              </w:rPr>
            </w:pPr>
            <w:r w:rsidRPr="000A6A3D">
              <w:rPr>
                <w:lang w:val="de-DE"/>
              </w:rPr>
              <w:t>- Nhận xét câu trả lời của học sinh.</w:t>
            </w:r>
          </w:p>
          <w:p w14:paraId="1927F578" w14:textId="77777777" w:rsidR="008619A1" w:rsidRPr="000A6A3D" w:rsidRDefault="008619A1"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D00AAD3" w14:textId="77777777" w:rsidR="008619A1" w:rsidRPr="000A6A3D" w:rsidRDefault="008619A1" w:rsidP="000A6A3D">
            <w:pPr>
              <w:rPr>
                <w:lang w:val="de-DE"/>
              </w:rPr>
            </w:pPr>
          </w:p>
          <w:p w14:paraId="0DA63D44" w14:textId="77777777" w:rsidR="008619A1" w:rsidRPr="000A6A3D" w:rsidRDefault="008619A1"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3D8920A9" w14:textId="77777777" w:rsidR="008619A1" w:rsidRPr="000A6A3D" w:rsidRDefault="008619A1" w:rsidP="000A6A3D">
            <w:pPr>
              <w:rPr>
                <w:lang w:val="nb-NO"/>
              </w:rPr>
            </w:pPr>
          </w:p>
          <w:p w14:paraId="50B6CDC2" w14:textId="77777777" w:rsidR="008619A1" w:rsidRPr="000A6A3D" w:rsidRDefault="008619A1" w:rsidP="000A6A3D">
            <w:pPr>
              <w:rPr>
                <w:lang w:val="de-DE"/>
              </w:rPr>
            </w:pPr>
          </w:p>
          <w:p w14:paraId="10006791" w14:textId="77777777" w:rsidR="008619A1" w:rsidRPr="000A6A3D" w:rsidRDefault="008619A1"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A91E237" w14:textId="77777777" w:rsidR="008619A1" w:rsidRPr="000A6A3D" w:rsidRDefault="008619A1" w:rsidP="000A6A3D">
            <w:pPr>
              <w:rPr>
                <w:lang w:val="de-DE"/>
              </w:rPr>
            </w:pPr>
          </w:p>
          <w:p w14:paraId="49A04F31" w14:textId="77777777" w:rsidR="008619A1" w:rsidRPr="000A6A3D" w:rsidRDefault="008619A1" w:rsidP="000A6A3D">
            <w:pPr>
              <w:jc w:val="center"/>
              <w:rPr>
                <w:lang w:val="pt-BR"/>
              </w:rPr>
            </w:pPr>
            <w:r w:rsidRPr="000A6A3D">
              <w:rPr>
                <w:lang w:val="pt-BR"/>
              </w:rPr>
              <w:t>5</w:t>
            </w:r>
          </w:p>
          <w:p w14:paraId="260AE458" w14:textId="77777777" w:rsidR="008619A1" w:rsidRPr="000A6A3D" w:rsidRDefault="008619A1" w:rsidP="000A6A3D">
            <w:pPr>
              <w:jc w:val="center"/>
              <w:rPr>
                <w:lang w:val="de-DE"/>
              </w:rPr>
            </w:pPr>
            <w:r w:rsidRPr="000A6A3D">
              <w:rPr>
                <w:lang w:val="pt-BR"/>
              </w:rPr>
              <w:t>phút</w:t>
            </w:r>
            <w:r w:rsidRPr="000A6A3D">
              <w:rPr>
                <w:lang w:val="de-DE"/>
              </w:rPr>
              <w:t xml:space="preserve"> </w:t>
            </w:r>
          </w:p>
        </w:tc>
      </w:tr>
      <w:tr w:rsidR="008619A1" w:rsidRPr="000A6A3D" w14:paraId="69C129DB" w14:textId="77777777" w:rsidTr="008619A1">
        <w:trPr>
          <w:trHeight w:val="1323"/>
        </w:trPr>
        <w:tc>
          <w:tcPr>
            <w:tcW w:w="540" w:type="dxa"/>
            <w:tcBorders>
              <w:top w:val="single" w:sz="4" w:space="0" w:color="auto"/>
              <w:left w:val="single" w:sz="4" w:space="0" w:color="auto"/>
              <w:right w:val="single" w:sz="4" w:space="0" w:color="auto"/>
            </w:tcBorders>
            <w:shd w:val="clear" w:color="auto" w:fill="auto"/>
          </w:tcPr>
          <w:p w14:paraId="50717E13" w14:textId="77777777" w:rsidR="008619A1" w:rsidRPr="000A6A3D" w:rsidRDefault="008619A1"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CFE91FE" w14:textId="77777777" w:rsidR="008619A1" w:rsidRPr="000A6A3D" w:rsidRDefault="008619A1" w:rsidP="000A6A3D">
            <w:pPr>
              <w:rPr>
                <w:b/>
                <w:bCs/>
                <w:u w:val="single"/>
                <w:lang w:val="nb-NO"/>
              </w:rPr>
            </w:pPr>
            <w:r w:rsidRPr="000A6A3D">
              <w:rPr>
                <w:b/>
                <w:bCs/>
                <w:u w:val="single"/>
                <w:lang w:val="nb-NO"/>
              </w:rPr>
              <w:t>Giảng bài mới</w:t>
            </w:r>
          </w:p>
          <w:p w14:paraId="3D33971D" w14:textId="0DB62700" w:rsidR="008619A1" w:rsidRPr="000A6A3D" w:rsidRDefault="008619A1" w:rsidP="000A6A3D">
            <w:pPr>
              <w:tabs>
                <w:tab w:val="left" w:leader="dot" w:pos="9498"/>
              </w:tabs>
              <w:rPr>
                <w:b/>
                <w:bCs/>
              </w:rPr>
            </w:pPr>
            <w:r w:rsidRPr="000A6A3D">
              <w:rPr>
                <w:b/>
                <w:bCs/>
              </w:rPr>
              <w:t xml:space="preserve">1. Hệ thống kiến thức Chương </w:t>
            </w:r>
            <w:r w:rsidR="00253EBE" w:rsidRPr="000A6A3D">
              <w:rPr>
                <w:b/>
                <w:bCs/>
              </w:rPr>
              <w:t>2</w:t>
            </w:r>
          </w:p>
          <w:p w14:paraId="593C5EC4" w14:textId="06A3C315" w:rsidR="00BC2F9A" w:rsidRPr="00EE4321" w:rsidRDefault="00BC2F9A" w:rsidP="000A6A3D">
            <w:pPr>
              <w:tabs>
                <w:tab w:val="left" w:leader="dot" w:pos="9498"/>
              </w:tabs>
              <w:rPr>
                <w:b/>
                <w:bCs/>
              </w:rPr>
            </w:pPr>
            <w:r w:rsidRPr="00EE4321">
              <w:rPr>
                <w:b/>
                <w:bCs/>
              </w:rPr>
              <w:t>1.1. Cấu tạo bảng tuần hoàn</w:t>
            </w:r>
          </w:p>
          <w:p w14:paraId="7C0C6FE6" w14:textId="77777777" w:rsidR="00BC2F9A" w:rsidRPr="000A6A3D" w:rsidRDefault="00BC2F9A" w:rsidP="000A6A3D">
            <w:pPr>
              <w:tabs>
                <w:tab w:val="left" w:leader="dot" w:pos="9498"/>
              </w:tabs>
              <w:rPr>
                <w:bCs/>
              </w:rPr>
            </w:pPr>
            <w:r w:rsidRPr="000A6A3D">
              <w:rPr>
                <w:bCs/>
              </w:rPr>
              <w:t>- Các nguyên tố được sắp xếp theo chiều tăng dần của điện tích hạt nhân nguyên tử.</w:t>
            </w:r>
          </w:p>
          <w:p w14:paraId="042DBD93" w14:textId="77777777" w:rsidR="00BC2F9A" w:rsidRPr="000A6A3D" w:rsidRDefault="00BC2F9A" w:rsidP="000A6A3D">
            <w:pPr>
              <w:tabs>
                <w:tab w:val="left" w:leader="dot" w:pos="9498"/>
              </w:tabs>
              <w:rPr>
                <w:bCs/>
              </w:rPr>
            </w:pPr>
            <w:r w:rsidRPr="000A6A3D">
              <w:rPr>
                <w:bCs/>
              </w:rPr>
              <w:t>- Các nguyên tố có cùng số lớp electron trong nguyên tử được xếp thành một hàng.</w:t>
            </w:r>
          </w:p>
          <w:p w14:paraId="69CE5CFC" w14:textId="77777777" w:rsidR="00BC2F9A" w:rsidRPr="000A6A3D" w:rsidRDefault="00BC2F9A" w:rsidP="000A6A3D">
            <w:pPr>
              <w:tabs>
                <w:tab w:val="left" w:leader="dot" w:pos="9498"/>
              </w:tabs>
              <w:rPr>
                <w:bCs/>
              </w:rPr>
            </w:pPr>
            <w:r w:rsidRPr="000A6A3D">
              <w:rPr>
                <w:bCs/>
              </w:rPr>
              <w:t>- Các nguyên tố có số electron hóa trị trong nguyên tử như nhau được xếp thành một cột.</w:t>
            </w:r>
          </w:p>
          <w:p w14:paraId="2CD20C4F" w14:textId="77777777" w:rsidR="00BC2F9A" w:rsidRPr="000A6A3D" w:rsidRDefault="00BC2F9A" w:rsidP="000A6A3D">
            <w:pPr>
              <w:tabs>
                <w:tab w:val="left" w:leader="dot" w:pos="9498"/>
              </w:tabs>
              <w:rPr>
                <w:bCs/>
              </w:rPr>
            </w:pPr>
            <w:r w:rsidRPr="000A6A3D">
              <w:rPr>
                <w:b/>
                <w:bCs/>
              </w:rPr>
              <w:t>Ô nguyên tố:</w:t>
            </w:r>
            <w:r w:rsidRPr="000A6A3D">
              <w:rPr>
                <w:bCs/>
              </w:rPr>
              <w:t xml:space="preserve"> Mỗi nguyên tố xếp vào một ô.</w:t>
            </w:r>
          </w:p>
          <w:p w14:paraId="112F0799" w14:textId="77777777" w:rsidR="00BC2F9A" w:rsidRPr="000A6A3D" w:rsidRDefault="00BC2F9A" w:rsidP="000A6A3D">
            <w:pPr>
              <w:tabs>
                <w:tab w:val="left" w:leader="dot" w:pos="9498"/>
              </w:tabs>
              <w:rPr>
                <w:bCs/>
              </w:rPr>
            </w:pPr>
            <w:r w:rsidRPr="000A6A3D">
              <w:rPr>
                <w:b/>
                <w:bCs/>
              </w:rPr>
              <w:t>Chu kì:</w:t>
            </w:r>
            <w:r w:rsidRPr="000A6A3D">
              <w:rPr>
                <w:bCs/>
              </w:rPr>
              <w:t xml:space="preserve"> Mỗi hàng là một chu kì</w:t>
            </w:r>
          </w:p>
          <w:p w14:paraId="54432457" w14:textId="77777777" w:rsidR="00BC2F9A" w:rsidRPr="000A6A3D" w:rsidRDefault="00BC2F9A" w:rsidP="000A6A3D">
            <w:pPr>
              <w:tabs>
                <w:tab w:val="left" w:leader="dot" w:pos="9498"/>
              </w:tabs>
              <w:rPr>
                <w:bCs/>
              </w:rPr>
            </w:pPr>
            <w:r w:rsidRPr="000A6A3D">
              <w:rPr>
                <w:bCs/>
              </w:rPr>
              <w:t>- Bảng tuần hoàn có 7 chu kì: 3 chu kì nhỏ (chu kì 1, 2, 3); 4 chu kì lớn (chu kì 4, 5, 6, 7).</w:t>
            </w:r>
          </w:p>
          <w:p w14:paraId="2ED5FA71" w14:textId="77777777" w:rsidR="00BC2F9A" w:rsidRPr="000A6A3D" w:rsidRDefault="00BC2F9A" w:rsidP="000A6A3D">
            <w:pPr>
              <w:tabs>
                <w:tab w:val="left" w:leader="dot" w:pos="9498"/>
              </w:tabs>
              <w:rPr>
                <w:bCs/>
              </w:rPr>
            </w:pPr>
            <w:r w:rsidRPr="000A6A3D">
              <w:rPr>
                <w:bCs/>
              </w:rPr>
              <w:t>- Nguyên tử các nguyên tố thuộc một chu kì có số lớp electron như nhau.</w:t>
            </w:r>
          </w:p>
          <w:p w14:paraId="61F59CE9" w14:textId="77777777" w:rsidR="00BC2F9A" w:rsidRPr="000A6A3D" w:rsidRDefault="00BC2F9A" w:rsidP="000A6A3D">
            <w:pPr>
              <w:tabs>
                <w:tab w:val="left" w:leader="dot" w:pos="9498"/>
              </w:tabs>
              <w:rPr>
                <w:bCs/>
              </w:rPr>
            </w:pPr>
            <w:r w:rsidRPr="000A6A3D">
              <w:rPr>
                <w:bCs/>
              </w:rPr>
              <w:t>- Số thứ tự của chu kì bằng số lớp electron của nguyên tử các nguyên tố trong chu kì đó.</w:t>
            </w:r>
          </w:p>
          <w:p w14:paraId="26918B03" w14:textId="77777777" w:rsidR="00BC2F9A" w:rsidRPr="000A6A3D" w:rsidRDefault="00BC2F9A" w:rsidP="000A6A3D">
            <w:pPr>
              <w:tabs>
                <w:tab w:val="left" w:leader="dot" w:pos="9498"/>
              </w:tabs>
              <w:rPr>
                <w:b/>
                <w:bCs/>
              </w:rPr>
            </w:pPr>
            <w:r w:rsidRPr="000A6A3D">
              <w:rPr>
                <w:b/>
                <w:bCs/>
              </w:rPr>
              <w:t>Nhóm A:</w:t>
            </w:r>
          </w:p>
          <w:p w14:paraId="388EA8F0" w14:textId="77777777" w:rsidR="00BC2F9A" w:rsidRPr="000A6A3D" w:rsidRDefault="00BC2F9A" w:rsidP="000A6A3D">
            <w:pPr>
              <w:tabs>
                <w:tab w:val="left" w:leader="dot" w:pos="9498"/>
              </w:tabs>
              <w:rPr>
                <w:bCs/>
              </w:rPr>
            </w:pPr>
            <w:r w:rsidRPr="000A6A3D">
              <w:rPr>
                <w:bCs/>
              </w:rPr>
              <w:t>Các nguyên tố nhóm A có số electron hóa trị bằng nhau và bằng số thứ tự nhóm.</w:t>
            </w:r>
          </w:p>
          <w:p w14:paraId="6B4552F0" w14:textId="77777777" w:rsidR="004670FF" w:rsidRDefault="00002B89" w:rsidP="000A6A3D">
            <w:pPr>
              <w:tabs>
                <w:tab w:val="left" w:leader="dot" w:pos="9498"/>
              </w:tabs>
              <w:rPr>
                <w:b/>
                <w:bCs/>
              </w:rPr>
            </w:pPr>
            <w:r w:rsidRPr="00EE4321">
              <w:rPr>
                <w:b/>
                <w:bCs/>
              </w:rPr>
              <w:lastRenderedPageBreak/>
              <w:t>1.</w:t>
            </w:r>
            <w:r w:rsidR="00BC2F9A" w:rsidRPr="00EE4321">
              <w:rPr>
                <w:b/>
                <w:bCs/>
              </w:rPr>
              <w:t xml:space="preserve">2. </w:t>
            </w:r>
            <w:r w:rsidR="004670FF" w:rsidRPr="004670FF">
              <w:rPr>
                <w:b/>
                <w:bCs/>
              </w:rPr>
              <w:t xml:space="preserve">Sự biến đổi tuần hoàn tính chất của các nguyên tố hóa học </w:t>
            </w:r>
          </w:p>
          <w:p w14:paraId="342C8EDC" w14:textId="2570965E" w:rsidR="008619A1" w:rsidRDefault="00BC2F9A" w:rsidP="000A6A3D">
            <w:pPr>
              <w:tabs>
                <w:tab w:val="left" w:leader="dot" w:pos="9498"/>
              </w:tabs>
              <w:rPr>
                <w:bCs/>
              </w:rPr>
            </w:pPr>
            <w:r w:rsidRPr="000A6A3D">
              <w:rPr>
                <w:bCs/>
              </w:rPr>
              <w:t>Số electron lớp ngoài cùng của nguyên tử các nguyên tố ở mỗi chu kì tăng từ 1 đến 8 thuộc các nhóm từ IA đến VIIIA. Cấu hình electron nguyên tử của các nguyên tố biến đổi tuần hoàn.</w:t>
            </w:r>
          </w:p>
          <w:p w14:paraId="2CF73EAD" w14:textId="76367A71" w:rsidR="00B773C6" w:rsidRDefault="00B773C6" w:rsidP="00B773C6">
            <w:pPr>
              <w:tabs>
                <w:tab w:val="left" w:leader="dot" w:pos="9498"/>
              </w:tabs>
              <w:rPr>
                <w:bCs/>
              </w:rPr>
            </w:pPr>
            <w:r w:rsidRPr="00B773C6">
              <w:rPr>
                <w:bCs/>
              </w:rPr>
              <w:t>Sự biến đổi tính chất trong một chu kỳ</w:t>
            </w:r>
            <w:r>
              <w:rPr>
                <w:bCs/>
              </w:rPr>
              <w:t xml:space="preserve">: </w:t>
            </w:r>
            <w:r w:rsidRPr="00B773C6">
              <w:rPr>
                <w:bCs/>
              </w:rPr>
              <w:t>Trong một chu kì theo chiều tăng dần của điện tích hạt nhân, tính kim loại của các nguyên tố yếu dần, đồng thời tính phi kim mạnh dần.</w:t>
            </w:r>
          </w:p>
          <w:p w14:paraId="230426A8" w14:textId="1ABE4FD8" w:rsidR="00B773C6" w:rsidRDefault="00B773C6" w:rsidP="00B773C6">
            <w:pPr>
              <w:tabs>
                <w:tab w:val="left" w:leader="dot" w:pos="9498"/>
              </w:tabs>
              <w:rPr>
                <w:bCs/>
              </w:rPr>
            </w:pPr>
            <w:r w:rsidRPr="00B773C6">
              <w:rPr>
                <w:bCs/>
              </w:rPr>
              <w:t>Sự biến đổi tính chất trong một nhóm A</w:t>
            </w:r>
            <w:r>
              <w:rPr>
                <w:bCs/>
              </w:rPr>
              <w:t xml:space="preserve">: </w:t>
            </w:r>
            <w:r w:rsidRPr="00B773C6">
              <w:rPr>
                <w:bCs/>
              </w:rPr>
              <w:t>Trong một nhóm A, theo chiều tăng của điện tích hạt nhân, tính kim loại của nguyên tố mạnh dần, đồng thời tính phi kim yếu dần.</w:t>
            </w:r>
          </w:p>
          <w:p w14:paraId="6EB4D2BB" w14:textId="77777777" w:rsidR="00B773C6" w:rsidRDefault="00B773C6" w:rsidP="00B773C6">
            <w:pPr>
              <w:tabs>
                <w:tab w:val="left" w:leader="dot" w:pos="9498"/>
              </w:tabs>
              <w:rPr>
                <w:bCs/>
              </w:rPr>
            </w:pPr>
          </w:p>
          <w:p w14:paraId="50DB4B07" w14:textId="27F63FB8" w:rsidR="00BC2F9A" w:rsidRPr="00EE4321" w:rsidRDefault="00002B89" w:rsidP="00B773C6">
            <w:pPr>
              <w:tabs>
                <w:tab w:val="left" w:leader="dot" w:pos="9498"/>
              </w:tabs>
              <w:rPr>
                <w:b/>
                <w:bCs/>
              </w:rPr>
            </w:pPr>
            <w:r w:rsidRPr="00EE4321">
              <w:rPr>
                <w:b/>
                <w:bCs/>
              </w:rPr>
              <w:t>1.</w:t>
            </w:r>
            <w:r w:rsidR="00BC2F9A" w:rsidRPr="00EE4321">
              <w:rPr>
                <w:b/>
                <w:bCs/>
              </w:rPr>
              <w:t>3. Định luật tuần hoàn</w:t>
            </w:r>
          </w:p>
          <w:p w14:paraId="4B41CA6E" w14:textId="6F70A7C6" w:rsidR="00BC2F9A" w:rsidRDefault="00BC2F9A" w:rsidP="000A6A3D">
            <w:pPr>
              <w:tabs>
                <w:tab w:val="left" w:leader="dot" w:pos="9498"/>
              </w:tabs>
              <w:rPr>
                <w:bCs/>
              </w:rPr>
            </w:pPr>
            <w:r w:rsidRPr="000A6A3D">
              <w:rPr>
                <w:bCs/>
              </w:rPr>
              <w:t>Tính chất của nguyên tố và đơn chất, cũng như thành phần và tính chất của các hợp chất tạo nên từ các nguyên tố đó biến đổi tuần hoàn theo chiều tăng của điện tích hạt nhân nguyên tử.</w:t>
            </w:r>
          </w:p>
          <w:p w14:paraId="4FE1411A" w14:textId="77777777" w:rsidR="00FD52EC" w:rsidRPr="000A6A3D" w:rsidRDefault="00FD52EC" w:rsidP="000A6A3D">
            <w:pPr>
              <w:tabs>
                <w:tab w:val="left" w:leader="dot" w:pos="9498"/>
              </w:tabs>
              <w:rPr>
                <w:bCs/>
              </w:rPr>
            </w:pPr>
          </w:p>
          <w:p w14:paraId="2C716FB4" w14:textId="77777777" w:rsidR="008619A1" w:rsidRPr="000A6A3D" w:rsidRDefault="008619A1" w:rsidP="000A6A3D">
            <w:pPr>
              <w:tabs>
                <w:tab w:val="left" w:leader="dot" w:pos="9498"/>
              </w:tabs>
              <w:rPr>
                <w:b/>
                <w:bCs/>
              </w:rPr>
            </w:pPr>
            <w:r w:rsidRPr="000A6A3D">
              <w:rPr>
                <w:b/>
                <w:bCs/>
              </w:rPr>
              <w:t>2. Bài tập</w:t>
            </w:r>
          </w:p>
          <w:p w14:paraId="16D727CE" w14:textId="77777777" w:rsidR="008619A1" w:rsidRPr="000A6A3D" w:rsidRDefault="008619A1" w:rsidP="000A6A3D">
            <w:pPr>
              <w:tabs>
                <w:tab w:val="left" w:leader="dot" w:pos="9498"/>
              </w:tabs>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71ED463" w14:textId="77777777" w:rsidR="008619A1" w:rsidRPr="000A6A3D" w:rsidRDefault="008619A1" w:rsidP="000A6A3D">
            <w:pPr>
              <w:rPr>
                <w:lang w:val="nb-NO"/>
              </w:rPr>
            </w:pPr>
          </w:p>
          <w:p w14:paraId="54C6CFE7" w14:textId="77777777" w:rsidR="008619A1" w:rsidRPr="000A6A3D" w:rsidRDefault="008619A1" w:rsidP="000A6A3D">
            <w:pPr>
              <w:rPr>
                <w:lang w:val="nb-NO"/>
              </w:rPr>
            </w:pPr>
          </w:p>
          <w:p w14:paraId="6A22A702" w14:textId="77777777" w:rsidR="008619A1" w:rsidRPr="000A6A3D" w:rsidRDefault="008619A1" w:rsidP="000A6A3D">
            <w:pPr>
              <w:rPr>
                <w:lang w:val="nb-NO"/>
              </w:rPr>
            </w:pPr>
          </w:p>
          <w:p w14:paraId="4E6DEC9D" w14:textId="77777777" w:rsidR="008619A1" w:rsidRPr="000A6A3D" w:rsidRDefault="008619A1" w:rsidP="000A6A3D">
            <w:pPr>
              <w:rPr>
                <w:lang w:val="de-DE"/>
              </w:rPr>
            </w:pPr>
            <w:r w:rsidRPr="000A6A3D">
              <w:rPr>
                <w:lang w:val="de-DE"/>
              </w:rPr>
              <w:t>Giảng viên trình bày, giải thích nội dung bằng lời và cho thí dụ minh họa.</w:t>
            </w:r>
          </w:p>
          <w:p w14:paraId="6A1B2AA9" w14:textId="77777777" w:rsidR="008619A1" w:rsidRPr="000A6A3D" w:rsidRDefault="008619A1" w:rsidP="000A6A3D">
            <w:pPr>
              <w:rPr>
                <w:lang w:val="nb-NO"/>
              </w:rPr>
            </w:pPr>
          </w:p>
          <w:p w14:paraId="2F407741" w14:textId="77777777" w:rsidR="008619A1" w:rsidRPr="000A6A3D" w:rsidRDefault="008619A1" w:rsidP="000A6A3D">
            <w:pPr>
              <w:rPr>
                <w:lang w:val="nb-NO"/>
              </w:rPr>
            </w:pPr>
            <w:r w:rsidRPr="000A6A3D">
              <w:rPr>
                <w:lang w:val="nb-NO"/>
              </w:rPr>
              <w:t>GV nêu câu hỏi.</w:t>
            </w:r>
          </w:p>
          <w:p w14:paraId="572BB4A1" w14:textId="77777777" w:rsidR="008619A1" w:rsidRPr="000A6A3D" w:rsidRDefault="008619A1" w:rsidP="000A6A3D">
            <w:pPr>
              <w:rPr>
                <w:lang w:val="nb-NO"/>
              </w:rPr>
            </w:pPr>
          </w:p>
          <w:p w14:paraId="42BD7149" w14:textId="77777777" w:rsidR="008619A1" w:rsidRPr="000A6A3D" w:rsidRDefault="008619A1" w:rsidP="000A6A3D">
            <w:pPr>
              <w:rPr>
                <w:lang w:val="nb-NO"/>
              </w:rPr>
            </w:pPr>
          </w:p>
          <w:p w14:paraId="78AFCD77" w14:textId="77777777" w:rsidR="008619A1" w:rsidRPr="000A6A3D" w:rsidRDefault="008619A1" w:rsidP="000A6A3D">
            <w:pPr>
              <w:rPr>
                <w:lang w:val="nb-NO"/>
              </w:rPr>
            </w:pPr>
          </w:p>
          <w:p w14:paraId="0B6A472B" w14:textId="77777777" w:rsidR="008619A1" w:rsidRPr="000A6A3D" w:rsidRDefault="008619A1" w:rsidP="000A6A3D">
            <w:pPr>
              <w:rPr>
                <w:lang w:val="nb-NO"/>
              </w:rPr>
            </w:pPr>
          </w:p>
          <w:p w14:paraId="0738F6B2" w14:textId="77777777" w:rsidR="008619A1" w:rsidRPr="000A6A3D" w:rsidRDefault="008619A1" w:rsidP="000A6A3D">
            <w:pPr>
              <w:rPr>
                <w:lang w:val="nb-NO"/>
              </w:rPr>
            </w:pPr>
          </w:p>
          <w:p w14:paraId="2F5CB560" w14:textId="77777777" w:rsidR="008619A1" w:rsidRPr="000A6A3D" w:rsidRDefault="008619A1" w:rsidP="000A6A3D">
            <w:pPr>
              <w:rPr>
                <w:lang w:val="nb-NO"/>
              </w:rPr>
            </w:pPr>
          </w:p>
          <w:p w14:paraId="12A6EBE2" w14:textId="77777777" w:rsidR="008619A1" w:rsidRPr="000A6A3D" w:rsidRDefault="008619A1" w:rsidP="000A6A3D">
            <w:pPr>
              <w:rPr>
                <w:lang w:val="nb-NO"/>
              </w:rPr>
            </w:pPr>
          </w:p>
          <w:p w14:paraId="28B405EF" w14:textId="77777777" w:rsidR="008619A1" w:rsidRPr="000A6A3D" w:rsidRDefault="008619A1" w:rsidP="000A6A3D">
            <w:pPr>
              <w:rPr>
                <w:lang w:val="nb-NO"/>
              </w:rPr>
            </w:pPr>
          </w:p>
          <w:p w14:paraId="1D546A95" w14:textId="77777777" w:rsidR="008619A1" w:rsidRPr="000A6A3D" w:rsidRDefault="008619A1" w:rsidP="000A6A3D">
            <w:pPr>
              <w:rPr>
                <w:lang w:val="nb-NO"/>
              </w:rPr>
            </w:pPr>
          </w:p>
          <w:p w14:paraId="4A8997EA" w14:textId="77777777" w:rsidR="008619A1" w:rsidRPr="000A6A3D" w:rsidRDefault="008619A1" w:rsidP="000A6A3D">
            <w:pPr>
              <w:rPr>
                <w:lang w:val="nb-NO"/>
              </w:rPr>
            </w:pPr>
          </w:p>
          <w:p w14:paraId="1B95D848" w14:textId="77777777" w:rsidR="008619A1" w:rsidRPr="000A6A3D" w:rsidRDefault="008619A1" w:rsidP="000A6A3D">
            <w:pPr>
              <w:rPr>
                <w:lang w:val="nb-NO"/>
              </w:rPr>
            </w:pPr>
          </w:p>
          <w:p w14:paraId="5E9707B0" w14:textId="77777777" w:rsidR="008619A1" w:rsidRPr="000A6A3D" w:rsidRDefault="008619A1" w:rsidP="000A6A3D">
            <w:pPr>
              <w:rPr>
                <w:lang w:val="nb-NO"/>
              </w:rPr>
            </w:pPr>
          </w:p>
          <w:p w14:paraId="1D4A21C9" w14:textId="77777777" w:rsidR="00A51EFF" w:rsidRDefault="00A51EFF" w:rsidP="000A6A3D">
            <w:pPr>
              <w:rPr>
                <w:lang w:val="de-DE"/>
              </w:rPr>
            </w:pPr>
          </w:p>
          <w:p w14:paraId="31EE98D2" w14:textId="77777777" w:rsidR="00A51EFF" w:rsidRDefault="00A51EFF" w:rsidP="000A6A3D">
            <w:pPr>
              <w:rPr>
                <w:lang w:val="de-DE"/>
              </w:rPr>
            </w:pPr>
          </w:p>
          <w:p w14:paraId="1EE11C2A" w14:textId="3FFEED9E" w:rsidR="008619A1" w:rsidRPr="000A6A3D" w:rsidRDefault="008619A1" w:rsidP="000A6A3D">
            <w:pPr>
              <w:rPr>
                <w:lang w:val="de-DE"/>
              </w:rPr>
            </w:pPr>
            <w:r w:rsidRPr="000A6A3D">
              <w:rPr>
                <w:lang w:val="de-DE"/>
              </w:rPr>
              <w:t>Giảng viên trình bày, giải thích nội dung bằng lời và cho thí dụ minh họa.</w:t>
            </w:r>
          </w:p>
          <w:p w14:paraId="3D024496" w14:textId="1F091A56" w:rsidR="008619A1" w:rsidRPr="000A6A3D" w:rsidRDefault="008619A1" w:rsidP="000A6A3D">
            <w:pPr>
              <w:rPr>
                <w:lang w:val="nb-NO"/>
              </w:rPr>
            </w:pPr>
          </w:p>
          <w:p w14:paraId="3B441408" w14:textId="3DC158FD" w:rsidR="00002B89" w:rsidRPr="000A6A3D" w:rsidRDefault="00002B89" w:rsidP="000A6A3D">
            <w:pPr>
              <w:rPr>
                <w:lang w:val="nb-NO"/>
              </w:rPr>
            </w:pPr>
          </w:p>
          <w:p w14:paraId="162EDE86" w14:textId="77777777" w:rsidR="007C478C" w:rsidRDefault="007C478C" w:rsidP="007C478C">
            <w:pPr>
              <w:spacing w:line="276" w:lineRule="auto"/>
              <w:rPr>
                <w:lang w:val="nb-NO"/>
              </w:rPr>
            </w:pPr>
            <w:r w:rsidRPr="00CB6D3A">
              <w:rPr>
                <w:lang w:val="nb-NO"/>
              </w:rPr>
              <w:t>GV nêu câu hỏi</w:t>
            </w:r>
          </w:p>
          <w:p w14:paraId="7E407DA2" w14:textId="0B209E39" w:rsidR="00002B89" w:rsidRPr="000A6A3D" w:rsidRDefault="00002B89" w:rsidP="000A6A3D">
            <w:pPr>
              <w:rPr>
                <w:lang w:val="nb-NO"/>
              </w:rPr>
            </w:pPr>
          </w:p>
          <w:p w14:paraId="7D62B99C" w14:textId="4F778BC2" w:rsidR="00002B89" w:rsidRPr="000A6A3D" w:rsidRDefault="00002B89" w:rsidP="000A6A3D">
            <w:pPr>
              <w:rPr>
                <w:lang w:val="nb-NO"/>
              </w:rPr>
            </w:pPr>
          </w:p>
          <w:p w14:paraId="38397582" w14:textId="77777777" w:rsidR="00002B89" w:rsidRPr="000A6A3D" w:rsidRDefault="00002B89" w:rsidP="000A6A3D">
            <w:pPr>
              <w:rPr>
                <w:lang w:val="nb-NO"/>
              </w:rPr>
            </w:pPr>
          </w:p>
          <w:p w14:paraId="1B0DF35B" w14:textId="77777777" w:rsidR="008619A1" w:rsidRPr="000A6A3D" w:rsidRDefault="008619A1" w:rsidP="000A6A3D">
            <w:pPr>
              <w:rPr>
                <w:lang w:val="nb-NO"/>
              </w:rPr>
            </w:pPr>
          </w:p>
          <w:p w14:paraId="1288489F" w14:textId="77777777" w:rsidR="00A51EFF" w:rsidRDefault="008619A1" w:rsidP="000A6A3D">
            <w:pPr>
              <w:rPr>
                <w:lang w:val="nb-NO"/>
              </w:rPr>
            </w:pPr>
            <w:r w:rsidRPr="000A6A3D">
              <w:rPr>
                <w:lang w:val="nb-NO"/>
              </w:rPr>
              <w:t xml:space="preserve"> </w:t>
            </w:r>
          </w:p>
          <w:p w14:paraId="44BBB246" w14:textId="77777777" w:rsidR="00A51EFF" w:rsidRDefault="00A51EFF" w:rsidP="000A6A3D">
            <w:pPr>
              <w:rPr>
                <w:lang w:val="de-DE"/>
              </w:rPr>
            </w:pPr>
          </w:p>
          <w:p w14:paraId="404A70FD" w14:textId="77777777" w:rsidR="00A51EFF" w:rsidRDefault="00A51EFF" w:rsidP="000A6A3D">
            <w:pPr>
              <w:rPr>
                <w:lang w:val="de-DE"/>
              </w:rPr>
            </w:pPr>
          </w:p>
          <w:p w14:paraId="069CC82E" w14:textId="77777777" w:rsidR="00A51EFF" w:rsidRDefault="00A51EFF" w:rsidP="000A6A3D">
            <w:pPr>
              <w:rPr>
                <w:lang w:val="de-DE"/>
              </w:rPr>
            </w:pPr>
          </w:p>
          <w:p w14:paraId="05747839" w14:textId="77777777" w:rsidR="00A51EFF" w:rsidRDefault="00A51EFF" w:rsidP="000A6A3D">
            <w:pPr>
              <w:rPr>
                <w:lang w:val="de-DE"/>
              </w:rPr>
            </w:pPr>
          </w:p>
          <w:p w14:paraId="673D2CE8" w14:textId="77777777" w:rsidR="00A51EFF" w:rsidRDefault="00A51EFF" w:rsidP="000A6A3D">
            <w:pPr>
              <w:rPr>
                <w:lang w:val="de-DE"/>
              </w:rPr>
            </w:pPr>
          </w:p>
          <w:p w14:paraId="1C2CA837" w14:textId="77777777" w:rsidR="00A51EFF" w:rsidRDefault="00A51EFF" w:rsidP="000A6A3D">
            <w:pPr>
              <w:rPr>
                <w:lang w:val="de-DE"/>
              </w:rPr>
            </w:pPr>
          </w:p>
          <w:p w14:paraId="3367073A" w14:textId="30F0AD14" w:rsidR="008619A1" w:rsidRPr="000A6A3D" w:rsidRDefault="008619A1" w:rsidP="000A6A3D">
            <w:pPr>
              <w:rPr>
                <w:lang w:val="nb-NO"/>
              </w:rPr>
            </w:pPr>
            <w:r w:rsidRPr="000A6A3D">
              <w:rPr>
                <w:lang w:val="de-DE"/>
              </w:rPr>
              <w:t>Giảng viên giải thích và hướng dẫn giải b</w:t>
            </w:r>
            <w:r w:rsidRPr="000A6A3D">
              <w:t xml:space="preserve">ài tập 1 – </w:t>
            </w:r>
            <w:r w:rsidR="00A50296" w:rsidRPr="000A6A3D">
              <w:t>15</w:t>
            </w:r>
            <w:r w:rsidRPr="000A6A3D">
              <w:t xml:space="preserve"> trang </w:t>
            </w:r>
            <w:r w:rsidR="00A50296" w:rsidRPr="000A6A3D">
              <w:t>19-</w:t>
            </w:r>
            <w:r w:rsidR="00CC0511" w:rsidRPr="000A6A3D">
              <w:t>2</w:t>
            </w:r>
            <w:r w:rsidR="00A50296" w:rsidRPr="000A6A3D">
              <w:t>0</w:t>
            </w:r>
            <w:r w:rsidRPr="000A6A3D">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28D147D" w14:textId="77777777" w:rsidR="008619A1" w:rsidRPr="000A6A3D" w:rsidRDefault="008619A1" w:rsidP="000A6A3D">
            <w:pPr>
              <w:rPr>
                <w:lang w:val="nb-NO"/>
              </w:rPr>
            </w:pPr>
          </w:p>
          <w:p w14:paraId="4957CB46" w14:textId="77777777" w:rsidR="008619A1" w:rsidRPr="000A6A3D" w:rsidRDefault="008619A1" w:rsidP="000A6A3D">
            <w:pPr>
              <w:rPr>
                <w:lang w:val="nb-NO"/>
              </w:rPr>
            </w:pPr>
          </w:p>
          <w:p w14:paraId="481E260A" w14:textId="77777777" w:rsidR="008619A1" w:rsidRPr="000A6A3D" w:rsidRDefault="008619A1" w:rsidP="000A6A3D">
            <w:pPr>
              <w:rPr>
                <w:lang w:val="nb-NO"/>
              </w:rPr>
            </w:pPr>
          </w:p>
          <w:p w14:paraId="47A63B7A" w14:textId="77777777" w:rsidR="008619A1" w:rsidRPr="000A6A3D" w:rsidRDefault="008619A1" w:rsidP="000A6A3D">
            <w:pPr>
              <w:rPr>
                <w:lang w:val="nb-NO"/>
              </w:rPr>
            </w:pPr>
            <w:r w:rsidRPr="000A6A3D">
              <w:rPr>
                <w:lang w:val="nb-NO"/>
              </w:rPr>
              <w:t>HS theo dõi, ghi bài.</w:t>
            </w:r>
          </w:p>
          <w:p w14:paraId="4F449C19" w14:textId="77777777" w:rsidR="008619A1" w:rsidRPr="000A6A3D" w:rsidRDefault="008619A1" w:rsidP="000A6A3D">
            <w:pPr>
              <w:rPr>
                <w:lang w:val="nb-NO"/>
              </w:rPr>
            </w:pPr>
          </w:p>
          <w:p w14:paraId="162550B0" w14:textId="77777777" w:rsidR="008619A1" w:rsidRPr="000A6A3D" w:rsidRDefault="008619A1" w:rsidP="000A6A3D">
            <w:pPr>
              <w:rPr>
                <w:lang w:val="nb-NO"/>
              </w:rPr>
            </w:pPr>
          </w:p>
          <w:p w14:paraId="753634AC" w14:textId="77777777" w:rsidR="00A51EFF" w:rsidRDefault="00A51EFF" w:rsidP="000A6A3D">
            <w:pPr>
              <w:rPr>
                <w:lang w:val="nb-NO"/>
              </w:rPr>
            </w:pPr>
          </w:p>
          <w:p w14:paraId="30952F1A" w14:textId="5ADD41E7" w:rsidR="008619A1" w:rsidRPr="000A6A3D" w:rsidRDefault="008619A1" w:rsidP="000A6A3D">
            <w:pPr>
              <w:rPr>
                <w:lang w:val="nb-NO"/>
              </w:rPr>
            </w:pPr>
            <w:r w:rsidRPr="000A6A3D">
              <w:rPr>
                <w:lang w:val="nb-NO"/>
              </w:rPr>
              <w:t>HS t</w:t>
            </w:r>
            <w:r w:rsidRPr="000A6A3D">
              <w:rPr>
                <w:lang w:val="de-DE"/>
              </w:rPr>
              <w:t>rả lời các câu hỏi.</w:t>
            </w:r>
          </w:p>
          <w:p w14:paraId="663CD701" w14:textId="77777777" w:rsidR="008619A1" w:rsidRPr="000A6A3D" w:rsidRDefault="008619A1" w:rsidP="000A6A3D">
            <w:pPr>
              <w:rPr>
                <w:lang w:val="nb-NO"/>
              </w:rPr>
            </w:pPr>
          </w:p>
          <w:p w14:paraId="4711240B" w14:textId="77777777" w:rsidR="008619A1" w:rsidRPr="000A6A3D" w:rsidRDefault="008619A1" w:rsidP="000A6A3D">
            <w:pPr>
              <w:rPr>
                <w:lang w:val="nb-NO"/>
              </w:rPr>
            </w:pPr>
          </w:p>
          <w:p w14:paraId="77A09C4D" w14:textId="77777777" w:rsidR="008619A1" w:rsidRPr="000A6A3D" w:rsidRDefault="008619A1" w:rsidP="000A6A3D">
            <w:pPr>
              <w:rPr>
                <w:lang w:val="nb-NO"/>
              </w:rPr>
            </w:pPr>
          </w:p>
          <w:p w14:paraId="67991BCC" w14:textId="77777777" w:rsidR="008619A1" w:rsidRPr="000A6A3D" w:rsidRDefault="008619A1" w:rsidP="000A6A3D">
            <w:pPr>
              <w:rPr>
                <w:lang w:val="nb-NO"/>
              </w:rPr>
            </w:pPr>
          </w:p>
          <w:p w14:paraId="77CC5B9D" w14:textId="77777777" w:rsidR="008619A1" w:rsidRPr="000A6A3D" w:rsidRDefault="008619A1" w:rsidP="000A6A3D">
            <w:pPr>
              <w:rPr>
                <w:lang w:val="nb-NO"/>
              </w:rPr>
            </w:pPr>
          </w:p>
          <w:p w14:paraId="75E3958F" w14:textId="77777777" w:rsidR="008619A1" w:rsidRPr="000A6A3D" w:rsidRDefault="008619A1" w:rsidP="000A6A3D">
            <w:pPr>
              <w:rPr>
                <w:lang w:val="nb-NO"/>
              </w:rPr>
            </w:pPr>
          </w:p>
          <w:p w14:paraId="36ED9526" w14:textId="77777777" w:rsidR="008619A1" w:rsidRPr="000A6A3D" w:rsidRDefault="008619A1" w:rsidP="000A6A3D">
            <w:pPr>
              <w:rPr>
                <w:lang w:val="nb-NO"/>
              </w:rPr>
            </w:pPr>
          </w:p>
          <w:p w14:paraId="537F9291" w14:textId="77777777" w:rsidR="008619A1" w:rsidRPr="000A6A3D" w:rsidRDefault="008619A1" w:rsidP="000A6A3D">
            <w:pPr>
              <w:rPr>
                <w:lang w:val="nb-NO"/>
              </w:rPr>
            </w:pPr>
          </w:p>
          <w:p w14:paraId="6026B49E" w14:textId="77777777" w:rsidR="008619A1" w:rsidRPr="000A6A3D" w:rsidRDefault="008619A1" w:rsidP="000A6A3D">
            <w:pPr>
              <w:rPr>
                <w:lang w:val="nb-NO"/>
              </w:rPr>
            </w:pPr>
          </w:p>
          <w:p w14:paraId="47EBF979" w14:textId="77777777" w:rsidR="008619A1" w:rsidRPr="000A6A3D" w:rsidRDefault="008619A1" w:rsidP="000A6A3D">
            <w:pPr>
              <w:rPr>
                <w:lang w:val="nb-NO"/>
              </w:rPr>
            </w:pPr>
          </w:p>
          <w:p w14:paraId="42CE7C43" w14:textId="77777777" w:rsidR="008619A1" w:rsidRPr="000A6A3D" w:rsidRDefault="008619A1" w:rsidP="000A6A3D">
            <w:pPr>
              <w:rPr>
                <w:lang w:val="nb-NO"/>
              </w:rPr>
            </w:pPr>
          </w:p>
          <w:p w14:paraId="0681E000" w14:textId="296982A3" w:rsidR="008619A1" w:rsidRDefault="008619A1" w:rsidP="000A6A3D">
            <w:pPr>
              <w:rPr>
                <w:lang w:val="nb-NO"/>
              </w:rPr>
            </w:pPr>
          </w:p>
          <w:p w14:paraId="4FC57298" w14:textId="77777777" w:rsidR="00A51EFF" w:rsidRPr="000A6A3D" w:rsidRDefault="00A51EFF" w:rsidP="000A6A3D">
            <w:pPr>
              <w:rPr>
                <w:lang w:val="nb-NO"/>
              </w:rPr>
            </w:pPr>
          </w:p>
          <w:p w14:paraId="3F7B0251" w14:textId="77777777" w:rsidR="008619A1" w:rsidRPr="000A6A3D" w:rsidRDefault="008619A1" w:rsidP="000A6A3D">
            <w:pPr>
              <w:rPr>
                <w:lang w:val="nb-NO"/>
              </w:rPr>
            </w:pPr>
          </w:p>
          <w:p w14:paraId="2C05BD06" w14:textId="77777777" w:rsidR="008619A1" w:rsidRPr="000A6A3D" w:rsidRDefault="008619A1" w:rsidP="000A6A3D">
            <w:pPr>
              <w:rPr>
                <w:lang w:val="nb-NO"/>
              </w:rPr>
            </w:pPr>
            <w:r w:rsidRPr="000A6A3D">
              <w:rPr>
                <w:lang w:val="nb-NO"/>
              </w:rPr>
              <w:t xml:space="preserve">HS theo dõi, ghi bài </w:t>
            </w:r>
          </w:p>
          <w:p w14:paraId="73316472" w14:textId="77777777" w:rsidR="008619A1" w:rsidRPr="000A6A3D" w:rsidRDefault="008619A1" w:rsidP="000A6A3D">
            <w:pPr>
              <w:rPr>
                <w:lang w:val="nb-NO"/>
              </w:rPr>
            </w:pPr>
          </w:p>
          <w:p w14:paraId="48E75E60" w14:textId="77777777" w:rsidR="008619A1" w:rsidRPr="000A6A3D" w:rsidRDefault="008619A1" w:rsidP="000A6A3D">
            <w:pPr>
              <w:rPr>
                <w:lang w:val="nb-NO"/>
              </w:rPr>
            </w:pPr>
          </w:p>
          <w:p w14:paraId="6F1C778B" w14:textId="77777777" w:rsidR="008619A1" w:rsidRPr="000A6A3D" w:rsidRDefault="008619A1" w:rsidP="000A6A3D">
            <w:pPr>
              <w:rPr>
                <w:lang w:val="nb-NO"/>
              </w:rPr>
            </w:pPr>
          </w:p>
          <w:p w14:paraId="3222F433" w14:textId="77777777" w:rsidR="008619A1" w:rsidRPr="000A6A3D" w:rsidRDefault="008619A1" w:rsidP="000A6A3D">
            <w:pPr>
              <w:rPr>
                <w:lang w:val="nb-NO"/>
              </w:rPr>
            </w:pPr>
          </w:p>
          <w:p w14:paraId="01FF272A" w14:textId="355E4D8A" w:rsidR="008619A1" w:rsidRDefault="007C478C" w:rsidP="000A6A3D">
            <w:pPr>
              <w:rPr>
                <w:lang w:val="nb-NO"/>
              </w:rPr>
            </w:pPr>
            <w:r>
              <w:rPr>
                <w:lang w:val="nb-NO"/>
              </w:rPr>
              <w:t>HS trả lời câu hỏi</w:t>
            </w:r>
          </w:p>
          <w:p w14:paraId="7DD1720F" w14:textId="77777777" w:rsidR="007C478C" w:rsidRPr="000A6A3D" w:rsidRDefault="007C478C" w:rsidP="000A6A3D">
            <w:pPr>
              <w:rPr>
                <w:lang w:val="nb-NO"/>
              </w:rPr>
            </w:pPr>
          </w:p>
          <w:p w14:paraId="5174ED02" w14:textId="0DB55646" w:rsidR="00002B89" w:rsidRPr="000A6A3D" w:rsidRDefault="00002B89" w:rsidP="000A6A3D">
            <w:pPr>
              <w:rPr>
                <w:lang w:val="nb-NO"/>
              </w:rPr>
            </w:pPr>
          </w:p>
          <w:p w14:paraId="00BB682B" w14:textId="3097D798" w:rsidR="00002B89" w:rsidRPr="000A6A3D" w:rsidRDefault="00002B89" w:rsidP="000A6A3D">
            <w:pPr>
              <w:rPr>
                <w:lang w:val="nb-NO"/>
              </w:rPr>
            </w:pPr>
          </w:p>
          <w:p w14:paraId="4C36AEDF" w14:textId="68DF7F62" w:rsidR="00002B89" w:rsidRPr="000A6A3D" w:rsidRDefault="00002B89" w:rsidP="000A6A3D">
            <w:pPr>
              <w:rPr>
                <w:lang w:val="nb-NO"/>
              </w:rPr>
            </w:pPr>
          </w:p>
          <w:p w14:paraId="6126B701" w14:textId="77777777" w:rsidR="00002B89" w:rsidRPr="000A6A3D" w:rsidRDefault="00002B89" w:rsidP="000A6A3D">
            <w:pPr>
              <w:rPr>
                <w:lang w:val="nb-NO"/>
              </w:rPr>
            </w:pPr>
          </w:p>
          <w:p w14:paraId="0140B982" w14:textId="77777777" w:rsidR="00A51EFF" w:rsidRDefault="00A51EFF" w:rsidP="000A6A3D">
            <w:pPr>
              <w:rPr>
                <w:lang w:val="nb-NO"/>
              </w:rPr>
            </w:pPr>
          </w:p>
          <w:p w14:paraId="0A6E66E9" w14:textId="77777777" w:rsidR="00A51EFF" w:rsidRDefault="00A51EFF" w:rsidP="000A6A3D">
            <w:pPr>
              <w:rPr>
                <w:lang w:val="nb-NO"/>
              </w:rPr>
            </w:pPr>
          </w:p>
          <w:p w14:paraId="573FD4D8" w14:textId="77777777" w:rsidR="00A51EFF" w:rsidRDefault="00A51EFF" w:rsidP="000A6A3D">
            <w:pPr>
              <w:rPr>
                <w:lang w:val="nb-NO"/>
              </w:rPr>
            </w:pPr>
          </w:p>
          <w:p w14:paraId="7F90FC2F" w14:textId="77777777" w:rsidR="00A51EFF" w:rsidRDefault="00A51EFF" w:rsidP="000A6A3D">
            <w:pPr>
              <w:rPr>
                <w:lang w:val="nb-NO"/>
              </w:rPr>
            </w:pPr>
          </w:p>
          <w:p w14:paraId="2150B710" w14:textId="77777777" w:rsidR="00A51EFF" w:rsidRDefault="00A51EFF" w:rsidP="000A6A3D">
            <w:pPr>
              <w:rPr>
                <w:lang w:val="nb-NO"/>
              </w:rPr>
            </w:pPr>
          </w:p>
          <w:p w14:paraId="78768D83" w14:textId="77777777" w:rsidR="00A51EFF" w:rsidRDefault="00A51EFF" w:rsidP="000A6A3D">
            <w:pPr>
              <w:rPr>
                <w:lang w:val="nb-NO"/>
              </w:rPr>
            </w:pPr>
          </w:p>
          <w:p w14:paraId="348E398B" w14:textId="308BA646" w:rsidR="008619A1" w:rsidRPr="000A6A3D" w:rsidRDefault="008619A1" w:rsidP="000A6A3D">
            <w:pPr>
              <w:rPr>
                <w:lang w:val="nb-NO"/>
              </w:rPr>
            </w:pPr>
            <w:r w:rsidRPr="000A6A3D">
              <w:rPr>
                <w:lang w:val="nb-NO"/>
              </w:rPr>
              <w:t xml:space="preserve">Học sinh </w:t>
            </w:r>
            <w:r w:rsidRPr="000A6A3D">
              <w:rPr>
                <w:lang w:val="de-DE"/>
              </w:rPr>
              <w:t>lắng nghe phần giải thích và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F4267AF" w14:textId="77777777" w:rsidR="008619A1" w:rsidRPr="000A6A3D" w:rsidRDefault="008619A1" w:rsidP="000A6A3D">
            <w:pPr>
              <w:rPr>
                <w:lang w:val="nb-NO"/>
              </w:rPr>
            </w:pPr>
          </w:p>
          <w:p w14:paraId="6DD70A1A" w14:textId="77777777" w:rsidR="00FC51BA" w:rsidRDefault="00FC51BA" w:rsidP="0085592B">
            <w:pPr>
              <w:jc w:val="center"/>
              <w:rPr>
                <w:lang w:val="pt-BR"/>
              </w:rPr>
            </w:pPr>
          </w:p>
          <w:p w14:paraId="66607591" w14:textId="77777777" w:rsidR="00FC51BA" w:rsidRDefault="00FC51BA" w:rsidP="0085592B">
            <w:pPr>
              <w:jc w:val="center"/>
              <w:rPr>
                <w:lang w:val="pt-BR"/>
              </w:rPr>
            </w:pPr>
          </w:p>
          <w:p w14:paraId="1AA95C4B" w14:textId="23A89FE4" w:rsidR="0085592B" w:rsidRPr="000A6A3D" w:rsidRDefault="008E71ED" w:rsidP="0085592B">
            <w:pPr>
              <w:jc w:val="center"/>
              <w:rPr>
                <w:lang w:val="pt-BR"/>
              </w:rPr>
            </w:pPr>
            <w:r>
              <w:rPr>
                <w:lang w:val="pt-BR"/>
              </w:rPr>
              <w:t>2</w:t>
            </w:r>
            <w:r w:rsidR="0085592B">
              <w:rPr>
                <w:lang w:val="pt-BR"/>
              </w:rPr>
              <w:t>0</w:t>
            </w:r>
          </w:p>
          <w:p w14:paraId="6E4661E4" w14:textId="77777777" w:rsidR="0085592B" w:rsidRPr="000A6A3D" w:rsidRDefault="0085592B" w:rsidP="0085592B">
            <w:pPr>
              <w:jc w:val="center"/>
              <w:rPr>
                <w:lang w:val="pt-BR"/>
              </w:rPr>
            </w:pPr>
            <w:r w:rsidRPr="000A6A3D">
              <w:rPr>
                <w:lang w:val="pt-BR"/>
              </w:rPr>
              <w:t>phút</w:t>
            </w:r>
          </w:p>
          <w:p w14:paraId="2633FB90" w14:textId="77777777" w:rsidR="008619A1" w:rsidRPr="000A6A3D" w:rsidRDefault="008619A1" w:rsidP="000A6A3D">
            <w:pPr>
              <w:jc w:val="center"/>
              <w:rPr>
                <w:lang w:val="pt-BR"/>
              </w:rPr>
            </w:pPr>
          </w:p>
          <w:p w14:paraId="3346827A" w14:textId="77777777" w:rsidR="008619A1" w:rsidRPr="000A6A3D" w:rsidRDefault="008619A1" w:rsidP="000A6A3D">
            <w:pPr>
              <w:jc w:val="center"/>
              <w:rPr>
                <w:lang w:val="pt-BR"/>
              </w:rPr>
            </w:pPr>
          </w:p>
          <w:p w14:paraId="330860E2" w14:textId="77777777" w:rsidR="008619A1" w:rsidRPr="000A6A3D" w:rsidRDefault="008619A1" w:rsidP="000A6A3D">
            <w:pPr>
              <w:jc w:val="center"/>
              <w:rPr>
                <w:lang w:val="pt-BR"/>
              </w:rPr>
            </w:pPr>
          </w:p>
          <w:p w14:paraId="63797A6B" w14:textId="77777777" w:rsidR="008619A1" w:rsidRPr="000A6A3D" w:rsidRDefault="008619A1" w:rsidP="000A6A3D">
            <w:pPr>
              <w:jc w:val="center"/>
              <w:rPr>
                <w:lang w:val="pt-BR"/>
              </w:rPr>
            </w:pPr>
          </w:p>
          <w:p w14:paraId="465A3D2D" w14:textId="77777777" w:rsidR="008619A1" w:rsidRPr="000A6A3D" w:rsidRDefault="008619A1" w:rsidP="000A6A3D">
            <w:pPr>
              <w:jc w:val="center"/>
              <w:rPr>
                <w:lang w:val="pt-BR"/>
              </w:rPr>
            </w:pPr>
          </w:p>
          <w:p w14:paraId="0EE9CD2E" w14:textId="77777777" w:rsidR="008619A1" w:rsidRPr="000A6A3D" w:rsidRDefault="008619A1" w:rsidP="000A6A3D">
            <w:pPr>
              <w:jc w:val="center"/>
              <w:rPr>
                <w:lang w:val="pt-BR"/>
              </w:rPr>
            </w:pPr>
          </w:p>
          <w:p w14:paraId="3A710B6B" w14:textId="77777777" w:rsidR="008619A1" w:rsidRPr="000A6A3D" w:rsidRDefault="008619A1" w:rsidP="000A6A3D">
            <w:pPr>
              <w:jc w:val="center"/>
              <w:rPr>
                <w:lang w:val="pt-BR"/>
              </w:rPr>
            </w:pPr>
          </w:p>
          <w:p w14:paraId="1DCFDA12" w14:textId="77777777" w:rsidR="008619A1" w:rsidRPr="000A6A3D" w:rsidRDefault="008619A1" w:rsidP="000A6A3D">
            <w:pPr>
              <w:jc w:val="center"/>
              <w:rPr>
                <w:lang w:val="pt-BR"/>
              </w:rPr>
            </w:pPr>
          </w:p>
          <w:p w14:paraId="49EDA1FB" w14:textId="77777777" w:rsidR="008619A1" w:rsidRPr="000A6A3D" w:rsidRDefault="008619A1" w:rsidP="000A6A3D">
            <w:pPr>
              <w:jc w:val="center"/>
              <w:rPr>
                <w:lang w:val="pt-BR"/>
              </w:rPr>
            </w:pPr>
          </w:p>
          <w:p w14:paraId="3C6BF1ED" w14:textId="77777777" w:rsidR="008619A1" w:rsidRPr="000A6A3D" w:rsidRDefault="008619A1" w:rsidP="000A6A3D">
            <w:pPr>
              <w:jc w:val="center"/>
              <w:rPr>
                <w:lang w:val="pt-BR"/>
              </w:rPr>
            </w:pPr>
          </w:p>
          <w:p w14:paraId="142CDF7A" w14:textId="77777777" w:rsidR="008619A1" w:rsidRPr="000A6A3D" w:rsidRDefault="008619A1" w:rsidP="000A6A3D">
            <w:pPr>
              <w:jc w:val="center"/>
              <w:rPr>
                <w:lang w:val="pt-BR"/>
              </w:rPr>
            </w:pPr>
          </w:p>
          <w:p w14:paraId="1885FEA6" w14:textId="77777777" w:rsidR="008619A1" w:rsidRPr="000A6A3D" w:rsidRDefault="008619A1" w:rsidP="000A6A3D">
            <w:pPr>
              <w:jc w:val="center"/>
              <w:rPr>
                <w:lang w:val="pt-BR"/>
              </w:rPr>
            </w:pPr>
          </w:p>
          <w:p w14:paraId="6786EA0A" w14:textId="77777777" w:rsidR="008619A1" w:rsidRPr="000A6A3D" w:rsidRDefault="008619A1" w:rsidP="000A6A3D">
            <w:pPr>
              <w:jc w:val="center"/>
              <w:rPr>
                <w:lang w:val="pt-BR"/>
              </w:rPr>
            </w:pPr>
          </w:p>
          <w:p w14:paraId="3DCD6344" w14:textId="77777777" w:rsidR="008619A1" w:rsidRPr="000A6A3D" w:rsidRDefault="008619A1" w:rsidP="000A6A3D">
            <w:pPr>
              <w:jc w:val="center"/>
              <w:rPr>
                <w:lang w:val="pt-BR"/>
              </w:rPr>
            </w:pPr>
          </w:p>
          <w:p w14:paraId="0B65F52F" w14:textId="77777777" w:rsidR="008619A1" w:rsidRPr="000A6A3D" w:rsidRDefault="008619A1" w:rsidP="000A6A3D">
            <w:pPr>
              <w:jc w:val="center"/>
              <w:rPr>
                <w:lang w:val="pt-BR"/>
              </w:rPr>
            </w:pPr>
          </w:p>
          <w:p w14:paraId="617BB881" w14:textId="77777777" w:rsidR="008619A1" w:rsidRPr="000A6A3D" w:rsidRDefault="008619A1" w:rsidP="000A6A3D">
            <w:pPr>
              <w:jc w:val="center"/>
              <w:rPr>
                <w:lang w:val="pt-BR"/>
              </w:rPr>
            </w:pPr>
          </w:p>
          <w:p w14:paraId="6262220D" w14:textId="2122CF9D" w:rsidR="00FC51BA" w:rsidRDefault="00FC51BA" w:rsidP="000A6A3D">
            <w:pPr>
              <w:jc w:val="center"/>
              <w:rPr>
                <w:lang w:val="nb-NO"/>
              </w:rPr>
            </w:pPr>
          </w:p>
          <w:p w14:paraId="50133D55" w14:textId="77777777" w:rsidR="00FC51BA" w:rsidRPr="00FC51BA" w:rsidRDefault="00FC51BA" w:rsidP="00FC51BA">
            <w:pPr>
              <w:rPr>
                <w:lang w:val="nb-NO"/>
              </w:rPr>
            </w:pPr>
          </w:p>
          <w:p w14:paraId="583A633B" w14:textId="77777777" w:rsidR="00FC51BA" w:rsidRPr="00FC51BA" w:rsidRDefault="00FC51BA" w:rsidP="00FC51BA">
            <w:pPr>
              <w:rPr>
                <w:lang w:val="nb-NO"/>
              </w:rPr>
            </w:pPr>
          </w:p>
          <w:p w14:paraId="68ABD169" w14:textId="77777777" w:rsidR="00FC51BA" w:rsidRPr="00FC51BA" w:rsidRDefault="00FC51BA" w:rsidP="00FC51BA">
            <w:pPr>
              <w:rPr>
                <w:lang w:val="nb-NO"/>
              </w:rPr>
            </w:pPr>
          </w:p>
          <w:p w14:paraId="2B67FDE4" w14:textId="77777777" w:rsidR="00FC51BA" w:rsidRPr="00FC51BA" w:rsidRDefault="00FC51BA" w:rsidP="00FC51BA">
            <w:pPr>
              <w:rPr>
                <w:lang w:val="nb-NO"/>
              </w:rPr>
            </w:pPr>
          </w:p>
          <w:p w14:paraId="10EBA5B2" w14:textId="77777777" w:rsidR="00FC51BA" w:rsidRPr="00FC51BA" w:rsidRDefault="00FC51BA" w:rsidP="00FC51BA">
            <w:pPr>
              <w:rPr>
                <w:lang w:val="nb-NO"/>
              </w:rPr>
            </w:pPr>
          </w:p>
          <w:p w14:paraId="2F5E4DC4" w14:textId="77777777" w:rsidR="00FC51BA" w:rsidRPr="00FC51BA" w:rsidRDefault="00FC51BA" w:rsidP="00FC51BA">
            <w:pPr>
              <w:rPr>
                <w:lang w:val="nb-NO"/>
              </w:rPr>
            </w:pPr>
          </w:p>
          <w:p w14:paraId="7F2C33C5" w14:textId="77777777" w:rsidR="00FC51BA" w:rsidRPr="00FC51BA" w:rsidRDefault="00FC51BA" w:rsidP="00FC51BA">
            <w:pPr>
              <w:rPr>
                <w:lang w:val="nb-NO"/>
              </w:rPr>
            </w:pPr>
          </w:p>
          <w:p w14:paraId="51DDF180" w14:textId="77777777" w:rsidR="00FC51BA" w:rsidRPr="00FC51BA" w:rsidRDefault="00FC51BA" w:rsidP="00FC51BA">
            <w:pPr>
              <w:rPr>
                <w:lang w:val="nb-NO"/>
              </w:rPr>
            </w:pPr>
          </w:p>
          <w:p w14:paraId="2BF0302E" w14:textId="77777777" w:rsidR="00FC51BA" w:rsidRPr="00FC51BA" w:rsidRDefault="00FC51BA" w:rsidP="00FC51BA">
            <w:pPr>
              <w:rPr>
                <w:lang w:val="nb-NO"/>
              </w:rPr>
            </w:pPr>
          </w:p>
          <w:p w14:paraId="7ED5F370" w14:textId="77777777" w:rsidR="00FC51BA" w:rsidRPr="00FC51BA" w:rsidRDefault="00FC51BA" w:rsidP="00FC51BA">
            <w:pPr>
              <w:rPr>
                <w:lang w:val="nb-NO"/>
              </w:rPr>
            </w:pPr>
          </w:p>
          <w:p w14:paraId="39F939A5" w14:textId="77777777" w:rsidR="00FC51BA" w:rsidRPr="00FC51BA" w:rsidRDefault="00FC51BA" w:rsidP="00FC51BA">
            <w:pPr>
              <w:rPr>
                <w:lang w:val="nb-NO"/>
              </w:rPr>
            </w:pPr>
          </w:p>
          <w:p w14:paraId="15747D32" w14:textId="77777777" w:rsidR="00FC51BA" w:rsidRPr="00FC51BA" w:rsidRDefault="00FC51BA" w:rsidP="00FC51BA">
            <w:pPr>
              <w:rPr>
                <w:lang w:val="nb-NO"/>
              </w:rPr>
            </w:pPr>
          </w:p>
          <w:p w14:paraId="0C91967A" w14:textId="77777777" w:rsidR="00FC51BA" w:rsidRPr="00FC51BA" w:rsidRDefault="00FC51BA" w:rsidP="00FC51BA">
            <w:pPr>
              <w:rPr>
                <w:lang w:val="nb-NO"/>
              </w:rPr>
            </w:pPr>
          </w:p>
          <w:p w14:paraId="54B54205" w14:textId="77777777" w:rsidR="00FC51BA" w:rsidRPr="00FC51BA" w:rsidRDefault="00FC51BA" w:rsidP="00FC51BA">
            <w:pPr>
              <w:rPr>
                <w:lang w:val="nb-NO"/>
              </w:rPr>
            </w:pPr>
          </w:p>
          <w:p w14:paraId="06502046" w14:textId="77777777" w:rsidR="00FC51BA" w:rsidRPr="00FC51BA" w:rsidRDefault="00FC51BA" w:rsidP="00FC51BA">
            <w:pPr>
              <w:rPr>
                <w:lang w:val="nb-NO"/>
              </w:rPr>
            </w:pPr>
          </w:p>
          <w:p w14:paraId="63028665" w14:textId="77777777" w:rsidR="00FC51BA" w:rsidRPr="00FC51BA" w:rsidRDefault="00FC51BA" w:rsidP="00FC51BA">
            <w:pPr>
              <w:rPr>
                <w:lang w:val="nb-NO"/>
              </w:rPr>
            </w:pPr>
          </w:p>
          <w:p w14:paraId="3415019C" w14:textId="77777777" w:rsidR="00FC51BA" w:rsidRPr="00FC51BA" w:rsidRDefault="00FC51BA" w:rsidP="00FC51BA">
            <w:pPr>
              <w:rPr>
                <w:lang w:val="nb-NO"/>
              </w:rPr>
            </w:pPr>
          </w:p>
          <w:p w14:paraId="78B980F4" w14:textId="77777777" w:rsidR="00FC51BA" w:rsidRPr="00FC51BA" w:rsidRDefault="00FC51BA" w:rsidP="00FC51BA">
            <w:pPr>
              <w:rPr>
                <w:lang w:val="nb-NO"/>
              </w:rPr>
            </w:pPr>
          </w:p>
          <w:p w14:paraId="4F838257" w14:textId="7F951496" w:rsidR="00FC51BA" w:rsidRDefault="00FC51BA" w:rsidP="00FC51BA">
            <w:pPr>
              <w:rPr>
                <w:lang w:val="nb-NO"/>
              </w:rPr>
            </w:pPr>
          </w:p>
          <w:p w14:paraId="1543B9C1" w14:textId="6239CCF2" w:rsidR="00FC51BA" w:rsidRDefault="00FC51BA" w:rsidP="00FC51BA">
            <w:pPr>
              <w:rPr>
                <w:lang w:val="nb-NO"/>
              </w:rPr>
            </w:pPr>
          </w:p>
          <w:p w14:paraId="46CAC196" w14:textId="3814CDAF" w:rsidR="00FC51BA" w:rsidRPr="000A6A3D" w:rsidRDefault="008E71ED" w:rsidP="00FC51BA">
            <w:pPr>
              <w:jc w:val="center"/>
              <w:rPr>
                <w:lang w:val="pt-BR"/>
              </w:rPr>
            </w:pPr>
            <w:r>
              <w:rPr>
                <w:lang w:val="pt-BR"/>
              </w:rPr>
              <w:t>45</w:t>
            </w:r>
          </w:p>
          <w:p w14:paraId="6B7165DD" w14:textId="77777777" w:rsidR="00FC51BA" w:rsidRPr="000A6A3D" w:rsidRDefault="00FC51BA" w:rsidP="00FC51BA">
            <w:pPr>
              <w:jc w:val="center"/>
              <w:rPr>
                <w:lang w:val="pt-BR"/>
              </w:rPr>
            </w:pPr>
            <w:r w:rsidRPr="000A6A3D">
              <w:rPr>
                <w:lang w:val="pt-BR"/>
              </w:rPr>
              <w:t>phút</w:t>
            </w:r>
          </w:p>
          <w:p w14:paraId="5E7843B8" w14:textId="77777777" w:rsidR="008619A1" w:rsidRPr="00FC51BA" w:rsidRDefault="008619A1" w:rsidP="00FC51BA">
            <w:pPr>
              <w:rPr>
                <w:lang w:val="nb-NO"/>
              </w:rPr>
            </w:pPr>
          </w:p>
        </w:tc>
      </w:tr>
      <w:tr w:rsidR="008619A1" w:rsidRPr="000A6A3D" w14:paraId="38007B39" w14:textId="77777777" w:rsidTr="008619A1">
        <w:tc>
          <w:tcPr>
            <w:tcW w:w="540" w:type="dxa"/>
            <w:tcBorders>
              <w:top w:val="single" w:sz="4" w:space="0" w:color="auto"/>
              <w:left w:val="single" w:sz="4" w:space="0" w:color="auto"/>
              <w:bottom w:val="single" w:sz="4" w:space="0" w:color="auto"/>
              <w:right w:val="single" w:sz="4" w:space="0" w:color="auto"/>
            </w:tcBorders>
            <w:shd w:val="clear" w:color="auto" w:fill="auto"/>
          </w:tcPr>
          <w:p w14:paraId="326FAE4C" w14:textId="77777777" w:rsidR="008619A1" w:rsidRPr="000A6A3D" w:rsidRDefault="008619A1"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17E5721" w14:textId="77777777" w:rsidR="008619A1" w:rsidRPr="000A6A3D" w:rsidRDefault="008619A1" w:rsidP="000A6A3D">
            <w:pPr>
              <w:rPr>
                <w:b/>
                <w:bCs/>
                <w:u w:val="single"/>
                <w:lang w:val="nb-NO"/>
              </w:rPr>
            </w:pPr>
            <w:r w:rsidRPr="000A6A3D">
              <w:rPr>
                <w:b/>
                <w:bCs/>
                <w:u w:val="single"/>
                <w:lang w:val="nb-NO"/>
              </w:rPr>
              <w:t>Củng cố kiến thức và kết thúc bài</w:t>
            </w:r>
          </w:p>
          <w:p w14:paraId="08C2FDB8" w14:textId="77777777" w:rsidR="00C14C49" w:rsidRPr="000A6A3D" w:rsidRDefault="00C14C49" w:rsidP="000A6A3D">
            <w:pPr>
              <w:rPr>
                <w:bCs/>
                <w:lang w:val="nb-NO"/>
              </w:rPr>
            </w:pPr>
            <w:r w:rsidRPr="000A6A3D">
              <w:rPr>
                <w:bCs/>
                <w:lang w:val="nb-NO"/>
              </w:rPr>
              <w:t>1. Cấu tạo của bảng tuần hoàn các nguyên tố hóa học.</w:t>
            </w:r>
          </w:p>
          <w:p w14:paraId="3B8C2894" w14:textId="77777777" w:rsidR="00C14C49" w:rsidRPr="000A6A3D" w:rsidRDefault="00C14C49" w:rsidP="000A6A3D">
            <w:pPr>
              <w:rPr>
                <w:lang w:val="nb-NO"/>
              </w:rPr>
            </w:pPr>
            <w:r w:rsidRPr="000A6A3D">
              <w:rPr>
                <w:lang w:val="nb-NO"/>
              </w:rPr>
              <w:t>2. Sự biến đổi tuần hoàn tính chất của các nguyên tố hóa học</w:t>
            </w:r>
          </w:p>
          <w:p w14:paraId="54F1F3AA" w14:textId="0AFD887B" w:rsidR="008619A1" w:rsidRPr="000A6A3D" w:rsidRDefault="00C14C49" w:rsidP="000A6A3D">
            <w:r w:rsidRPr="000A6A3D">
              <w:rPr>
                <w:lang w:val="vi-VN"/>
              </w:rPr>
              <w:t>3. Ý nghĩa của bảng tuần hoàn của các nguyên tố hóa học</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11D9F64" w14:textId="77777777" w:rsidR="008619A1" w:rsidRPr="000A6A3D" w:rsidRDefault="008619A1" w:rsidP="000A6A3D">
            <w:pPr>
              <w:rPr>
                <w:lang w:val="nb-NO"/>
              </w:rPr>
            </w:pPr>
          </w:p>
          <w:p w14:paraId="4878A8FA" w14:textId="77777777" w:rsidR="008619A1" w:rsidRPr="000A6A3D" w:rsidRDefault="008619A1" w:rsidP="000A6A3D">
            <w:pPr>
              <w:rPr>
                <w:lang w:val="vi-VN"/>
              </w:rPr>
            </w:pPr>
            <w:r w:rsidRPr="000A6A3D">
              <w:rPr>
                <w:lang w:val="de-DE"/>
              </w:rPr>
              <w:t xml:space="preserve">Giảng viên trình bày tóm tắt nội dung bằng lời.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7F75D01" w14:textId="77777777" w:rsidR="008619A1" w:rsidRPr="000A6A3D" w:rsidRDefault="008619A1" w:rsidP="000A6A3D">
            <w:pPr>
              <w:rPr>
                <w:lang w:val="nb-NO"/>
              </w:rPr>
            </w:pPr>
          </w:p>
          <w:p w14:paraId="47B7D591" w14:textId="77777777" w:rsidR="008619A1" w:rsidRPr="000A6A3D" w:rsidRDefault="008619A1" w:rsidP="000A6A3D">
            <w:pPr>
              <w:rPr>
                <w:lang w:val="nb-NO"/>
              </w:rPr>
            </w:pPr>
            <w:r w:rsidRPr="000A6A3D">
              <w:rPr>
                <w:lang w:val="de-DE"/>
              </w:rPr>
              <w:t xml:space="preserve">Học sinh lắng nghe và ghi chép những nội dung cần thiết.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288EC39" w14:textId="77777777" w:rsidR="008619A1" w:rsidRPr="000A6A3D" w:rsidRDefault="008619A1" w:rsidP="000A6A3D">
            <w:pPr>
              <w:jc w:val="center"/>
              <w:rPr>
                <w:lang w:val="nb-NO"/>
              </w:rPr>
            </w:pPr>
          </w:p>
          <w:p w14:paraId="09DB2AAA" w14:textId="77777777" w:rsidR="008619A1" w:rsidRPr="000A6A3D" w:rsidRDefault="008619A1" w:rsidP="000A6A3D">
            <w:pPr>
              <w:jc w:val="center"/>
              <w:rPr>
                <w:lang w:val="nb-NO"/>
              </w:rPr>
            </w:pPr>
            <w:r w:rsidRPr="000A6A3D">
              <w:rPr>
                <w:lang w:val="pt-BR"/>
              </w:rPr>
              <w:t>10 phút</w:t>
            </w:r>
          </w:p>
        </w:tc>
      </w:tr>
      <w:tr w:rsidR="008619A1" w:rsidRPr="000A6A3D" w14:paraId="03EBB1CD" w14:textId="77777777" w:rsidTr="008619A1">
        <w:tc>
          <w:tcPr>
            <w:tcW w:w="540" w:type="dxa"/>
            <w:tcBorders>
              <w:top w:val="single" w:sz="4" w:space="0" w:color="auto"/>
              <w:left w:val="single" w:sz="4" w:space="0" w:color="auto"/>
              <w:bottom w:val="single" w:sz="4" w:space="0" w:color="auto"/>
              <w:right w:val="single" w:sz="4" w:space="0" w:color="auto"/>
            </w:tcBorders>
            <w:shd w:val="clear" w:color="auto" w:fill="auto"/>
          </w:tcPr>
          <w:p w14:paraId="05840DC8" w14:textId="77777777" w:rsidR="008619A1" w:rsidRPr="000A6A3D" w:rsidRDefault="008619A1"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6115D7E" w14:textId="77777777" w:rsidR="008619A1" w:rsidRPr="000A6A3D" w:rsidRDefault="008619A1" w:rsidP="000A6A3D">
            <w:pPr>
              <w:rPr>
                <w:b/>
                <w:bCs/>
                <w:u w:val="single"/>
                <w:lang w:val="pt-BR"/>
              </w:rPr>
            </w:pPr>
            <w:r w:rsidRPr="000A6A3D">
              <w:rPr>
                <w:b/>
                <w:bCs/>
                <w:u w:val="single"/>
                <w:lang w:val="pt-BR"/>
              </w:rPr>
              <w:t>Hướng dẫn tự học</w:t>
            </w:r>
          </w:p>
          <w:p w14:paraId="533C6837" w14:textId="77777777" w:rsidR="008619A1" w:rsidRPr="000A6A3D" w:rsidRDefault="008619A1" w:rsidP="000A6A3D">
            <w:pPr>
              <w:rPr>
                <w:b/>
                <w:bCs/>
                <w:u w:val="single"/>
                <w:lang w:val="pt-BR"/>
              </w:rPr>
            </w:pPr>
          </w:p>
          <w:p w14:paraId="4F76DDB9" w14:textId="767DF876" w:rsidR="008619A1" w:rsidRPr="000A6A3D" w:rsidRDefault="008619A1" w:rsidP="000A6A3D">
            <w:pPr>
              <w:rPr>
                <w:bCs/>
                <w:lang w:val="nb-NO"/>
              </w:rPr>
            </w:pPr>
            <w:r w:rsidRPr="000A6A3D">
              <w:rPr>
                <w:bCs/>
                <w:lang w:val="nb-NO"/>
              </w:rPr>
              <w:t xml:space="preserve">- Bài tập </w:t>
            </w:r>
            <w:r w:rsidR="00A50296" w:rsidRPr="000A6A3D">
              <w:rPr>
                <w:bCs/>
                <w:lang w:val="nb-NO"/>
              </w:rPr>
              <w:t>16</w:t>
            </w:r>
            <w:r w:rsidRPr="000A6A3D">
              <w:rPr>
                <w:bCs/>
                <w:lang w:val="nb-NO"/>
              </w:rPr>
              <w:t xml:space="preserve"> - </w:t>
            </w:r>
            <w:r w:rsidR="00A50296" w:rsidRPr="000A6A3D">
              <w:rPr>
                <w:bCs/>
                <w:lang w:val="nb-NO"/>
              </w:rPr>
              <w:t>20</w:t>
            </w:r>
            <w:r w:rsidRPr="000A6A3D">
              <w:rPr>
                <w:bCs/>
                <w:lang w:val="nb-NO"/>
              </w:rPr>
              <w:t xml:space="preserve"> trang 2</w:t>
            </w:r>
            <w:r w:rsidR="00A50296" w:rsidRPr="000A6A3D">
              <w:rPr>
                <w:bCs/>
                <w:lang w:val="nb-NO"/>
              </w:rPr>
              <w:t>0</w:t>
            </w:r>
            <w:r w:rsidR="00680FBA">
              <w:rPr>
                <w:bCs/>
                <w:lang w:val="nb-NO"/>
              </w:rPr>
              <w:t xml:space="preserve"> </w:t>
            </w:r>
            <w:r w:rsidR="00A50296" w:rsidRPr="000A6A3D">
              <w:rPr>
                <w:bCs/>
                <w:lang w:val="nb-NO"/>
              </w:rPr>
              <w:t>-</w:t>
            </w:r>
            <w:r w:rsidR="00680FBA">
              <w:rPr>
                <w:bCs/>
                <w:lang w:val="nb-NO"/>
              </w:rPr>
              <w:t xml:space="preserve"> </w:t>
            </w:r>
            <w:r w:rsidR="00A50296" w:rsidRPr="000A6A3D">
              <w:rPr>
                <w:bCs/>
                <w:lang w:val="nb-NO"/>
              </w:rPr>
              <w:t>21</w:t>
            </w:r>
            <w:r w:rsidRPr="000A6A3D">
              <w:rPr>
                <w:bCs/>
                <w:lang w:val="nb-NO"/>
              </w:rPr>
              <w:t xml:space="preserve"> trong giáo trình. </w:t>
            </w:r>
          </w:p>
          <w:p w14:paraId="0562BDD2" w14:textId="3CBC93D2" w:rsidR="008619A1" w:rsidRPr="000A6A3D" w:rsidRDefault="008619A1" w:rsidP="000A6A3D">
            <w:pPr>
              <w:rPr>
                <w:bCs/>
                <w:u w:val="single"/>
                <w:lang w:val="nb-NO"/>
              </w:rPr>
            </w:pPr>
            <w:r w:rsidRPr="000A6A3D">
              <w:rPr>
                <w:lang w:val="pt-BR"/>
              </w:rPr>
              <w:t xml:space="preserve">- Chuẩn bị </w:t>
            </w:r>
            <w:r w:rsidRPr="000A6A3D">
              <w:rPr>
                <w:bCs/>
              </w:rPr>
              <w:t xml:space="preserve">Bài </w:t>
            </w:r>
            <w:r w:rsidR="0065658A" w:rsidRPr="000A6A3D">
              <w:rPr>
                <w:bCs/>
              </w:rPr>
              <w:t>7</w:t>
            </w:r>
            <w:r w:rsidRPr="000A6A3D">
              <w:rPr>
                <w:bCs/>
              </w:rPr>
              <w:t>.</w:t>
            </w:r>
            <w:r w:rsidRPr="000A6A3D">
              <w:t xml:space="preserve"> </w:t>
            </w:r>
            <w:r w:rsidR="0065658A" w:rsidRPr="000A6A3D">
              <w:t xml:space="preserve">Liên kết ion </w:t>
            </w:r>
          </w:p>
          <w:p w14:paraId="3818E506" w14:textId="77777777" w:rsidR="008619A1" w:rsidRPr="000A6A3D" w:rsidRDefault="008619A1"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E16F8D0" w14:textId="77777777" w:rsidR="008619A1" w:rsidRPr="000A6A3D" w:rsidRDefault="008619A1" w:rsidP="000A6A3D">
            <w:pPr>
              <w:rPr>
                <w:lang w:val="pt-BR"/>
              </w:rPr>
            </w:pPr>
          </w:p>
          <w:p w14:paraId="4254110A" w14:textId="77777777" w:rsidR="008619A1" w:rsidRPr="000A6A3D" w:rsidRDefault="008619A1"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E1E7F6E" w14:textId="77777777" w:rsidR="008619A1" w:rsidRPr="000A6A3D" w:rsidRDefault="008619A1" w:rsidP="000A6A3D">
            <w:pPr>
              <w:rPr>
                <w:lang w:val="de-DE"/>
              </w:rPr>
            </w:pPr>
          </w:p>
          <w:p w14:paraId="630B6DC9" w14:textId="77777777" w:rsidR="008619A1" w:rsidRPr="000A6A3D" w:rsidRDefault="008619A1"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87F9528" w14:textId="77777777" w:rsidR="008619A1" w:rsidRPr="000A6A3D" w:rsidRDefault="008619A1" w:rsidP="000A6A3D">
            <w:pPr>
              <w:jc w:val="center"/>
              <w:rPr>
                <w:lang w:val="pt-BR"/>
              </w:rPr>
            </w:pPr>
          </w:p>
          <w:p w14:paraId="6189F0E7" w14:textId="02B437D5" w:rsidR="008619A1" w:rsidRPr="000A6A3D" w:rsidRDefault="008E71ED" w:rsidP="000A6A3D">
            <w:pPr>
              <w:jc w:val="center"/>
              <w:rPr>
                <w:lang w:val="pt-BR"/>
              </w:rPr>
            </w:pPr>
            <w:r>
              <w:rPr>
                <w:lang w:val="pt-BR"/>
              </w:rPr>
              <w:t xml:space="preserve">5 </w:t>
            </w:r>
            <w:r w:rsidR="008619A1" w:rsidRPr="000A6A3D">
              <w:rPr>
                <w:lang w:val="pt-BR"/>
              </w:rPr>
              <w:t>phút</w:t>
            </w:r>
          </w:p>
        </w:tc>
      </w:tr>
    </w:tbl>
    <w:p w14:paraId="0410BDD3" w14:textId="77777777" w:rsidR="008619A1" w:rsidRPr="000A6A3D" w:rsidRDefault="008619A1" w:rsidP="000A6A3D">
      <w:pPr>
        <w:rPr>
          <w:lang w:val="pt-BR"/>
        </w:rPr>
      </w:pPr>
    </w:p>
    <w:tbl>
      <w:tblPr>
        <w:tblW w:w="10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1"/>
        <w:gridCol w:w="1298"/>
        <w:gridCol w:w="6159"/>
      </w:tblGrid>
      <w:tr w:rsidR="008619A1" w:rsidRPr="000A6A3D" w14:paraId="4BDD3E57" w14:textId="77777777" w:rsidTr="007A6F0B">
        <w:trPr>
          <w:trHeight w:val="1337"/>
        </w:trPr>
        <w:tc>
          <w:tcPr>
            <w:tcW w:w="3281" w:type="dxa"/>
            <w:tcBorders>
              <w:top w:val="single" w:sz="4" w:space="0" w:color="auto"/>
              <w:left w:val="single" w:sz="4" w:space="0" w:color="auto"/>
              <w:bottom w:val="single" w:sz="4" w:space="0" w:color="auto"/>
              <w:right w:val="single" w:sz="4" w:space="0" w:color="auto"/>
            </w:tcBorders>
            <w:shd w:val="clear" w:color="auto" w:fill="auto"/>
          </w:tcPr>
          <w:p w14:paraId="114EEB8C" w14:textId="77777777" w:rsidR="008619A1" w:rsidRPr="000A6A3D" w:rsidRDefault="008619A1" w:rsidP="000A6A3D">
            <w:pPr>
              <w:rPr>
                <w:u w:val="single"/>
                <w:lang w:val="pt-BR"/>
              </w:rPr>
            </w:pPr>
          </w:p>
          <w:p w14:paraId="1BAF0D90" w14:textId="77777777" w:rsidR="008619A1" w:rsidRPr="000A6A3D" w:rsidRDefault="008619A1" w:rsidP="000A6A3D">
            <w:pPr>
              <w:rPr>
                <w:u w:val="single"/>
                <w:lang w:val="pt-BR"/>
              </w:rPr>
            </w:pPr>
          </w:p>
          <w:p w14:paraId="25A80D87" w14:textId="77777777" w:rsidR="008619A1" w:rsidRPr="000A6A3D" w:rsidRDefault="008619A1" w:rsidP="000A6A3D">
            <w:pPr>
              <w:rPr>
                <w:b/>
                <w:u w:val="single"/>
                <w:lang w:val="pt-BR"/>
              </w:rPr>
            </w:pPr>
            <w:r w:rsidRPr="000A6A3D">
              <w:rPr>
                <w:b/>
                <w:u w:val="single"/>
                <w:lang w:val="pt-BR"/>
              </w:rPr>
              <w:t xml:space="preserve">Nguồn tài liệu tham khảo </w:t>
            </w:r>
          </w:p>
        </w:tc>
        <w:tc>
          <w:tcPr>
            <w:tcW w:w="7457" w:type="dxa"/>
            <w:gridSpan w:val="2"/>
            <w:tcBorders>
              <w:top w:val="single" w:sz="4" w:space="0" w:color="auto"/>
              <w:left w:val="single" w:sz="4" w:space="0" w:color="auto"/>
              <w:bottom w:val="single" w:sz="4" w:space="0" w:color="auto"/>
              <w:right w:val="single" w:sz="4" w:space="0" w:color="auto"/>
            </w:tcBorders>
            <w:shd w:val="clear" w:color="auto" w:fill="auto"/>
          </w:tcPr>
          <w:p w14:paraId="3B1BC112" w14:textId="77777777" w:rsidR="008619A1" w:rsidRPr="000A6A3D" w:rsidRDefault="008619A1" w:rsidP="000A6A3D">
            <w:pPr>
              <w:jc w:val="both"/>
            </w:pPr>
            <w:r w:rsidRPr="000A6A3D">
              <w:t xml:space="preserve">1. </w:t>
            </w:r>
            <w:r w:rsidRPr="000A6A3D">
              <w:rPr>
                <w:i/>
                <w:iCs/>
              </w:rPr>
              <w:t xml:space="preserve">Giáo trình hóa học 1, </w:t>
            </w:r>
            <w:r w:rsidRPr="000A6A3D">
              <w:t>Trường CĐ lý tự trọng Tp. HCM, năm 2018.</w:t>
            </w:r>
          </w:p>
          <w:p w14:paraId="32CA9EE4" w14:textId="77777777" w:rsidR="008619A1" w:rsidRPr="000A6A3D" w:rsidRDefault="008619A1"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223E5205" w14:textId="77777777" w:rsidR="008619A1" w:rsidRPr="000A6A3D" w:rsidRDefault="008619A1"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8619A1" w:rsidRPr="000A6A3D" w14:paraId="74107822" w14:textId="77777777" w:rsidTr="007A6F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579" w:type="dxa"/>
            <w:gridSpan w:val="2"/>
            <w:shd w:val="clear" w:color="auto" w:fill="auto"/>
          </w:tcPr>
          <w:p w14:paraId="5D24C3A8" w14:textId="77777777" w:rsidR="00A963E0" w:rsidRPr="000A6A3D" w:rsidRDefault="00A963E0" w:rsidP="00A963E0">
            <w:pPr>
              <w:jc w:val="center"/>
              <w:rPr>
                <w:b/>
                <w:bCs/>
                <w:lang w:val="pt-BR"/>
              </w:rPr>
            </w:pPr>
            <w:r w:rsidRPr="000A6A3D">
              <w:rPr>
                <w:b/>
                <w:bCs/>
                <w:lang w:val="pt-BR"/>
              </w:rPr>
              <w:t xml:space="preserve">Trưởng </w:t>
            </w:r>
            <w:r>
              <w:rPr>
                <w:b/>
                <w:bCs/>
                <w:lang w:val="pt-BR"/>
              </w:rPr>
              <w:t xml:space="preserve">bộ </w:t>
            </w:r>
            <w:r w:rsidRPr="000A6A3D">
              <w:rPr>
                <w:b/>
                <w:bCs/>
                <w:lang w:val="pt-BR"/>
              </w:rPr>
              <w:t>môn</w:t>
            </w:r>
          </w:p>
          <w:p w14:paraId="4748642C" w14:textId="51234316" w:rsidR="008619A1" w:rsidRPr="000A6A3D" w:rsidRDefault="008961A6" w:rsidP="000A6A3D">
            <w:pPr>
              <w:rPr>
                <w:b/>
                <w:bCs/>
                <w:lang w:val="vi-VN"/>
              </w:rPr>
            </w:pPr>
            <w:r>
              <w:rPr>
                <w:b/>
                <w:bCs/>
                <w:sz w:val="26"/>
                <w:szCs w:val="26"/>
              </w:rPr>
              <w:t>Phạm Thị Thu Nga</w:t>
            </w:r>
          </w:p>
          <w:p w14:paraId="3F37C84C" w14:textId="77777777" w:rsidR="008619A1" w:rsidRPr="000A6A3D" w:rsidRDefault="008619A1" w:rsidP="000A6A3D">
            <w:pPr>
              <w:rPr>
                <w:b/>
                <w:bCs/>
                <w:lang w:val="vi-VN"/>
              </w:rPr>
            </w:pPr>
          </w:p>
        </w:tc>
        <w:tc>
          <w:tcPr>
            <w:tcW w:w="6159" w:type="dxa"/>
            <w:shd w:val="clear" w:color="auto" w:fill="auto"/>
          </w:tcPr>
          <w:p w14:paraId="5A0BDD0E" w14:textId="77777777" w:rsidR="008619A1" w:rsidRPr="000A6A3D" w:rsidRDefault="008619A1" w:rsidP="000A6A3D">
            <w:pPr>
              <w:rPr>
                <w:lang w:val="pt-BR"/>
              </w:rPr>
            </w:pPr>
          </w:p>
          <w:p w14:paraId="15D07CDA" w14:textId="77777777" w:rsidR="005A252A" w:rsidRDefault="005A252A" w:rsidP="000A6A3D">
            <w:pPr>
              <w:jc w:val="center"/>
              <w:rPr>
                <w:i/>
                <w:lang w:val="pt-BR"/>
              </w:rPr>
            </w:pPr>
            <w:r>
              <w:rPr>
                <w:i/>
                <w:lang w:val="pt-BR"/>
              </w:rPr>
              <w:t xml:space="preserve">Tp. Hồ Chí Minh, ngày 18 tháng 10  năm 2021 </w:t>
            </w:r>
          </w:p>
          <w:p w14:paraId="2EB1DC92" w14:textId="13649C65" w:rsidR="008619A1" w:rsidRDefault="008619A1" w:rsidP="000A6A3D">
            <w:pPr>
              <w:jc w:val="center"/>
              <w:rPr>
                <w:b/>
                <w:lang w:val="pt-BR"/>
              </w:rPr>
            </w:pPr>
            <w:r w:rsidRPr="000A6A3D">
              <w:rPr>
                <w:b/>
                <w:lang w:val="pt-BR"/>
              </w:rPr>
              <w:t>Giảng viên</w:t>
            </w:r>
          </w:p>
          <w:p w14:paraId="0290476B" w14:textId="78679438" w:rsidR="001136C5" w:rsidRPr="000A6A3D" w:rsidRDefault="001136C5" w:rsidP="000A6A3D">
            <w:pPr>
              <w:jc w:val="center"/>
              <w:rPr>
                <w:lang w:val="pt-BR"/>
              </w:rPr>
            </w:pPr>
            <w:r>
              <w:t>Trịnh Khắc Vũ</w:t>
            </w:r>
          </w:p>
        </w:tc>
      </w:tr>
    </w:tbl>
    <w:p w14:paraId="575EFEA3" w14:textId="77777777" w:rsidR="000151E8" w:rsidRPr="000A6A3D" w:rsidRDefault="000151E8" w:rsidP="000A6A3D">
      <w:r w:rsidRPr="000A6A3D">
        <w:br w:type="page"/>
      </w:r>
    </w:p>
    <w:tbl>
      <w:tblPr>
        <w:tblW w:w="10738" w:type="dxa"/>
        <w:tblInd w:w="108" w:type="dxa"/>
        <w:tblLook w:val="01E0" w:firstRow="1" w:lastRow="1" w:firstColumn="1" w:lastColumn="1" w:noHBand="0" w:noVBand="0"/>
      </w:tblPr>
      <w:tblGrid>
        <w:gridCol w:w="3870"/>
        <w:gridCol w:w="6868"/>
      </w:tblGrid>
      <w:tr w:rsidR="007A6F0B" w:rsidRPr="000A6A3D" w14:paraId="642B82CA" w14:textId="77777777" w:rsidTr="00114B7C">
        <w:tc>
          <w:tcPr>
            <w:tcW w:w="3870" w:type="dxa"/>
            <w:shd w:val="clear" w:color="auto" w:fill="auto"/>
          </w:tcPr>
          <w:p w14:paraId="2EEC612C" w14:textId="19188B49" w:rsidR="007A6F0B" w:rsidRPr="000A6A3D" w:rsidRDefault="007A6F0B" w:rsidP="000A6A3D">
            <w:pPr>
              <w:rPr>
                <w:lang w:val="pt-BR"/>
              </w:rPr>
            </w:pPr>
            <w:r w:rsidRPr="000A6A3D">
              <w:lastRenderedPageBreak/>
              <w:br w:type="page"/>
            </w:r>
            <w:r w:rsidRPr="000A6A3D">
              <w:rPr>
                <w:lang w:val="pt-BR"/>
              </w:rPr>
              <w:t>Giáo án số:  0</w:t>
            </w:r>
            <w:r w:rsidR="00CB428C">
              <w:rPr>
                <w:lang w:val="pt-BR"/>
              </w:rPr>
              <w:t>5</w:t>
            </w:r>
          </w:p>
        </w:tc>
        <w:tc>
          <w:tcPr>
            <w:tcW w:w="6868" w:type="dxa"/>
            <w:shd w:val="clear" w:color="auto" w:fill="auto"/>
          </w:tcPr>
          <w:p w14:paraId="3D5891C0" w14:textId="7290026F" w:rsidR="007A6F0B" w:rsidRPr="000A6A3D" w:rsidRDefault="007A6F0B" w:rsidP="000A6A3D">
            <w:r w:rsidRPr="000A6A3D">
              <w:t xml:space="preserve">Thời gian thực hiện: </w:t>
            </w:r>
            <w:r w:rsidR="00CB428C">
              <w:t>2</w:t>
            </w:r>
            <w:r w:rsidRPr="000A6A3D">
              <w:t xml:space="preserve"> tiết</w:t>
            </w:r>
          </w:p>
          <w:p w14:paraId="09DC5882" w14:textId="2A1ADE83" w:rsidR="007A6F0B" w:rsidRPr="000A6A3D" w:rsidRDefault="007A6F0B" w:rsidP="000A6A3D">
            <w:pPr>
              <w:tabs>
                <w:tab w:val="right" w:leader="dot" w:pos="3331"/>
              </w:tabs>
            </w:pPr>
            <w:r w:rsidRPr="000A6A3D">
              <w:t xml:space="preserve">Tên chương: </w:t>
            </w:r>
            <w:r w:rsidRPr="000A6A3D">
              <w:rPr>
                <w:b/>
                <w:bCs/>
              </w:rPr>
              <w:t xml:space="preserve">CHƯƠNG </w:t>
            </w:r>
            <w:r w:rsidR="00CB428C">
              <w:rPr>
                <w:b/>
                <w:bCs/>
              </w:rPr>
              <w:t>2</w:t>
            </w:r>
            <w:r w:rsidRPr="000A6A3D">
              <w:rPr>
                <w:b/>
                <w:bCs/>
              </w:rPr>
              <w:t xml:space="preserve">:  </w:t>
            </w:r>
            <w:r w:rsidRPr="000A6A3D">
              <w:rPr>
                <w:b/>
              </w:rPr>
              <w:t>LIÊN KẾT HÓA HỌC</w:t>
            </w:r>
          </w:p>
          <w:p w14:paraId="653C19F6" w14:textId="7F2103E1" w:rsidR="007A6F0B" w:rsidRPr="000A6A3D" w:rsidRDefault="001E36D0" w:rsidP="000A6A3D">
            <w:r w:rsidRPr="000A6A3D">
              <w:t xml:space="preserve">Thực hiện ngày    </w:t>
            </w:r>
            <w:r>
              <w:t xml:space="preserve">   </w:t>
            </w:r>
            <w:r w:rsidRPr="000A6A3D">
              <w:t xml:space="preserve"> </w:t>
            </w:r>
            <w:r>
              <w:t xml:space="preserve"> </w:t>
            </w:r>
            <w:r w:rsidR="005A252A">
              <w:t>01</w:t>
            </w:r>
            <w:r>
              <w:t xml:space="preserve">         </w:t>
            </w:r>
            <w:r w:rsidRPr="000A6A3D">
              <w:t xml:space="preserve">tháng     </w:t>
            </w:r>
            <w:r w:rsidR="005A252A">
              <w:t>11</w:t>
            </w:r>
            <w:r>
              <w:t xml:space="preserve">            </w:t>
            </w:r>
            <w:r w:rsidRPr="000A6A3D">
              <w:t>năm 20</w:t>
            </w:r>
            <w:r w:rsidR="005A252A">
              <w:t>21</w:t>
            </w:r>
            <w:r w:rsidRPr="000A6A3D">
              <w:t xml:space="preserve"> </w:t>
            </w:r>
            <w:r w:rsidR="007A6F0B" w:rsidRPr="000A6A3D">
              <w:t xml:space="preserve"> </w:t>
            </w:r>
          </w:p>
          <w:p w14:paraId="4DBCEF0C" w14:textId="77777777" w:rsidR="007A6F0B" w:rsidRPr="000A6A3D" w:rsidRDefault="007A6F0B" w:rsidP="000A6A3D"/>
        </w:tc>
      </w:tr>
    </w:tbl>
    <w:p w14:paraId="74455AA5" w14:textId="7CD102F4" w:rsidR="007A6F0B" w:rsidRPr="000A6A3D" w:rsidRDefault="007A6F0B" w:rsidP="000A6A3D">
      <w:pPr>
        <w:rPr>
          <w:lang w:val="it-IT"/>
        </w:rPr>
      </w:pPr>
      <w:r w:rsidRPr="000A6A3D">
        <w:rPr>
          <w:lang w:val="it-IT"/>
        </w:rPr>
        <w:t xml:space="preserve">Tên bài: </w:t>
      </w:r>
      <w:r w:rsidRPr="000A6A3D">
        <w:rPr>
          <w:lang w:val="it-IT"/>
        </w:rPr>
        <w:tab/>
      </w:r>
      <w:r w:rsidRPr="000A6A3D">
        <w:rPr>
          <w:lang w:val="it-IT"/>
        </w:rPr>
        <w:tab/>
      </w:r>
      <w:r w:rsidR="00E65F98">
        <w:rPr>
          <w:lang w:val="it-IT"/>
        </w:rPr>
        <w:tab/>
      </w:r>
      <w:r w:rsidR="00E65F98">
        <w:rPr>
          <w:lang w:val="it-IT"/>
        </w:rPr>
        <w:tab/>
      </w:r>
      <w:r w:rsidRPr="000A6A3D">
        <w:rPr>
          <w:b/>
          <w:i/>
        </w:rPr>
        <w:t xml:space="preserve">Bài </w:t>
      </w:r>
      <w:r w:rsidR="00CB428C">
        <w:rPr>
          <w:b/>
          <w:i/>
        </w:rPr>
        <w:t>5</w:t>
      </w:r>
      <w:r w:rsidRPr="000A6A3D">
        <w:rPr>
          <w:b/>
          <w:i/>
        </w:rPr>
        <w:t xml:space="preserve">: </w:t>
      </w:r>
      <w:r w:rsidR="00963BCB" w:rsidRPr="000A6A3D">
        <w:rPr>
          <w:b/>
        </w:rPr>
        <w:t>Liên kết ion</w:t>
      </w:r>
    </w:p>
    <w:p w14:paraId="23B34EEC" w14:textId="77777777" w:rsidR="007A6F0B" w:rsidRPr="000A6A3D" w:rsidRDefault="007A6F0B" w:rsidP="000A6A3D">
      <w:pPr>
        <w:rPr>
          <w:b/>
          <w:u w:val="single"/>
          <w:lang w:val="it-IT"/>
        </w:rPr>
      </w:pPr>
      <w:r w:rsidRPr="000A6A3D">
        <w:rPr>
          <w:b/>
          <w:u w:val="single"/>
          <w:lang w:val="it-IT"/>
        </w:rPr>
        <w:t xml:space="preserve">Mục tiêu của bài: </w:t>
      </w:r>
    </w:p>
    <w:p w14:paraId="30E78BA0" w14:textId="77777777" w:rsidR="007A6F0B" w:rsidRPr="000A6A3D" w:rsidRDefault="007A6F0B" w:rsidP="000A6A3D">
      <w:pPr>
        <w:rPr>
          <w:b/>
          <w:lang w:val="it-IT"/>
        </w:rPr>
      </w:pPr>
      <w:r w:rsidRPr="000A6A3D">
        <w:rPr>
          <w:lang w:val="it-IT"/>
        </w:rPr>
        <w:t xml:space="preserve">Sau khi học xong bài này người học có khả năng: </w:t>
      </w:r>
    </w:p>
    <w:p w14:paraId="3DE45570" w14:textId="77777777" w:rsidR="007A6F0B" w:rsidRPr="000A6A3D" w:rsidRDefault="007A6F0B" w:rsidP="000A6A3D">
      <w:pPr>
        <w:rPr>
          <w:b/>
        </w:rPr>
      </w:pPr>
      <w:r w:rsidRPr="000A6A3D">
        <w:rPr>
          <w:b/>
        </w:rPr>
        <w:t>1. Kiến thức:</w:t>
      </w:r>
    </w:p>
    <w:p w14:paraId="6E1796D8" w14:textId="05113D3E" w:rsidR="00E200C3" w:rsidRPr="000A6A3D" w:rsidRDefault="007A6F0B" w:rsidP="000A6A3D">
      <w:pPr>
        <w:rPr>
          <w:b/>
          <w:bCs/>
        </w:rPr>
      </w:pPr>
      <w:r w:rsidRPr="000A6A3D">
        <w:rPr>
          <w:color w:val="000000"/>
        </w:rPr>
        <w:t xml:space="preserve">Sinh viên </w:t>
      </w:r>
      <w:r w:rsidRPr="000A6A3D">
        <w:rPr>
          <w:lang w:val="it-IT"/>
        </w:rPr>
        <w:t xml:space="preserve">hiểu </w:t>
      </w:r>
      <w:r w:rsidRPr="000A6A3D">
        <w:rPr>
          <w:lang w:val="de-DE"/>
        </w:rPr>
        <w:t xml:space="preserve">được </w:t>
      </w:r>
      <w:r w:rsidR="00E200C3" w:rsidRPr="000A6A3D">
        <w:t>xu hướng tạo liên kết hóa học của các nguyên tử, biết được sự hình thành ion và liên kết ion.</w:t>
      </w:r>
    </w:p>
    <w:p w14:paraId="6FB6B232" w14:textId="73D6B4F5" w:rsidR="007A6F0B" w:rsidRPr="000A6A3D" w:rsidRDefault="007A6F0B" w:rsidP="000A6A3D">
      <w:r w:rsidRPr="000A6A3D">
        <w:rPr>
          <w:b/>
          <w:bCs/>
        </w:rPr>
        <w:t xml:space="preserve">2. </w:t>
      </w:r>
      <w:r w:rsidR="004D3139" w:rsidRPr="000A6A3D">
        <w:rPr>
          <w:b/>
          <w:bCs/>
        </w:rPr>
        <w:t>Kỹ năng</w:t>
      </w:r>
      <w:r w:rsidRPr="000A6A3D">
        <w:rPr>
          <w:b/>
          <w:bCs/>
        </w:rPr>
        <w:t xml:space="preserve">: </w:t>
      </w:r>
    </w:p>
    <w:p w14:paraId="1F29742C" w14:textId="77777777" w:rsidR="0028097D" w:rsidRPr="000A6A3D" w:rsidRDefault="007A6F0B" w:rsidP="000A6A3D">
      <w:r w:rsidRPr="000A6A3D">
        <w:rPr>
          <w:color w:val="000000"/>
        </w:rPr>
        <w:t xml:space="preserve">Sinh viên </w:t>
      </w:r>
      <w:r w:rsidR="0028097D" w:rsidRPr="000A6A3D">
        <w:t>viết được phương trình tạo ion.</w:t>
      </w:r>
    </w:p>
    <w:p w14:paraId="623EEE57" w14:textId="76260EF3" w:rsidR="007A6F0B" w:rsidRPr="000A6A3D" w:rsidRDefault="007A6F0B" w:rsidP="000A6A3D">
      <w:pPr>
        <w:rPr>
          <w:lang w:val="vi-VN"/>
        </w:rPr>
      </w:pPr>
      <w:r w:rsidRPr="000A6A3D">
        <w:rPr>
          <w:b/>
          <w:bCs/>
        </w:rPr>
        <w:t>3. Thái độ</w:t>
      </w:r>
      <w:r w:rsidR="00A24ACE" w:rsidRPr="000A6A3D">
        <w:rPr>
          <w:b/>
          <w:bCs/>
        </w:rPr>
        <w:t>:</w:t>
      </w:r>
    </w:p>
    <w:p w14:paraId="234A7B3D" w14:textId="105B1DDB" w:rsidR="007A6F0B" w:rsidRPr="000A6A3D" w:rsidRDefault="007A6F0B"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7B66A1C2" w14:textId="77777777" w:rsidR="007A6F0B" w:rsidRPr="000A6A3D" w:rsidRDefault="007A6F0B" w:rsidP="000A6A3D">
      <w:pPr>
        <w:rPr>
          <w:b/>
          <w:lang w:val="it-IT"/>
        </w:rPr>
      </w:pPr>
      <w:r w:rsidRPr="000A6A3D">
        <w:rPr>
          <w:b/>
          <w:lang w:val="it-IT"/>
        </w:rPr>
        <w:t>Đồ dùng và phương tiện dạy học:</w:t>
      </w:r>
    </w:p>
    <w:p w14:paraId="2B587E13" w14:textId="633C1695" w:rsidR="007A6F0B" w:rsidRPr="000A6A3D" w:rsidRDefault="007A6F0B" w:rsidP="000A6A3D">
      <w:pPr>
        <w:rPr>
          <w:lang w:val="it-IT"/>
        </w:rPr>
      </w:pPr>
      <w:r w:rsidRPr="000A6A3D">
        <w:rPr>
          <w:lang w:val="it-IT"/>
        </w:rPr>
        <w:t>Máy chiếu, màn ảnh, máy tính, bảng, phấn.</w:t>
      </w:r>
    </w:p>
    <w:p w14:paraId="7CE95645" w14:textId="77777777" w:rsidR="007A6F0B" w:rsidRPr="000A6A3D" w:rsidRDefault="007A6F0B" w:rsidP="000A6A3D">
      <w:pPr>
        <w:rPr>
          <w:lang w:val="it-IT"/>
        </w:rPr>
      </w:pPr>
      <w:r w:rsidRPr="000A6A3D">
        <w:rPr>
          <w:b/>
          <w:lang w:val="it-IT"/>
        </w:rPr>
        <w:t xml:space="preserve">I. Ổn định lớp học:                                                 </w:t>
      </w:r>
      <w:r w:rsidRPr="000A6A3D">
        <w:rPr>
          <w:lang w:val="it-IT"/>
        </w:rPr>
        <w:t>Thời gian:  05 phút.</w:t>
      </w:r>
    </w:p>
    <w:p w14:paraId="1E9F9E30" w14:textId="77777777" w:rsidR="007A6F0B" w:rsidRPr="000A6A3D" w:rsidRDefault="007A6F0B" w:rsidP="000A6A3D">
      <w:pPr>
        <w:rPr>
          <w:lang w:val="it-IT"/>
        </w:rPr>
      </w:pPr>
      <w:r w:rsidRPr="000A6A3D">
        <w:rPr>
          <w:lang w:val="it-IT"/>
        </w:rPr>
        <w:t>Số học sinh vắng:…………Tên:……………………………………………………..................................</w:t>
      </w:r>
    </w:p>
    <w:p w14:paraId="6C845A7F" w14:textId="77777777" w:rsidR="007A6F0B" w:rsidRPr="000A6A3D" w:rsidRDefault="007A6F0B" w:rsidP="000A6A3D">
      <w:pPr>
        <w:rPr>
          <w:lang w:val="it-IT"/>
        </w:rPr>
      </w:pPr>
      <w:r w:rsidRPr="000A6A3D">
        <w:rPr>
          <w:lang w:val="it-IT"/>
        </w:rPr>
        <w:t>......................................................................................................................................................................</w:t>
      </w:r>
    </w:p>
    <w:p w14:paraId="2C90A9C8" w14:textId="77777777" w:rsidR="007A6F0B" w:rsidRPr="000A6A3D" w:rsidRDefault="007A6F0B" w:rsidP="000A6A3D">
      <w:pPr>
        <w:rPr>
          <w:b/>
          <w:lang w:val="sv-SE"/>
        </w:rPr>
      </w:pPr>
      <w:r w:rsidRPr="000A6A3D">
        <w:rPr>
          <w:b/>
          <w:lang w:val="sv-SE"/>
        </w:rPr>
        <w:t>II. Thực hiện bài học:</w:t>
      </w:r>
    </w:p>
    <w:p w14:paraId="44CE2A02" w14:textId="77777777" w:rsidR="007A6F0B" w:rsidRPr="000A6A3D" w:rsidRDefault="007A6F0B"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7A6F0B" w:rsidRPr="000A6A3D" w14:paraId="10718E6C" w14:textId="77777777" w:rsidTr="00114B7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2E6C17" w14:textId="77777777" w:rsidR="007A6F0B" w:rsidRPr="000A6A3D" w:rsidRDefault="007A6F0B"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F56E44" w14:textId="77777777" w:rsidR="007A6F0B" w:rsidRPr="000A6A3D" w:rsidRDefault="007A6F0B"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42496" w14:textId="77777777" w:rsidR="007A6F0B" w:rsidRPr="000A6A3D" w:rsidRDefault="007A6F0B"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4C47F7" w14:textId="77777777" w:rsidR="007A6F0B" w:rsidRPr="000A6A3D" w:rsidRDefault="007A6F0B" w:rsidP="000A6A3D">
            <w:pPr>
              <w:jc w:val="center"/>
              <w:rPr>
                <w:lang w:val="de-DE"/>
              </w:rPr>
            </w:pPr>
            <w:r w:rsidRPr="000A6A3D">
              <w:rPr>
                <w:lang w:val="de-DE"/>
              </w:rPr>
              <w:t>Thời gian</w:t>
            </w:r>
          </w:p>
        </w:tc>
      </w:tr>
      <w:tr w:rsidR="007A6F0B" w:rsidRPr="000A6A3D" w14:paraId="2EB9927D" w14:textId="77777777" w:rsidTr="00114B7C">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7187D8" w14:textId="77777777" w:rsidR="007A6F0B" w:rsidRPr="000A6A3D" w:rsidRDefault="007A6F0B"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7555AA" w14:textId="77777777" w:rsidR="007A6F0B" w:rsidRPr="000A6A3D" w:rsidRDefault="007A6F0B"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3D643FB0" w14:textId="77777777" w:rsidR="007A6F0B" w:rsidRPr="000A6A3D" w:rsidRDefault="007A6F0B"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49EC1030" w14:textId="77777777" w:rsidR="007A6F0B" w:rsidRPr="000A6A3D" w:rsidRDefault="007A6F0B"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35E5B2" w14:textId="77777777" w:rsidR="007A6F0B" w:rsidRPr="000A6A3D" w:rsidRDefault="007A6F0B" w:rsidP="000A6A3D">
            <w:pPr>
              <w:jc w:val="center"/>
              <w:rPr>
                <w:lang w:val="de-DE"/>
              </w:rPr>
            </w:pPr>
          </w:p>
        </w:tc>
      </w:tr>
      <w:tr w:rsidR="007A6F0B" w:rsidRPr="000A6A3D" w14:paraId="7C510CB5"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2035A16D" w14:textId="77777777" w:rsidR="007A6F0B" w:rsidRPr="000A6A3D" w:rsidRDefault="007A6F0B"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47E968F" w14:textId="77777777" w:rsidR="007A6F0B" w:rsidRPr="000A6A3D" w:rsidRDefault="007A6F0B" w:rsidP="000A6A3D">
            <w:pPr>
              <w:rPr>
                <w:lang w:val="de-DE"/>
              </w:rPr>
            </w:pPr>
            <w:r w:rsidRPr="000A6A3D">
              <w:rPr>
                <w:b/>
                <w:bCs/>
                <w:u w:val="single"/>
                <w:lang w:val="de-DE"/>
              </w:rPr>
              <w:t>Dẫn nhập</w:t>
            </w:r>
          </w:p>
          <w:p w14:paraId="4762BC1F" w14:textId="501130D8" w:rsidR="007A6F0B" w:rsidRPr="000A6A3D" w:rsidRDefault="007A6F0B" w:rsidP="000A6A3D">
            <w:pPr>
              <w:jc w:val="both"/>
            </w:pPr>
            <w:r w:rsidRPr="000A6A3D">
              <w:rPr>
                <w:iCs/>
                <w:lang w:val="de-DE"/>
              </w:rPr>
              <w:t xml:space="preserve">- Nhắc lại lý thuyết về lớp và phân lớp electron, </w:t>
            </w:r>
            <w:r w:rsidRPr="000A6A3D">
              <w:t>c</w:t>
            </w:r>
            <w:r w:rsidRPr="000A6A3D">
              <w:rPr>
                <w:lang w:val="vi-VN"/>
              </w:rPr>
              <w:t>ấu hình electron nguyên tử</w:t>
            </w:r>
            <w:r w:rsidRPr="000A6A3D">
              <w:t>, mối liên hệ giữa lớp electron và loại nguyên tố.</w:t>
            </w:r>
          </w:p>
          <w:p w14:paraId="31D7D8BD" w14:textId="77777777" w:rsidR="007A6F0B" w:rsidRPr="000A6A3D" w:rsidRDefault="007A6F0B"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0A29E95" w14:textId="77777777" w:rsidR="007A6F0B" w:rsidRPr="000A6A3D" w:rsidRDefault="007A6F0B" w:rsidP="000A6A3D">
            <w:pPr>
              <w:rPr>
                <w:lang w:val="de-DE"/>
              </w:rPr>
            </w:pPr>
          </w:p>
          <w:p w14:paraId="39AA7E64" w14:textId="77777777" w:rsidR="007A6F0B" w:rsidRPr="000A6A3D" w:rsidRDefault="007A6F0B" w:rsidP="000A6A3D">
            <w:pPr>
              <w:rPr>
                <w:lang w:val="de-DE"/>
              </w:rPr>
            </w:pPr>
            <w:r w:rsidRPr="000A6A3D">
              <w:rPr>
                <w:lang w:val="de-DE"/>
              </w:rPr>
              <w:t>- Đặt câu hỏi kiểm tra bài cũ.</w:t>
            </w:r>
          </w:p>
          <w:p w14:paraId="5CBF8803" w14:textId="77777777" w:rsidR="007A6F0B" w:rsidRPr="000A6A3D" w:rsidRDefault="007A6F0B" w:rsidP="000A6A3D">
            <w:pPr>
              <w:rPr>
                <w:lang w:val="de-DE"/>
              </w:rPr>
            </w:pPr>
            <w:r w:rsidRPr="000A6A3D">
              <w:rPr>
                <w:lang w:val="de-DE"/>
              </w:rPr>
              <w:t>- Nhận xét câu trả lời của học sinh.</w:t>
            </w:r>
          </w:p>
          <w:p w14:paraId="3AD1B215" w14:textId="77777777" w:rsidR="007A6F0B" w:rsidRPr="000A6A3D" w:rsidRDefault="007A6F0B"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9A9A50D" w14:textId="77777777" w:rsidR="007A6F0B" w:rsidRPr="000A6A3D" w:rsidRDefault="007A6F0B" w:rsidP="000A6A3D">
            <w:pPr>
              <w:rPr>
                <w:lang w:val="de-DE"/>
              </w:rPr>
            </w:pPr>
          </w:p>
          <w:p w14:paraId="1C2D99E6" w14:textId="77777777" w:rsidR="007A6F0B" w:rsidRPr="000A6A3D" w:rsidRDefault="007A6F0B"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1C75CC8C" w14:textId="77777777" w:rsidR="007A6F0B" w:rsidRPr="000A6A3D" w:rsidRDefault="007A6F0B" w:rsidP="000A6A3D">
            <w:pPr>
              <w:rPr>
                <w:lang w:val="nb-NO"/>
              </w:rPr>
            </w:pPr>
          </w:p>
          <w:p w14:paraId="6E34CEFA" w14:textId="77777777" w:rsidR="007A6F0B" w:rsidRPr="000A6A3D" w:rsidRDefault="007A6F0B" w:rsidP="000A6A3D">
            <w:pPr>
              <w:rPr>
                <w:lang w:val="de-DE"/>
              </w:rPr>
            </w:pPr>
          </w:p>
          <w:p w14:paraId="7AF54EE4" w14:textId="77777777" w:rsidR="007A6F0B" w:rsidRPr="000A6A3D" w:rsidRDefault="007A6F0B"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FE08D9F" w14:textId="77777777" w:rsidR="007A6F0B" w:rsidRPr="000A6A3D" w:rsidRDefault="007A6F0B" w:rsidP="000A6A3D">
            <w:pPr>
              <w:rPr>
                <w:lang w:val="de-DE"/>
              </w:rPr>
            </w:pPr>
          </w:p>
          <w:p w14:paraId="54A5CBED" w14:textId="77777777" w:rsidR="007A6F0B" w:rsidRPr="000A6A3D" w:rsidRDefault="007A6F0B" w:rsidP="000A6A3D">
            <w:pPr>
              <w:jc w:val="center"/>
              <w:rPr>
                <w:lang w:val="pt-BR"/>
              </w:rPr>
            </w:pPr>
            <w:r w:rsidRPr="000A6A3D">
              <w:rPr>
                <w:lang w:val="pt-BR"/>
              </w:rPr>
              <w:t>5</w:t>
            </w:r>
          </w:p>
          <w:p w14:paraId="778D21A7" w14:textId="77777777" w:rsidR="007A6F0B" w:rsidRPr="000A6A3D" w:rsidRDefault="007A6F0B" w:rsidP="000A6A3D">
            <w:pPr>
              <w:jc w:val="center"/>
              <w:rPr>
                <w:lang w:val="de-DE"/>
              </w:rPr>
            </w:pPr>
            <w:r w:rsidRPr="000A6A3D">
              <w:rPr>
                <w:lang w:val="pt-BR"/>
              </w:rPr>
              <w:t>phút</w:t>
            </w:r>
            <w:r w:rsidRPr="000A6A3D">
              <w:rPr>
                <w:lang w:val="de-DE"/>
              </w:rPr>
              <w:t xml:space="preserve"> </w:t>
            </w:r>
          </w:p>
        </w:tc>
      </w:tr>
      <w:tr w:rsidR="007A6F0B" w:rsidRPr="000A6A3D" w14:paraId="44B2D231" w14:textId="77777777" w:rsidTr="00114B7C">
        <w:trPr>
          <w:trHeight w:val="1323"/>
        </w:trPr>
        <w:tc>
          <w:tcPr>
            <w:tcW w:w="540" w:type="dxa"/>
            <w:tcBorders>
              <w:top w:val="single" w:sz="4" w:space="0" w:color="auto"/>
              <w:left w:val="single" w:sz="4" w:space="0" w:color="auto"/>
              <w:right w:val="single" w:sz="4" w:space="0" w:color="auto"/>
            </w:tcBorders>
            <w:shd w:val="clear" w:color="auto" w:fill="auto"/>
          </w:tcPr>
          <w:p w14:paraId="4C61847F" w14:textId="77777777" w:rsidR="007A6F0B" w:rsidRPr="000A6A3D" w:rsidRDefault="007A6F0B"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424E902" w14:textId="77777777" w:rsidR="007A6F0B" w:rsidRPr="000A6A3D" w:rsidRDefault="007A6F0B" w:rsidP="000A6A3D">
            <w:pPr>
              <w:rPr>
                <w:b/>
                <w:bCs/>
                <w:u w:val="single"/>
                <w:lang w:val="nb-NO"/>
              </w:rPr>
            </w:pPr>
            <w:r w:rsidRPr="000A6A3D">
              <w:rPr>
                <w:b/>
                <w:bCs/>
                <w:u w:val="single"/>
                <w:lang w:val="nb-NO"/>
              </w:rPr>
              <w:t>Giảng bài mới</w:t>
            </w:r>
          </w:p>
          <w:p w14:paraId="484108C8" w14:textId="2FDB46E1" w:rsidR="00A42BBB" w:rsidRPr="000A6A3D" w:rsidRDefault="00A42BBB" w:rsidP="000A6A3D">
            <w:pPr>
              <w:tabs>
                <w:tab w:val="left" w:leader="dot" w:pos="9498"/>
              </w:tabs>
              <w:rPr>
                <w:b/>
                <w:bCs/>
              </w:rPr>
            </w:pPr>
            <w:r w:rsidRPr="000A6A3D">
              <w:rPr>
                <w:b/>
                <w:bCs/>
              </w:rPr>
              <w:t>1. Sự hình thành ion, cation, anion</w:t>
            </w:r>
          </w:p>
          <w:p w14:paraId="01FAAD89" w14:textId="72C3BE5C" w:rsidR="00A42BBB" w:rsidRPr="000A6A3D" w:rsidRDefault="00A42BBB" w:rsidP="000A6A3D">
            <w:pPr>
              <w:tabs>
                <w:tab w:val="left" w:leader="dot" w:pos="9498"/>
              </w:tabs>
              <w:rPr>
                <w:b/>
              </w:rPr>
            </w:pPr>
            <w:r w:rsidRPr="000A6A3D">
              <w:rPr>
                <w:b/>
              </w:rPr>
              <w:t>1.1. Ion, cation, anion</w:t>
            </w:r>
          </w:p>
          <w:p w14:paraId="198C2E82" w14:textId="199BB907" w:rsidR="00A42BBB" w:rsidRPr="000A6A3D" w:rsidRDefault="00A42BBB" w:rsidP="000A6A3D">
            <w:pPr>
              <w:pStyle w:val="NormalWeb"/>
              <w:spacing w:before="0" w:beforeAutospacing="0" w:after="0" w:afterAutospacing="0"/>
              <w:jc w:val="both"/>
            </w:pPr>
            <w:r w:rsidRPr="000A6A3D">
              <w:t>Khi nguyên tử nhường hay nhận electron, trở thành phần tử mang điện gọi là ion.</w:t>
            </w:r>
            <w:r w:rsidRPr="000A6A3D">
              <w:br/>
              <w:t xml:space="preserve">Các </w:t>
            </w:r>
            <w:hyperlink r:id="rId16" w:anchor="55" w:tgtFrame="_blank" w:history="1">
              <w:r w:rsidRPr="000A6A3D">
                <w:t xml:space="preserve">nguyên tử </w:t>
              </w:r>
            </w:hyperlink>
            <w:r w:rsidRPr="000A6A3D">
              <w:t>kim loại, có 1, 2, 3 electron lớp ngoài cùng đều dễ nhường electron để trở thành ion dương, gọi là Cation.</w:t>
            </w:r>
          </w:p>
          <w:p w14:paraId="31E0FBFF" w14:textId="203BD9C7" w:rsidR="00A42BBB" w:rsidRPr="00180AD7" w:rsidRDefault="00A42BBB" w:rsidP="00180AD7">
            <w:pPr>
              <w:pStyle w:val="NormalWeb"/>
              <w:spacing w:before="0" w:beforeAutospacing="0" w:after="0" w:afterAutospacing="0"/>
              <w:ind w:left="720"/>
            </w:pPr>
            <w:r w:rsidRPr="00180AD7">
              <w:t xml:space="preserve">Na </w:t>
            </w:r>
            <w:r w:rsidRPr="00180AD7">
              <w:sym w:font="Symbol" w:char="F0AE"/>
            </w:r>
            <w:r w:rsidRPr="00180AD7">
              <w:t xml:space="preserve"> Na</w:t>
            </w:r>
            <w:r w:rsidRPr="00180AD7">
              <w:rPr>
                <w:vertAlign w:val="superscript"/>
              </w:rPr>
              <w:t>+</w:t>
            </w:r>
            <w:r w:rsidRPr="00180AD7">
              <w:t xml:space="preserve"> + 1 e</w:t>
            </w:r>
            <w:r w:rsidRPr="00180AD7">
              <w:br/>
              <w:t xml:space="preserve">Mg </w:t>
            </w:r>
            <w:r w:rsidRPr="00180AD7">
              <w:sym w:font="Symbol" w:char="F0AE"/>
            </w:r>
            <w:r w:rsidRPr="00180AD7">
              <w:t xml:space="preserve"> Mg</w:t>
            </w:r>
            <w:r w:rsidRPr="00180AD7">
              <w:rPr>
                <w:vertAlign w:val="superscript"/>
              </w:rPr>
              <w:t>2+</w:t>
            </w:r>
            <w:r w:rsidRPr="00180AD7">
              <w:t xml:space="preserve"> + 2e</w:t>
            </w:r>
          </w:p>
          <w:p w14:paraId="33BFED5D" w14:textId="77777777" w:rsidR="00180AD7" w:rsidRPr="00180AD7" w:rsidRDefault="00180AD7" w:rsidP="00180AD7">
            <w:pPr>
              <w:pStyle w:val="NormalWeb"/>
              <w:spacing w:before="0" w:beforeAutospacing="0" w:after="0" w:afterAutospacing="0"/>
              <w:ind w:firstLine="720"/>
              <w:jc w:val="both"/>
            </w:pPr>
            <w:r w:rsidRPr="00180AD7">
              <w:t xml:space="preserve">Al </w:t>
            </w:r>
            <w:r w:rsidRPr="00180AD7">
              <w:sym w:font="Symbol" w:char="F0AE"/>
            </w:r>
            <w:r w:rsidRPr="00180AD7">
              <w:t xml:space="preserve"> Al</w:t>
            </w:r>
            <w:r w:rsidRPr="00180AD7">
              <w:rPr>
                <w:vertAlign w:val="superscript"/>
              </w:rPr>
              <w:t>3+</w:t>
            </w:r>
            <w:r w:rsidRPr="00180AD7">
              <w:t xml:space="preserve"> + 3e</w:t>
            </w:r>
          </w:p>
          <w:p w14:paraId="331E7D76" w14:textId="77777777" w:rsidR="00180AD7" w:rsidRPr="000A6A3D" w:rsidRDefault="00180AD7" w:rsidP="000A6A3D">
            <w:pPr>
              <w:pStyle w:val="NormalWeb"/>
              <w:spacing w:before="0" w:beforeAutospacing="0" w:after="0" w:afterAutospacing="0"/>
              <w:ind w:left="720"/>
            </w:pPr>
          </w:p>
          <w:p w14:paraId="184F34F3" w14:textId="33F92248" w:rsidR="00A42BBB" w:rsidRPr="000A6A3D" w:rsidRDefault="00322E48" w:rsidP="000A6A3D">
            <w:pPr>
              <w:pStyle w:val="NormalWeb"/>
              <w:spacing w:before="0" w:beforeAutospacing="0" w:after="0" w:afterAutospacing="0"/>
              <w:jc w:val="both"/>
            </w:pPr>
            <w:r>
              <w:t>T</w:t>
            </w:r>
            <w:r w:rsidR="00A42BBB" w:rsidRPr="000A6A3D">
              <w:t>rong các phản ứng hóa học, để đạt cấu hình electron bền của khí hiếm, nguyên tử phi kim có khuynh hướng nhận electron trở thành ion âm, gọi là anion.</w:t>
            </w:r>
          </w:p>
          <w:p w14:paraId="31AF0563" w14:textId="126A7D00" w:rsidR="00A42BBB" w:rsidRPr="00180AD7" w:rsidRDefault="00A42BBB" w:rsidP="00180AD7">
            <w:pPr>
              <w:pStyle w:val="NormalWeb"/>
              <w:spacing w:before="0" w:beforeAutospacing="0" w:after="0" w:afterAutospacing="0"/>
              <w:ind w:left="720"/>
              <w:rPr>
                <w:vertAlign w:val="superscript"/>
              </w:rPr>
            </w:pPr>
            <w:r w:rsidRPr="00180AD7">
              <w:t>C</w:t>
            </w:r>
            <w:r w:rsidR="00322E48" w:rsidRPr="00180AD7">
              <w:t>l</w:t>
            </w:r>
            <w:r w:rsidRPr="00180AD7">
              <w:t xml:space="preserve"> + 1 e </w:t>
            </w:r>
            <w:r w:rsidRPr="00180AD7">
              <w:sym w:font="Symbol" w:char="F0AE"/>
            </w:r>
            <w:r w:rsidRPr="00180AD7">
              <w:t xml:space="preserve"> Cl</w:t>
            </w:r>
            <w:r w:rsidRPr="00180AD7">
              <w:rPr>
                <w:vertAlign w:val="superscript"/>
              </w:rPr>
              <w:t xml:space="preserve"> – </w:t>
            </w:r>
            <w:r w:rsidRPr="00180AD7">
              <w:br/>
              <w:t xml:space="preserve">O + 2 e </w:t>
            </w:r>
            <w:r w:rsidRPr="00180AD7">
              <w:sym w:font="Symbol" w:char="F0AE"/>
            </w:r>
            <w:r w:rsidRPr="00180AD7">
              <w:t xml:space="preserve"> O</w:t>
            </w:r>
            <w:r w:rsidRPr="00180AD7">
              <w:rPr>
                <w:vertAlign w:val="superscript"/>
              </w:rPr>
              <w:t xml:space="preserve"> 2– </w:t>
            </w:r>
          </w:p>
          <w:p w14:paraId="5B936EFB" w14:textId="77777777" w:rsidR="00180AD7" w:rsidRPr="00180AD7" w:rsidRDefault="00180AD7" w:rsidP="00180AD7">
            <w:pPr>
              <w:pStyle w:val="NormalWeb"/>
              <w:spacing w:before="0" w:beforeAutospacing="0" w:after="0" w:afterAutospacing="0"/>
              <w:ind w:left="720"/>
              <w:rPr>
                <w:vertAlign w:val="superscript"/>
              </w:rPr>
            </w:pPr>
            <w:r w:rsidRPr="00180AD7">
              <w:t xml:space="preserve">F + 1 e </w:t>
            </w:r>
            <w:r w:rsidRPr="00180AD7">
              <w:sym w:font="Symbol" w:char="F0AE"/>
            </w:r>
            <w:r w:rsidRPr="00180AD7">
              <w:t xml:space="preserve"> F</w:t>
            </w:r>
            <w:r w:rsidRPr="00180AD7">
              <w:rPr>
                <w:vertAlign w:val="superscript"/>
              </w:rPr>
              <w:t xml:space="preserve"> – </w:t>
            </w:r>
          </w:p>
          <w:p w14:paraId="1A4A29F7" w14:textId="77777777" w:rsidR="00180AD7" w:rsidRPr="000A6A3D" w:rsidRDefault="00180AD7" w:rsidP="000A6A3D">
            <w:pPr>
              <w:pStyle w:val="NormalWeb"/>
              <w:spacing w:before="0" w:beforeAutospacing="0" w:after="0" w:afterAutospacing="0"/>
              <w:ind w:left="720"/>
            </w:pPr>
          </w:p>
          <w:p w14:paraId="04DE7A1C" w14:textId="77777777" w:rsidR="00A42BBB" w:rsidRPr="000A6A3D" w:rsidRDefault="00A42BBB" w:rsidP="000A6A3D">
            <w:pPr>
              <w:pStyle w:val="NormalWeb"/>
              <w:spacing w:before="0" w:beforeAutospacing="0" w:after="0" w:afterAutospacing="0"/>
              <w:rPr>
                <w:rStyle w:val="Strong"/>
              </w:rPr>
            </w:pPr>
            <w:r w:rsidRPr="000A6A3D">
              <w:rPr>
                <w:rStyle w:val="Strong"/>
              </w:rPr>
              <w:lastRenderedPageBreak/>
              <w:t>Cách gọi tên:</w:t>
            </w:r>
          </w:p>
          <w:p w14:paraId="65FF3E34" w14:textId="77777777" w:rsidR="00A42BBB" w:rsidRPr="000A6A3D" w:rsidRDefault="00A42BBB" w:rsidP="000A6A3D">
            <w:pPr>
              <w:pStyle w:val="NormalWeb"/>
              <w:spacing w:before="0" w:beforeAutospacing="0" w:after="0" w:afterAutospacing="0"/>
              <w:rPr>
                <w:rStyle w:val="Strong"/>
                <w:b w:val="0"/>
              </w:rPr>
            </w:pPr>
            <w:r w:rsidRPr="000A6A3D">
              <w:rPr>
                <w:rStyle w:val="Strong"/>
                <w:b w:val="0"/>
              </w:rPr>
              <w:t>Ion dương: cation + tên kim loại</w:t>
            </w:r>
          </w:p>
          <w:p w14:paraId="0C0231AA" w14:textId="77777777" w:rsidR="00A42BBB" w:rsidRPr="000A6A3D" w:rsidRDefault="00A42BBB" w:rsidP="000A6A3D">
            <w:pPr>
              <w:pStyle w:val="NormalWeb"/>
              <w:spacing w:before="0" w:beforeAutospacing="0" w:after="0" w:afterAutospacing="0"/>
              <w:rPr>
                <w:rStyle w:val="Strong"/>
                <w:b w:val="0"/>
              </w:rPr>
            </w:pPr>
            <w:r w:rsidRPr="000A6A3D">
              <w:rPr>
                <w:rStyle w:val="Strong"/>
                <w:b w:val="0"/>
              </w:rPr>
              <w:t>Ion âm: anion + tên gốc axit (trừ O</w:t>
            </w:r>
            <w:r w:rsidRPr="000A6A3D">
              <w:rPr>
                <w:rStyle w:val="Strong"/>
                <w:b w:val="0"/>
                <w:vertAlign w:val="superscript"/>
              </w:rPr>
              <w:t>2-</w:t>
            </w:r>
            <w:r w:rsidRPr="000A6A3D">
              <w:rPr>
                <w:rStyle w:val="Strong"/>
                <w:b w:val="0"/>
              </w:rPr>
              <w:t xml:space="preserve"> được gọi là anion oxit)</w:t>
            </w:r>
          </w:p>
          <w:p w14:paraId="4B37FD9B" w14:textId="52C1A957" w:rsidR="00A42BBB" w:rsidRPr="000A6A3D" w:rsidRDefault="00252853" w:rsidP="000A6A3D">
            <w:pPr>
              <w:tabs>
                <w:tab w:val="left" w:leader="dot" w:pos="9498"/>
              </w:tabs>
              <w:rPr>
                <w:b/>
              </w:rPr>
            </w:pPr>
            <w:r w:rsidRPr="000A6A3D">
              <w:rPr>
                <w:b/>
              </w:rPr>
              <w:t>1.</w:t>
            </w:r>
            <w:r w:rsidR="00A42BBB" w:rsidRPr="000A6A3D">
              <w:rPr>
                <w:b/>
              </w:rPr>
              <w:t>2. Ion đơn nguyên tử và ion đa nguyên tử</w:t>
            </w:r>
          </w:p>
          <w:p w14:paraId="3E08FBA6" w14:textId="77777777" w:rsidR="00A42BBB" w:rsidRPr="000A6A3D" w:rsidRDefault="00A42BBB" w:rsidP="000A6A3D">
            <w:pPr>
              <w:pStyle w:val="NormalWeb"/>
              <w:spacing w:before="0" w:beforeAutospacing="0" w:after="0" w:afterAutospacing="0"/>
            </w:pPr>
            <w:r w:rsidRPr="000A6A3D">
              <w:t>Ion đơn nguyên tử là các ion tạo nên từ một nguyên tử.</w:t>
            </w:r>
          </w:p>
          <w:p w14:paraId="79AAEF0F" w14:textId="67EAEC29" w:rsidR="00A42BBB" w:rsidRPr="000A6A3D" w:rsidRDefault="00A42BBB" w:rsidP="000A6A3D">
            <w:pPr>
              <w:pStyle w:val="NormalWeb"/>
              <w:spacing w:before="0" w:beforeAutospacing="0" w:after="0" w:afterAutospacing="0"/>
              <w:rPr>
                <w:lang w:val="it-IT"/>
              </w:rPr>
            </w:pPr>
            <w:r w:rsidRPr="000A6A3D">
              <w:rPr>
                <w:i/>
                <w:lang w:val="it-IT"/>
              </w:rPr>
              <w:t>Thí dụ:</w:t>
            </w:r>
            <w:r w:rsidRPr="000A6A3D">
              <w:rPr>
                <w:lang w:val="it-IT"/>
              </w:rPr>
              <w:t xml:space="preserve"> </w:t>
            </w:r>
            <w:r w:rsidRPr="000A6A3D">
              <w:t>cation</w:t>
            </w:r>
            <w:r w:rsidRPr="000A6A3D">
              <w:rPr>
                <w:lang w:val="it-IT"/>
              </w:rPr>
              <w:t xml:space="preserve"> Li</w:t>
            </w:r>
            <w:r w:rsidRPr="000A6A3D">
              <w:rPr>
                <w:vertAlign w:val="superscript"/>
                <w:lang w:val="it-IT"/>
              </w:rPr>
              <w:t>+</w:t>
            </w:r>
            <w:r w:rsidRPr="000A6A3D">
              <w:rPr>
                <w:lang w:val="it-IT"/>
              </w:rPr>
              <w:t>, Na</w:t>
            </w:r>
            <w:r w:rsidRPr="000A6A3D">
              <w:rPr>
                <w:vertAlign w:val="superscript"/>
                <w:lang w:val="it-IT"/>
              </w:rPr>
              <w:t>+</w:t>
            </w:r>
            <w:r w:rsidRPr="000A6A3D">
              <w:rPr>
                <w:lang w:val="it-IT"/>
              </w:rPr>
              <w:t xml:space="preserve"> và </w:t>
            </w:r>
            <w:r w:rsidRPr="000A6A3D">
              <w:rPr>
                <w:rStyle w:val="Strong"/>
                <w:b w:val="0"/>
              </w:rPr>
              <w:t>anion</w:t>
            </w:r>
            <w:r w:rsidRPr="000A6A3D">
              <w:rPr>
                <w:lang w:val="it-IT"/>
              </w:rPr>
              <w:t xml:space="preserve"> F</w:t>
            </w:r>
            <w:r w:rsidRPr="000A6A3D">
              <w:rPr>
                <w:vertAlign w:val="superscript"/>
                <w:lang w:val="it-IT"/>
              </w:rPr>
              <w:t>-</w:t>
            </w:r>
            <w:r w:rsidRPr="000A6A3D">
              <w:rPr>
                <w:lang w:val="it-IT"/>
              </w:rPr>
              <w:t>, S</w:t>
            </w:r>
            <w:r w:rsidRPr="000A6A3D">
              <w:rPr>
                <w:vertAlign w:val="superscript"/>
                <w:lang w:val="it-IT"/>
              </w:rPr>
              <w:t>2-</w:t>
            </w:r>
            <w:r w:rsidRPr="000A6A3D">
              <w:rPr>
                <w:lang w:val="it-IT"/>
              </w:rPr>
              <w:t>.</w:t>
            </w:r>
          </w:p>
          <w:p w14:paraId="2DA217E6" w14:textId="77777777" w:rsidR="00A42BBB" w:rsidRPr="000A6A3D" w:rsidRDefault="00A42BBB" w:rsidP="000A6A3D">
            <w:pPr>
              <w:pStyle w:val="NormalWeb"/>
              <w:spacing w:before="0" w:beforeAutospacing="0" w:after="0" w:afterAutospacing="0"/>
              <w:rPr>
                <w:vertAlign w:val="superscript"/>
                <w:lang w:val="it-IT"/>
              </w:rPr>
            </w:pPr>
            <w:r w:rsidRPr="000A6A3D">
              <w:rPr>
                <w:lang w:val="it-IT"/>
              </w:rPr>
              <w:t xml:space="preserve">Ion đa nguyên tử là những nhóm nguyên tử mang điện tích dương hay âm. </w:t>
            </w:r>
            <w:r w:rsidRPr="000A6A3D">
              <w:rPr>
                <w:lang w:val="it-IT"/>
              </w:rPr>
              <w:br/>
              <w:t>Cation amoni NH</w:t>
            </w:r>
            <w:r w:rsidRPr="000A6A3D">
              <w:rPr>
                <w:vertAlign w:val="subscript"/>
                <w:lang w:val="it-IT"/>
              </w:rPr>
              <w:t>4</w:t>
            </w:r>
            <w:r w:rsidRPr="000A6A3D">
              <w:rPr>
                <w:vertAlign w:val="superscript"/>
                <w:lang w:val="it-IT"/>
              </w:rPr>
              <w:t>+</w:t>
            </w:r>
            <w:r w:rsidRPr="000A6A3D">
              <w:rPr>
                <w:lang w:val="it-IT"/>
              </w:rPr>
              <w:t xml:space="preserve">, </w:t>
            </w:r>
            <w:r w:rsidRPr="000A6A3D">
              <w:rPr>
                <w:rStyle w:val="Strong"/>
                <w:b w:val="0"/>
              </w:rPr>
              <w:t>anion</w:t>
            </w:r>
            <w:r w:rsidRPr="000A6A3D">
              <w:rPr>
                <w:lang w:val="it-IT"/>
              </w:rPr>
              <w:t xml:space="preserve"> hiđroxit OH</w:t>
            </w:r>
            <w:r w:rsidRPr="000A6A3D">
              <w:rPr>
                <w:vertAlign w:val="superscript"/>
                <w:lang w:val="it-IT"/>
              </w:rPr>
              <w:t>-</w:t>
            </w:r>
            <w:r w:rsidRPr="000A6A3D">
              <w:rPr>
                <w:lang w:val="it-IT"/>
              </w:rPr>
              <w:t xml:space="preserve">, </w:t>
            </w:r>
            <w:r w:rsidRPr="000A6A3D">
              <w:rPr>
                <w:rStyle w:val="Strong"/>
                <w:b w:val="0"/>
              </w:rPr>
              <w:t>anion sunfat</w:t>
            </w:r>
            <w:r w:rsidRPr="000A6A3D">
              <w:rPr>
                <w:lang w:val="it-IT"/>
              </w:rPr>
              <w:t xml:space="preserve"> SO</w:t>
            </w:r>
            <w:r w:rsidRPr="000A6A3D">
              <w:rPr>
                <w:vertAlign w:val="subscript"/>
                <w:lang w:val="it-IT"/>
              </w:rPr>
              <w:t>4</w:t>
            </w:r>
            <w:r w:rsidRPr="000A6A3D">
              <w:rPr>
                <w:vertAlign w:val="superscript"/>
                <w:lang w:val="it-IT"/>
              </w:rPr>
              <w:t>2-</w:t>
            </w:r>
          </w:p>
          <w:p w14:paraId="3E7B995D" w14:textId="55FE8F9A" w:rsidR="00A42BBB" w:rsidRPr="000A6A3D" w:rsidRDefault="00252853" w:rsidP="000A6A3D">
            <w:pPr>
              <w:tabs>
                <w:tab w:val="left" w:leader="dot" w:pos="9498"/>
              </w:tabs>
              <w:rPr>
                <w:b/>
                <w:bCs/>
                <w:lang w:val="it-IT"/>
              </w:rPr>
            </w:pPr>
            <w:r w:rsidRPr="000A6A3D">
              <w:rPr>
                <w:b/>
                <w:bCs/>
                <w:lang w:val="it-IT"/>
              </w:rPr>
              <w:t>2</w:t>
            </w:r>
            <w:r w:rsidR="00A42BBB" w:rsidRPr="000A6A3D">
              <w:rPr>
                <w:b/>
                <w:bCs/>
                <w:lang w:val="it-IT"/>
              </w:rPr>
              <w:t>. Sự tạo thành liên kết ion</w:t>
            </w:r>
          </w:p>
          <w:p w14:paraId="26B75137" w14:textId="77777777" w:rsidR="00A42BBB" w:rsidRPr="000A6A3D" w:rsidRDefault="00A42BBB" w:rsidP="000A6A3D">
            <w:pPr>
              <w:pStyle w:val="NormalWeb"/>
              <w:spacing w:before="0" w:beforeAutospacing="0" w:after="0" w:afterAutospacing="0"/>
              <w:rPr>
                <w:lang w:val="it-IT"/>
              </w:rPr>
            </w:pPr>
            <w:r w:rsidRPr="000A6A3D">
              <w:rPr>
                <w:i/>
                <w:lang w:val="it-IT"/>
              </w:rPr>
              <w:t xml:space="preserve">Thí dụ: </w:t>
            </w:r>
            <w:r w:rsidRPr="000A6A3D">
              <w:rPr>
                <w:lang w:val="it-IT"/>
              </w:rPr>
              <w:t>Xét sự hình thành liên kết giữa nguyên tử Na và nguyên tử Cl.</w:t>
            </w:r>
          </w:p>
          <w:p w14:paraId="61B368F2" w14:textId="2FE4DF55" w:rsidR="00A42BBB" w:rsidRPr="000A6A3D" w:rsidRDefault="00A42BBB" w:rsidP="000A6A3D">
            <w:pPr>
              <w:pStyle w:val="NormalWeb"/>
              <w:spacing w:before="0" w:beforeAutospacing="0" w:after="0" w:afterAutospacing="0"/>
              <w:ind w:firstLine="720"/>
              <w:rPr>
                <w:lang w:val="it-IT"/>
              </w:rPr>
            </w:pPr>
            <w:r w:rsidRPr="000A6A3D">
              <w:rPr>
                <w:lang w:val="it-IT"/>
              </w:rPr>
              <w:t>Na</w:t>
            </w:r>
            <w:r w:rsidRPr="000A6A3D">
              <w:rPr>
                <w:lang w:val="it-IT"/>
              </w:rPr>
              <w:tab/>
            </w:r>
            <w:r w:rsidR="00412A8E" w:rsidRPr="000A6A3D">
              <w:rPr>
                <w:lang w:val="it-IT"/>
              </w:rPr>
              <w:t xml:space="preserve">  </w:t>
            </w:r>
            <w:r w:rsidRPr="000A6A3D">
              <w:sym w:font="Symbol" w:char="F0AE"/>
            </w:r>
            <w:r w:rsidRPr="000A6A3D">
              <w:rPr>
                <w:lang w:val="it-IT"/>
              </w:rPr>
              <w:t xml:space="preserve"> Na</w:t>
            </w:r>
            <w:r w:rsidRPr="000A6A3D">
              <w:rPr>
                <w:vertAlign w:val="superscript"/>
                <w:lang w:val="it-IT"/>
              </w:rPr>
              <w:t>+</w:t>
            </w:r>
            <w:r w:rsidRPr="000A6A3D">
              <w:rPr>
                <w:lang w:val="it-IT"/>
              </w:rPr>
              <w:t xml:space="preserve"> + 1 e</w:t>
            </w:r>
            <w:r w:rsidRPr="000A6A3D">
              <w:rPr>
                <w:lang w:val="it-IT"/>
              </w:rPr>
              <w:tab/>
            </w:r>
            <w:r w:rsidRPr="000A6A3D">
              <w:rPr>
                <w:lang w:val="it-IT"/>
              </w:rPr>
              <w:tab/>
            </w:r>
            <w:r w:rsidRPr="000A6A3D">
              <w:rPr>
                <w:lang w:val="it-IT"/>
              </w:rPr>
              <w:tab/>
            </w:r>
            <w:r w:rsidRPr="000A6A3D">
              <w:t xml:space="preserve">Cl + 1 e </w:t>
            </w:r>
            <w:r w:rsidRPr="000A6A3D">
              <w:sym w:font="Symbol" w:char="F0AE"/>
            </w:r>
            <w:r w:rsidRPr="000A6A3D">
              <w:t xml:space="preserve"> Cl</w:t>
            </w:r>
            <w:r w:rsidRPr="000A6A3D">
              <w:rPr>
                <w:vertAlign w:val="superscript"/>
              </w:rPr>
              <w:t xml:space="preserve"> – </w:t>
            </w:r>
          </w:p>
          <w:p w14:paraId="3ACDEE12" w14:textId="77777777" w:rsidR="00A42BBB" w:rsidRPr="000A6A3D" w:rsidRDefault="00A42BBB" w:rsidP="000A6A3D">
            <w:pPr>
              <w:pStyle w:val="NormalWeb"/>
              <w:spacing w:before="0" w:beforeAutospacing="0" w:after="0" w:afterAutospacing="0"/>
              <w:rPr>
                <w:lang w:val="pt-BR"/>
              </w:rPr>
            </w:pPr>
            <w:r w:rsidRPr="000A6A3D">
              <w:rPr>
                <w:lang w:val="pt-BR"/>
              </w:rPr>
              <w:t>Hai ion được tạo thành mang điện tích ngược dấu hút nhau bằng lực hút tĩnh điện, tạo nên phân tử NaCl.</w:t>
            </w:r>
          </w:p>
          <w:p w14:paraId="6C1A4F22" w14:textId="77777777" w:rsidR="007A6F0B" w:rsidRDefault="00A42BBB" w:rsidP="000A6A3D">
            <w:pPr>
              <w:pStyle w:val="NormalWeb"/>
              <w:spacing w:before="0" w:beforeAutospacing="0" w:after="0" w:afterAutospacing="0"/>
              <w:ind w:left="720"/>
              <w:rPr>
                <w:lang w:val="pt-BR"/>
              </w:rPr>
            </w:pPr>
            <w:r w:rsidRPr="000A6A3D">
              <w:rPr>
                <w:lang w:val="pt-BR"/>
              </w:rPr>
              <w:t>Na</w:t>
            </w:r>
            <w:r w:rsidRPr="000A6A3D">
              <w:rPr>
                <w:vertAlign w:val="superscript"/>
                <w:lang w:val="pt-BR"/>
              </w:rPr>
              <w:t>+</w:t>
            </w:r>
            <w:r w:rsidRPr="000A6A3D">
              <w:rPr>
                <w:lang w:val="pt-BR"/>
              </w:rPr>
              <w:t xml:space="preserve"> + Cl</w:t>
            </w:r>
            <w:r w:rsidRPr="000A6A3D">
              <w:rPr>
                <w:vertAlign w:val="superscript"/>
                <w:lang w:val="pt-BR"/>
              </w:rPr>
              <w:t xml:space="preserve"> - </w:t>
            </w:r>
            <w:r w:rsidRPr="000A6A3D">
              <w:rPr>
                <w:lang w:val="pt-BR"/>
              </w:rPr>
              <w:t xml:space="preserve"> </w:t>
            </w:r>
            <w:r w:rsidRPr="000A6A3D">
              <w:rPr>
                <w:lang w:val="pt-BR"/>
              </w:rPr>
              <w:sym w:font="Symbol" w:char="F0AE"/>
            </w:r>
            <w:r w:rsidRPr="000A6A3D">
              <w:rPr>
                <w:lang w:val="pt-BR"/>
              </w:rPr>
              <w:t xml:space="preserve"> NaCl</w:t>
            </w:r>
          </w:p>
          <w:p w14:paraId="440FDFF1" w14:textId="77777777" w:rsidR="00462B57" w:rsidRPr="002D6435" w:rsidRDefault="00462B57" w:rsidP="00462B57">
            <w:pPr>
              <w:pStyle w:val="NormalWeb"/>
              <w:spacing w:before="120" w:beforeAutospacing="0" w:after="0" w:afterAutospacing="0"/>
              <w:rPr>
                <w:sz w:val="26"/>
                <w:szCs w:val="26"/>
                <w:lang w:val="pt-BR"/>
              </w:rPr>
            </w:pPr>
            <w:r>
              <w:rPr>
                <w:lang w:val="nb-NO"/>
              </w:rPr>
              <w:t xml:space="preserve">Vậy: </w:t>
            </w:r>
            <w:r w:rsidRPr="002D6435">
              <w:rPr>
                <w:sz w:val="26"/>
                <w:szCs w:val="26"/>
                <w:lang w:val="pt-BR"/>
              </w:rPr>
              <w:t>Liên kết ion là liên kết được hình thành bởi lực hút tĩnh điện giữa các ion mang điện tích trái dấu.</w:t>
            </w:r>
          </w:p>
          <w:p w14:paraId="395371F7" w14:textId="0AFDC233" w:rsidR="00462B57" w:rsidRPr="000A6A3D" w:rsidRDefault="00462B57" w:rsidP="00462B57">
            <w:pPr>
              <w:pStyle w:val="NormalWeb"/>
              <w:spacing w:before="0" w:beforeAutospacing="0" w:after="0" w:afterAutospacing="0"/>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147DA3C" w14:textId="77777777" w:rsidR="007A6F0B" w:rsidRPr="000A6A3D" w:rsidRDefault="007A6F0B" w:rsidP="000A6A3D">
            <w:pPr>
              <w:rPr>
                <w:lang w:val="nb-NO"/>
              </w:rPr>
            </w:pPr>
          </w:p>
          <w:p w14:paraId="4C8C10E7" w14:textId="77777777" w:rsidR="007A6F0B" w:rsidRPr="000A6A3D" w:rsidRDefault="007A6F0B" w:rsidP="000A6A3D">
            <w:pPr>
              <w:rPr>
                <w:lang w:val="nb-NO"/>
              </w:rPr>
            </w:pPr>
          </w:p>
          <w:p w14:paraId="34715758" w14:textId="77777777" w:rsidR="007A6F0B" w:rsidRPr="000A6A3D" w:rsidRDefault="007A6F0B" w:rsidP="000A6A3D">
            <w:pPr>
              <w:rPr>
                <w:lang w:val="nb-NO"/>
              </w:rPr>
            </w:pPr>
          </w:p>
          <w:p w14:paraId="7B30943F" w14:textId="77777777" w:rsidR="007A6F0B" w:rsidRPr="000A6A3D" w:rsidRDefault="007A6F0B" w:rsidP="000A6A3D">
            <w:pPr>
              <w:rPr>
                <w:lang w:val="de-DE"/>
              </w:rPr>
            </w:pPr>
            <w:r w:rsidRPr="000A6A3D">
              <w:rPr>
                <w:lang w:val="de-DE"/>
              </w:rPr>
              <w:t>Giảng viên trình bày, giải thích nội dung bằng lời và cho thí dụ hình ảnh minh họa.</w:t>
            </w:r>
          </w:p>
          <w:p w14:paraId="11B42775" w14:textId="77777777" w:rsidR="007A6F0B" w:rsidRPr="000A6A3D" w:rsidRDefault="007A6F0B" w:rsidP="000A6A3D">
            <w:pPr>
              <w:rPr>
                <w:lang w:val="nb-NO"/>
              </w:rPr>
            </w:pPr>
          </w:p>
          <w:p w14:paraId="475A5CA4" w14:textId="77777777" w:rsidR="007A6F0B" w:rsidRPr="000A6A3D" w:rsidRDefault="007A6F0B" w:rsidP="000A6A3D">
            <w:pPr>
              <w:rPr>
                <w:lang w:val="nb-NO"/>
              </w:rPr>
            </w:pPr>
            <w:r w:rsidRPr="000A6A3D">
              <w:rPr>
                <w:lang w:val="nb-NO"/>
              </w:rPr>
              <w:t>GV nêu câu hỏi.</w:t>
            </w:r>
          </w:p>
          <w:p w14:paraId="70A0CEB3" w14:textId="77777777" w:rsidR="007A6F0B" w:rsidRPr="000A6A3D" w:rsidRDefault="007A6F0B" w:rsidP="000A6A3D">
            <w:pPr>
              <w:rPr>
                <w:lang w:val="nb-NO"/>
              </w:rPr>
            </w:pPr>
          </w:p>
          <w:p w14:paraId="6426A209" w14:textId="77777777" w:rsidR="007A6F0B" w:rsidRPr="000A6A3D" w:rsidRDefault="007A6F0B" w:rsidP="000A6A3D">
            <w:pPr>
              <w:rPr>
                <w:lang w:val="nb-NO"/>
              </w:rPr>
            </w:pPr>
          </w:p>
          <w:p w14:paraId="39231A99" w14:textId="77777777" w:rsidR="007A6F0B" w:rsidRPr="000A6A3D" w:rsidRDefault="007A6F0B" w:rsidP="000A6A3D">
            <w:pPr>
              <w:rPr>
                <w:lang w:val="nb-NO"/>
              </w:rPr>
            </w:pPr>
          </w:p>
          <w:p w14:paraId="12C02591" w14:textId="77777777" w:rsidR="007A6F0B" w:rsidRPr="000A6A3D" w:rsidRDefault="007A6F0B" w:rsidP="000A6A3D">
            <w:pPr>
              <w:rPr>
                <w:lang w:val="nb-NO"/>
              </w:rPr>
            </w:pPr>
          </w:p>
          <w:p w14:paraId="706DF82D" w14:textId="77777777" w:rsidR="007A6F0B" w:rsidRPr="000A6A3D" w:rsidRDefault="007A6F0B" w:rsidP="000A6A3D">
            <w:pPr>
              <w:rPr>
                <w:lang w:val="nb-NO"/>
              </w:rPr>
            </w:pPr>
          </w:p>
          <w:p w14:paraId="4F61A671" w14:textId="77777777" w:rsidR="005A150A" w:rsidRPr="000A6A3D" w:rsidRDefault="005A150A" w:rsidP="005A150A">
            <w:pPr>
              <w:rPr>
                <w:lang w:val="nb-NO"/>
              </w:rPr>
            </w:pPr>
            <w:r w:rsidRPr="000A6A3D">
              <w:rPr>
                <w:lang w:val="nb-NO"/>
              </w:rPr>
              <w:t>GV nêu câu hỏi.</w:t>
            </w:r>
          </w:p>
          <w:p w14:paraId="45D6C1A5" w14:textId="77777777" w:rsidR="007A6F0B" w:rsidRPr="000A6A3D" w:rsidRDefault="007A6F0B" w:rsidP="000A6A3D">
            <w:pPr>
              <w:rPr>
                <w:lang w:val="nb-NO"/>
              </w:rPr>
            </w:pPr>
          </w:p>
          <w:p w14:paraId="5ACFB4FA" w14:textId="77777777" w:rsidR="007A6F0B" w:rsidRPr="000A6A3D" w:rsidRDefault="007A6F0B" w:rsidP="000A6A3D">
            <w:pPr>
              <w:rPr>
                <w:lang w:val="nb-NO"/>
              </w:rPr>
            </w:pPr>
          </w:p>
          <w:p w14:paraId="6D5EB315" w14:textId="24EB25AA" w:rsidR="007A6F0B" w:rsidRDefault="007A6F0B" w:rsidP="000A6A3D">
            <w:pPr>
              <w:rPr>
                <w:lang w:val="nb-NO"/>
              </w:rPr>
            </w:pPr>
          </w:p>
          <w:p w14:paraId="6C10AEA4" w14:textId="5708B925" w:rsidR="005859D4" w:rsidRDefault="005859D4" w:rsidP="000A6A3D">
            <w:pPr>
              <w:rPr>
                <w:lang w:val="nb-NO"/>
              </w:rPr>
            </w:pPr>
          </w:p>
          <w:p w14:paraId="04B3AC1E" w14:textId="7BDEAF0C" w:rsidR="005859D4" w:rsidRDefault="005859D4" w:rsidP="000A6A3D">
            <w:pPr>
              <w:rPr>
                <w:lang w:val="nb-NO"/>
              </w:rPr>
            </w:pPr>
          </w:p>
          <w:p w14:paraId="28EE4962" w14:textId="77777777" w:rsidR="005859D4" w:rsidRPr="000A6A3D" w:rsidRDefault="005859D4" w:rsidP="000A6A3D">
            <w:pPr>
              <w:rPr>
                <w:lang w:val="nb-NO"/>
              </w:rPr>
            </w:pPr>
          </w:p>
          <w:p w14:paraId="65092BC8" w14:textId="77777777" w:rsidR="007A6F0B" w:rsidRPr="000A6A3D" w:rsidRDefault="007A6F0B" w:rsidP="000A6A3D">
            <w:pPr>
              <w:rPr>
                <w:lang w:val="nb-NO"/>
              </w:rPr>
            </w:pPr>
          </w:p>
          <w:p w14:paraId="154C56C1" w14:textId="77777777" w:rsidR="005859D4" w:rsidRDefault="005859D4" w:rsidP="000A6A3D">
            <w:pPr>
              <w:rPr>
                <w:lang w:val="de-DE"/>
              </w:rPr>
            </w:pPr>
          </w:p>
          <w:p w14:paraId="691B0F8E" w14:textId="6CD8453C" w:rsidR="005859D4" w:rsidRDefault="005859D4" w:rsidP="000A6A3D">
            <w:pPr>
              <w:rPr>
                <w:lang w:val="de-DE"/>
              </w:rPr>
            </w:pPr>
          </w:p>
          <w:p w14:paraId="3FE4F9F2" w14:textId="77777777" w:rsidR="00B54B71" w:rsidRDefault="00B54B71" w:rsidP="000A6A3D">
            <w:pPr>
              <w:rPr>
                <w:lang w:val="de-DE"/>
              </w:rPr>
            </w:pPr>
          </w:p>
          <w:p w14:paraId="6A1AA31B" w14:textId="2CA8F711" w:rsidR="007A6F0B" w:rsidRPr="000A6A3D" w:rsidRDefault="007A6F0B" w:rsidP="000A6A3D">
            <w:pPr>
              <w:rPr>
                <w:lang w:val="de-DE"/>
              </w:rPr>
            </w:pPr>
            <w:r w:rsidRPr="000A6A3D">
              <w:rPr>
                <w:lang w:val="de-DE"/>
              </w:rPr>
              <w:t>Giảng viên trình bày, giải thích nội dung bằng lời và cho thí dụ minh họa.</w:t>
            </w:r>
          </w:p>
          <w:p w14:paraId="1AF0365A" w14:textId="77777777" w:rsidR="007A6F0B" w:rsidRPr="000A6A3D" w:rsidRDefault="007A6F0B" w:rsidP="000A6A3D">
            <w:pPr>
              <w:rPr>
                <w:lang w:val="nb-NO"/>
              </w:rPr>
            </w:pPr>
          </w:p>
          <w:p w14:paraId="56A807E1" w14:textId="77777777" w:rsidR="00DA732B" w:rsidRDefault="00DA732B" w:rsidP="000A6A3D">
            <w:pPr>
              <w:rPr>
                <w:lang w:val="nb-NO"/>
              </w:rPr>
            </w:pPr>
          </w:p>
          <w:p w14:paraId="07F060C5" w14:textId="77777777" w:rsidR="00DA732B" w:rsidRDefault="00DA732B" w:rsidP="00DA732B">
            <w:pPr>
              <w:rPr>
                <w:lang w:val="nb-NO"/>
              </w:rPr>
            </w:pPr>
          </w:p>
          <w:p w14:paraId="0E6E4414" w14:textId="77777777" w:rsidR="00DA732B" w:rsidRDefault="00DA732B" w:rsidP="00DA732B">
            <w:pPr>
              <w:rPr>
                <w:lang w:val="de-DE"/>
              </w:rPr>
            </w:pPr>
          </w:p>
          <w:p w14:paraId="3F8B9C1D" w14:textId="77777777" w:rsidR="00DA732B" w:rsidRDefault="00DA732B" w:rsidP="00DA732B">
            <w:pPr>
              <w:rPr>
                <w:lang w:val="de-DE"/>
              </w:rPr>
            </w:pPr>
          </w:p>
          <w:p w14:paraId="46AB4A4E" w14:textId="63479B63" w:rsidR="00DA732B" w:rsidRPr="000A6A3D" w:rsidRDefault="00DA732B" w:rsidP="00DA732B">
            <w:pPr>
              <w:rPr>
                <w:lang w:val="nb-NO"/>
              </w:rPr>
            </w:pPr>
            <w:r>
              <w:rPr>
                <w:lang w:val="de-DE"/>
              </w:rPr>
              <w:t>GV nêu câu hỏi</w:t>
            </w:r>
            <w:r w:rsidRPr="000A6A3D">
              <w:rPr>
                <w:lang w:val="de-DE"/>
              </w:rPr>
              <w:t>.</w:t>
            </w:r>
          </w:p>
          <w:p w14:paraId="13230BCA" w14:textId="1D4D0C5E" w:rsidR="007A6F0B" w:rsidRPr="000A6A3D" w:rsidRDefault="007A6F0B" w:rsidP="000A6A3D">
            <w:pPr>
              <w:rPr>
                <w:lang w:val="nb-NO"/>
              </w:rPr>
            </w:pPr>
            <w:r w:rsidRPr="000A6A3D">
              <w:rPr>
                <w:lang w:val="nb-NO"/>
              </w:rPr>
              <w:t xml:space="preserve">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2880798" w14:textId="77777777" w:rsidR="007A6F0B" w:rsidRPr="000A6A3D" w:rsidRDefault="007A6F0B" w:rsidP="000A6A3D">
            <w:pPr>
              <w:rPr>
                <w:lang w:val="nb-NO"/>
              </w:rPr>
            </w:pPr>
          </w:p>
          <w:p w14:paraId="7798296F" w14:textId="77777777" w:rsidR="007A6F0B" w:rsidRPr="000A6A3D" w:rsidRDefault="007A6F0B" w:rsidP="000A6A3D">
            <w:pPr>
              <w:rPr>
                <w:lang w:val="nb-NO"/>
              </w:rPr>
            </w:pPr>
          </w:p>
          <w:p w14:paraId="237A71A6" w14:textId="77777777" w:rsidR="007A6F0B" w:rsidRPr="000A6A3D" w:rsidRDefault="007A6F0B" w:rsidP="000A6A3D">
            <w:pPr>
              <w:rPr>
                <w:lang w:val="nb-NO"/>
              </w:rPr>
            </w:pPr>
          </w:p>
          <w:p w14:paraId="2B66BD8E" w14:textId="77777777" w:rsidR="007A6F0B" w:rsidRPr="000A6A3D" w:rsidRDefault="007A6F0B" w:rsidP="000A6A3D">
            <w:pPr>
              <w:rPr>
                <w:lang w:val="nb-NO"/>
              </w:rPr>
            </w:pPr>
            <w:r w:rsidRPr="000A6A3D">
              <w:rPr>
                <w:lang w:val="nb-NO"/>
              </w:rPr>
              <w:t>HS theo dõi, ghi bài.</w:t>
            </w:r>
          </w:p>
          <w:p w14:paraId="1F82B8AB" w14:textId="77777777" w:rsidR="007A6F0B" w:rsidRPr="000A6A3D" w:rsidRDefault="007A6F0B" w:rsidP="000A6A3D">
            <w:pPr>
              <w:rPr>
                <w:lang w:val="nb-NO"/>
              </w:rPr>
            </w:pPr>
          </w:p>
          <w:p w14:paraId="74F347EB" w14:textId="77777777" w:rsidR="007A6F0B" w:rsidRPr="000A6A3D" w:rsidRDefault="007A6F0B" w:rsidP="000A6A3D">
            <w:pPr>
              <w:rPr>
                <w:lang w:val="nb-NO"/>
              </w:rPr>
            </w:pPr>
          </w:p>
          <w:p w14:paraId="341AED5F" w14:textId="77777777" w:rsidR="007A6F0B" w:rsidRPr="000A6A3D" w:rsidRDefault="007A6F0B" w:rsidP="000A6A3D">
            <w:pPr>
              <w:rPr>
                <w:lang w:val="nb-NO"/>
              </w:rPr>
            </w:pPr>
          </w:p>
          <w:p w14:paraId="6449A47D" w14:textId="77777777" w:rsidR="005859D4" w:rsidRDefault="005859D4" w:rsidP="000A6A3D">
            <w:pPr>
              <w:rPr>
                <w:lang w:val="nb-NO"/>
              </w:rPr>
            </w:pPr>
          </w:p>
          <w:p w14:paraId="081117AD" w14:textId="52A37844" w:rsidR="007A6F0B" w:rsidRPr="000A6A3D" w:rsidRDefault="007A6F0B" w:rsidP="000A6A3D">
            <w:pPr>
              <w:rPr>
                <w:lang w:val="nb-NO"/>
              </w:rPr>
            </w:pPr>
            <w:r w:rsidRPr="000A6A3D">
              <w:rPr>
                <w:lang w:val="nb-NO"/>
              </w:rPr>
              <w:t>HS t</w:t>
            </w:r>
            <w:r w:rsidRPr="000A6A3D">
              <w:rPr>
                <w:lang w:val="de-DE"/>
              </w:rPr>
              <w:t>rả lời các câu hỏi.</w:t>
            </w:r>
          </w:p>
          <w:p w14:paraId="12C60A3D" w14:textId="77777777" w:rsidR="007A6F0B" w:rsidRPr="000A6A3D" w:rsidRDefault="007A6F0B" w:rsidP="000A6A3D">
            <w:pPr>
              <w:rPr>
                <w:lang w:val="nb-NO"/>
              </w:rPr>
            </w:pPr>
          </w:p>
          <w:p w14:paraId="52837716" w14:textId="77777777" w:rsidR="007A6F0B" w:rsidRPr="000A6A3D" w:rsidRDefault="007A6F0B" w:rsidP="000A6A3D">
            <w:pPr>
              <w:rPr>
                <w:lang w:val="nb-NO"/>
              </w:rPr>
            </w:pPr>
          </w:p>
          <w:p w14:paraId="187C7849" w14:textId="77777777" w:rsidR="007A6F0B" w:rsidRPr="000A6A3D" w:rsidRDefault="007A6F0B" w:rsidP="000A6A3D">
            <w:pPr>
              <w:rPr>
                <w:lang w:val="nb-NO"/>
              </w:rPr>
            </w:pPr>
          </w:p>
          <w:p w14:paraId="7A1F5492" w14:textId="77777777" w:rsidR="007A6F0B" w:rsidRPr="000A6A3D" w:rsidRDefault="007A6F0B" w:rsidP="000A6A3D">
            <w:pPr>
              <w:rPr>
                <w:lang w:val="nb-NO"/>
              </w:rPr>
            </w:pPr>
          </w:p>
          <w:p w14:paraId="25BBFC92" w14:textId="77777777" w:rsidR="005A150A" w:rsidRPr="000A6A3D" w:rsidRDefault="005A150A" w:rsidP="005A150A">
            <w:pPr>
              <w:rPr>
                <w:lang w:val="nb-NO"/>
              </w:rPr>
            </w:pPr>
            <w:r w:rsidRPr="000A6A3D">
              <w:rPr>
                <w:lang w:val="nb-NO"/>
              </w:rPr>
              <w:t>HS t</w:t>
            </w:r>
            <w:r w:rsidRPr="000A6A3D">
              <w:rPr>
                <w:lang w:val="de-DE"/>
              </w:rPr>
              <w:t>rả lời các câu hỏi.</w:t>
            </w:r>
          </w:p>
          <w:p w14:paraId="1EFC4CE4" w14:textId="77777777" w:rsidR="007A6F0B" w:rsidRPr="000A6A3D" w:rsidRDefault="007A6F0B" w:rsidP="000A6A3D">
            <w:pPr>
              <w:rPr>
                <w:lang w:val="nb-NO"/>
              </w:rPr>
            </w:pPr>
          </w:p>
          <w:p w14:paraId="501E9760" w14:textId="77777777" w:rsidR="007A6F0B" w:rsidRPr="000A6A3D" w:rsidRDefault="007A6F0B" w:rsidP="000A6A3D">
            <w:pPr>
              <w:rPr>
                <w:lang w:val="nb-NO"/>
              </w:rPr>
            </w:pPr>
          </w:p>
          <w:p w14:paraId="40A221D4" w14:textId="77777777" w:rsidR="007A6F0B" w:rsidRPr="000A6A3D" w:rsidRDefault="007A6F0B" w:rsidP="000A6A3D">
            <w:pPr>
              <w:rPr>
                <w:lang w:val="nb-NO"/>
              </w:rPr>
            </w:pPr>
          </w:p>
          <w:p w14:paraId="26F8A7B2" w14:textId="58820F57" w:rsidR="007A6F0B" w:rsidRDefault="007A6F0B" w:rsidP="000A6A3D">
            <w:pPr>
              <w:rPr>
                <w:lang w:val="nb-NO"/>
              </w:rPr>
            </w:pPr>
          </w:p>
          <w:p w14:paraId="1093552D" w14:textId="7F374748" w:rsidR="005859D4" w:rsidRDefault="005859D4" w:rsidP="000A6A3D">
            <w:pPr>
              <w:rPr>
                <w:lang w:val="nb-NO"/>
              </w:rPr>
            </w:pPr>
          </w:p>
          <w:p w14:paraId="06B68E3F" w14:textId="247BA862" w:rsidR="005859D4" w:rsidRDefault="005859D4" w:rsidP="000A6A3D">
            <w:pPr>
              <w:rPr>
                <w:lang w:val="nb-NO"/>
              </w:rPr>
            </w:pPr>
          </w:p>
          <w:p w14:paraId="36F7727F" w14:textId="77777777" w:rsidR="005859D4" w:rsidRPr="000A6A3D" w:rsidRDefault="005859D4" w:rsidP="000A6A3D">
            <w:pPr>
              <w:rPr>
                <w:lang w:val="nb-NO"/>
              </w:rPr>
            </w:pPr>
          </w:p>
          <w:p w14:paraId="7B828220" w14:textId="4E30A642" w:rsidR="007A6F0B" w:rsidRDefault="007A6F0B" w:rsidP="000A6A3D">
            <w:pPr>
              <w:rPr>
                <w:lang w:val="nb-NO"/>
              </w:rPr>
            </w:pPr>
          </w:p>
          <w:p w14:paraId="3B670C7E" w14:textId="7B57016E" w:rsidR="005859D4" w:rsidRDefault="005859D4" w:rsidP="000A6A3D">
            <w:pPr>
              <w:rPr>
                <w:lang w:val="nb-NO"/>
              </w:rPr>
            </w:pPr>
          </w:p>
          <w:p w14:paraId="53DED9FD" w14:textId="77777777" w:rsidR="005859D4" w:rsidRPr="000A6A3D" w:rsidRDefault="005859D4" w:rsidP="000A6A3D">
            <w:pPr>
              <w:rPr>
                <w:lang w:val="nb-NO"/>
              </w:rPr>
            </w:pPr>
          </w:p>
          <w:p w14:paraId="58C6FB30" w14:textId="77777777" w:rsidR="007A6F0B" w:rsidRPr="000A6A3D" w:rsidRDefault="007A6F0B" w:rsidP="000A6A3D">
            <w:pPr>
              <w:rPr>
                <w:lang w:val="nb-NO"/>
              </w:rPr>
            </w:pPr>
            <w:r w:rsidRPr="000A6A3D">
              <w:rPr>
                <w:lang w:val="nb-NO"/>
              </w:rPr>
              <w:t xml:space="preserve">HS theo dõi, ghi bài </w:t>
            </w:r>
          </w:p>
          <w:p w14:paraId="649F3A20" w14:textId="77777777" w:rsidR="007A6F0B" w:rsidRPr="000A6A3D" w:rsidRDefault="007A6F0B" w:rsidP="000A6A3D">
            <w:pPr>
              <w:rPr>
                <w:lang w:val="nb-NO"/>
              </w:rPr>
            </w:pPr>
          </w:p>
          <w:p w14:paraId="4B85C7B9" w14:textId="77777777" w:rsidR="007A6F0B" w:rsidRPr="000A6A3D" w:rsidRDefault="007A6F0B" w:rsidP="000A6A3D">
            <w:pPr>
              <w:rPr>
                <w:lang w:val="nb-NO"/>
              </w:rPr>
            </w:pPr>
          </w:p>
          <w:p w14:paraId="664BE5D6" w14:textId="77777777" w:rsidR="007A6F0B" w:rsidRPr="000A6A3D" w:rsidRDefault="007A6F0B" w:rsidP="000A6A3D">
            <w:pPr>
              <w:rPr>
                <w:lang w:val="nb-NO"/>
              </w:rPr>
            </w:pPr>
          </w:p>
          <w:p w14:paraId="5DE3C4EC" w14:textId="344E5DDD" w:rsidR="00DA732B" w:rsidRDefault="00DA732B" w:rsidP="000A6A3D">
            <w:pPr>
              <w:rPr>
                <w:lang w:val="nb-NO"/>
              </w:rPr>
            </w:pPr>
          </w:p>
          <w:p w14:paraId="6F5FA9C0" w14:textId="77777777" w:rsidR="00DA732B" w:rsidRPr="00DA732B" w:rsidRDefault="00DA732B" w:rsidP="00DA732B">
            <w:pPr>
              <w:rPr>
                <w:lang w:val="nb-NO"/>
              </w:rPr>
            </w:pPr>
          </w:p>
          <w:p w14:paraId="50B13B89" w14:textId="77777777" w:rsidR="00DA732B" w:rsidRPr="00DA732B" w:rsidRDefault="00DA732B" w:rsidP="00DA732B">
            <w:pPr>
              <w:rPr>
                <w:lang w:val="nb-NO"/>
              </w:rPr>
            </w:pPr>
          </w:p>
          <w:p w14:paraId="3D73C4B9" w14:textId="3A45CB24" w:rsidR="00DA732B" w:rsidRDefault="00DA732B" w:rsidP="00DA732B">
            <w:pPr>
              <w:rPr>
                <w:lang w:val="nb-NO"/>
              </w:rPr>
            </w:pPr>
          </w:p>
          <w:p w14:paraId="5FF85157" w14:textId="77777777" w:rsidR="00DA732B" w:rsidRPr="000A6A3D" w:rsidRDefault="00DA732B" w:rsidP="00DA732B">
            <w:pPr>
              <w:rPr>
                <w:lang w:val="nb-NO"/>
              </w:rPr>
            </w:pPr>
            <w:r w:rsidRPr="000A6A3D">
              <w:rPr>
                <w:lang w:val="nb-NO"/>
              </w:rPr>
              <w:t>HS t</w:t>
            </w:r>
            <w:r w:rsidRPr="000A6A3D">
              <w:rPr>
                <w:lang w:val="de-DE"/>
              </w:rPr>
              <w:t>rả lời các câu hỏi.</w:t>
            </w:r>
          </w:p>
          <w:p w14:paraId="228EEBC9" w14:textId="77777777" w:rsidR="007A6F0B" w:rsidRPr="00DA732B" w:rsidRDefault="007A6F0B" w:rsidP="00DA732B">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60686ED" w14:textId="77777777" w:rsidR="007A6F0B" w:rsidRPr="000A6A3D" w:rsidRDefault="007A6F0B" w:rsidP="000A6A3D">
            <w:pPr>
              <w:rPr>
                <w:lang w:val="nb-NO"/>
              </w:rPr>
            </w:pPr>
          </w:p>
          <w:p w14:paraId="746715A0" w14:textId="77777777" w:rsidR="004C020D" w:rsidRPr="000A6A3D" w:rsidRDefault="004C020D" w:rsidP="000A6A3D">
            <w:pPr>
              <w:jc w:val="center"/>
              <w:rPr>
                <w:lang w:val="pt-BR"/>
              </w:rPr>
            </w:pPr>
          </w:p>
          <w:p w14:paraId="0C31BDCF" w14:textId="1F3E6F2B" w:rsidR="00014552" w:rsidRPr="000A6A3D" w:rsidRDefault="008E71ED" w:rsidP="00014552">
            <w:pPr>
              <w:jc w:val="center"/>
              <w:rPr>
                <w:lang w:val="pt-BR"/>
              </w:rPr>
            </w:pPr>
            <w:r>
              <w:rPr>
                <w:lang w:val="pt-BR"/>
              </w:rPr>
              <w:t>20</w:t>
            </w:r>
          </w:p>
          <w:p w14:paraId="6B4B6C76" w14:textId="77777777" w:rsidR="00014552" w:rsidRPr="000A6A3D" w:rsidRDefault="00014552" w:rsidP="00014552">
            <w:pPr>
              <w:jc w:val="center"/>
              <w:rPr>
                <w:lang w:val="pt-BR"/>
              </w:rPr>
            </w:pPr>
            <w:r w:rsidRPr="000A6A3D">
              <w:rPr>
                <w:lang w:val="pt-BR"/>
              </w:rPr>
              <w:t>phút</w:t>
            </w:r>
          </w:p>
          <w:p w14:paraId="3A4F877B" w14:textId="77777777" w:rsidR="007A6F0B" w:rsidRPr="000A6A3D" w:rsidRDefault="007A6F0B" w:rsidP="000A6A3D">
            <w:pPr>
              <w:jc w:val="center"/>
              <w:rPr>
                <w:lang w:val="pt-BR"/>
              </w:rPr>
            </w:pPr>
          </w:p>
          <w:p w14:paraId="180D5865" w14:textId="77777777" w:rsidR="007A6F0B" w:rsidRPr="000A6A3D" w:rsidRDefault="007A6F0B" w:rsidP="000A6A3D">
            <w:pPr>
              <w:jc w:val="center"/>
              <w:rPr>
                <w:lang w:val="pt-BR"/>
              </w:rPr>
            </w:pPr>
          </w:p>
          <w:p w14:paraId="5304E4F2" w14:textId="77777777" w:rsidR="007A6F0B" w:rsidRPr="000A6A3D" w:rsidRDefault="007A6F0B" w:rsidP="000A6A3D">
            <w:pPr>
              <w:jc w:val="center"/>
              <w:rPr>
                <w:lang w:val="pt-BR"/>
              </w:rPr>
            </w:pPr>
          </w:p>
          <w:p w14:paraId="7DCFF1F9" w14:textId="77777777" w:rsidR="007A6F0B" w:rsidRPr="000A6A3D" w:rsidRDefault="007A6F0B" w:rsidP="000A6A3D">
            <w:pPr>
              <w:jc w:val="center"/>
              <w:rPr>
                <w:lang w:val="pt-BR"/>
              </w:rPr>
            </w:pPr>
          </w:p>
          <w:p w14:paraId="2D82EA66" w14:textId="77777777" w:rsidR="007A6F0B" w:rsidRPr="000A6A3D" w:rsidRDefault="007A6F0B" w:rsidP="000A6A3D">
            <w:pPr>
              <w:jc w:val="center"/>
              <w:rPr>
                <w:lang w:val="pt-BR"/>
              </w:rPr>
            </w:pPr>
          </w:p>
          <w:p w14:paraId="12671829" w14:textId="77777777" w:rsidR="007A6F0B" w:rsidRPr="000A6A3D" w:rsidRDefault="007A6F0B" w:rsidP="000A6A3D">
            <w:pPr>
              <w:jc w:val="center"/>
              <w:rPr>
                <w:lang w:val="pt-BR"/>
              </w:rPr>
            </w:pPr>
          </w:p>
          <w:p w14:paraId="18168CDA" w14:textId="77777777" w:rsidR="007A6F0B" w:rsidRPr="000A6A3D" w:rsidRDefault="007A6F0B" w:rsidP="000A6A3D">
            <w:pPr>
              <w:jc w:val="center"/>
              <w:rPr>
                <w:lang w:val="pt-BR"/>
              </w:rPr>
            </w:pPr>
          </w:p>
          <w:p w14:paraId="34264443" w14:textId="77777777" w:rsidR="007A6F0B" w:rsidRPr="000A6A3D" w:rsidRDefault="007A6F0B" w:rsidP="000A6A3D">
            <w:pPr>
              <w:jc w:val="center"/>
              <w:rPr>
                <w:lang w:val="pt-BR"/>
              </w:rPr>
            </w:pPr>
          </w:p>
          <w:p w14:paraId="3B15999A" w14:textId="77777777" w:rsidR="007A6F0B" w:rsidRPr="000A6A3D" w:rsidRDefault="007A6F0B" w:rsidP="000A6A3D">
            <w:pPr>
              <w:jc w:val="center"/>
              <w:rPr>
                <w:lang w:val="pt-BR"/>
              </w:rPr>
            </w:pPr>
          </w:p>
          <w:p w14:paraId="46B28BED" w14:textId="77777777" w:rsidR="007A6F0B" w:rsidRPr="000A6A3D" w:rsidRDefault="007A6F0B" w:rsidP="000A6A3D">
            <w:pPr>
              <w:jc w:val="center"/>
              <w:rPr>
                <w:lang w:val="pt-BR"/>
              </w:rPr>
            </w:pPr>
          </w:p>
          <w:p w14:paraId="4AAEDAEA" w14:textId="77777777" w:rsidR="007A6F0B" w:rsidRPr="000A6A3D" w:rsidRDefault="007A6F0B" w:rsidP="000A6A3D">
            <w:pPr>
              <w:jc w:val="center"/>
              <w:rPr>
                <w:lang w:val="pt-BR"/>
              </w:rPr>
            </w:pPr>
          </w:p>
          <w:p w14:paraId="3111185A" w14:textId="77777777" w:rsidR="007A6F0B" w:rsidRPr="000A6A3D" w:rsidRDefault="007A6F0B" w:rsidP="000A6A3D">
            <w:pPr>
              <w:jc w:val="center"/>
              <w:rPr>
                <w:lang w:val="pt-BR"/>
              </w:rPr>
            </w:pPr>
          </w:p>
          <w:p w14:paraId="77E00A43" w14:textId="77777777" w:rsidR="007A6F0B" w:rsidRPr="000A6A3D" w:rsidRDefault="007A6F0B" w:rsidP="000A6A3D">
            <w:pPr>
              <w:jc w:val="center"/>
              <w:rPr>
                <w:lang w:val="pt-BR"/>
              </w:rPr>
            </w:pPr>
          </w:p>
          <w:p w14:paraId="68F696D0" w14:textId="77777777" w:rsidR="007A6F0B" w:rsidRPr="000A6A3D" w:rsidRDefault="007A6F0B" w:rsidP="000A6A3D">
            <w:pPr>
              <w:jc w:val="center"/>
              <w:rPr>
                <w:lang w:val="pt-BR"/>
              </w:rPr>
            </w:pPr>
          </w:p>
          <w:p w14:paraId="570487BF" w14:textId="77777777" w:rsidR="007A6F0B" w:rsidRPr="000A6A3D" w:rsidRDefault="007A6F0B" w:rsidP="000A6A3D">
            <w:pPr>
              <w:jc w:val="center"/>
              <w:rPr>
                <w:lang w:val="pt-BR"/>
              </w:rPr>
            </w:pPr>
          </w:p>
          <w:p w14:paraId="63D89096" w14:textId="77777777" w:rsidR="007A6F0B" w:rsidRPr="000A6A3D" w:rsidRDefault="007A6F0B" w:rsidP="000A6A3D">
            <w:pPr>
              <w:jc w:val="center"/>
              <w:rPr>
                <w:lang w:val="pt-BR"/>
              </w:rPr>
            </w:pPr>
          </w:p>
          <w:p w14:paraId="062FC168" w14:textId="77777777" w:rsidR="007A6F0B" w:rsidRPr="000A6A3D" w:rsidRDefault="007A6F0B" w:rsidP="000A6A3D">
            <w:pPr>
              <w:jc w:val="center"/>
              <w:rPr>
                <w:lang w:val="pt-BR"/>
              </w:rPr>
            </w:pPr>
          </w:p>
          <w:p w14:paraId="711B705F" w14:textId="4B7F28EB" w:rsidR="00014552" w:rsidRDefault="00014552" w:rsidP="000A6A3D">
            <w:pPr>
              <w:jc w:val="center"/>
              <w:rPr>
                <w:lang w:val="nb-NO"/>
              </w:rPr>
            </w:pPr>
          </w:p>
          <w:p w14:paraId="6851A0DA" w14:textId="1E94B11A" w:rsidR="00014552" w:rsidRDefault="00014552" w:rsidP="00014552">
            <w:pPr>
              <w:rPr>
                <w:lang w:val="nb-NO"/>
              </w:rPr>
            </w:pPr>
          </w:p>
          <w:p w14:paraId="3F615E56" w14:textId="286FA508" w:rsidR="00014552" w:rsidRPr="000A6A3D" w:rsidRDefault="008E71ED" w:rsidP="00014552">
            <w:pPr>
              <w:jc w:val="center"/>
              <w:rPr>
                <w:lang w:val="pt-BR"/>
              </w:rPr>
            </w:pPr>
            <w:r>
              <w:rPr>
                <w:lang w:val="pt-BR"/>
              </w:rPr>
              <w:t>20</w:t>
            </w:r>
          </w:p>
          <w:p w14:paraId="156CED6D" w14:textId="77777777" w:rsidR="00014552" w:rsidRPr="000A6A3D" w:rsidRDefault="00014552" w:rsidP="00014552">
            <w:pPr>
              <w:jc w:val="center"/>
              <w:rPr>
                <w:lang w:val="pt-BR"/>
              </w:rPr>
            </w:pPr>
            <w:r w:rsidRPr="000A6A3D">
              <w:rPr>
                <w:lang w:val="pt-BR"/>
              </w:rPr>
              <w:t>phút</w:t>
            </w:r>
          </w:p>
          <w:p w14:paraId="495AE71F" w14:textId="656B3EC3" w:rsidR="00014552" w:rsidRDefault="00014552" w:rsidP="00014552">
            <w:pPr>
              <w:rPr>
                <w:lang w:val="nb-NO"/>
              </w:rPr>
            </w:pPr>
          </w:p>
          <w:p w14:paraId="13E58085" w14:textId="77777777" w:rsidR="00014552" w:rsidRPr="00014552" w:rsidRDefault="00014552" w:rsidP="00014552">
            <w:pPr>
              <w:rPr>
                <w:lang w:val="nb-NO"/>
              </w:rPr>
            </w:pPr>
          </w:p>
          <w:p w14:paraId="5E40E789" w14:textId="77777777" w:rsidR="00014552" w:rsidRPr="00014552" w:rsidRDefault="00014552" w:rsidP="00014552">
            <w:pPr>
              <w:rPr>
                <w:lang w:val="nb-NO"/>
              </w:rPr>
            </w:pPr>
          </w:p>
          <w:p w14:paraId="30EB3A2C" w14:textId="77777777" w:rsidR="00014552" w:rsidRPr="00014552" w:rsidRDefault="00014552" w:rsidP="00014552">
            <w:pPr>
              <w:rPr>
                <w:lang w:val="nb-NO"/>
              </w:rPr>
            </w:pPr>
          </w:p>
          <w:p w14:paraId="281E3A06" w14:textId="0F7AE058" w:rsidR="00014552" w:rsidRDefault="00014552" w:rsidP="00014552">
            <w:pPr>
              <w:rPr>
                <w:lang w:val="nb-NO"/>
              </w:rPr>
            </w:pPr>
          </w:p>
          <w:p w14:paraId="77FD5AF8" w14:textId="77777777" w:rsidR="00014552" w:rsidRPr="00014552" w:rsidRDefault="00014552" w:rsidP="00014552">
            <w:pPr>
              <w:rPr>
                <w:lang w:val="nb-NO"/>
              </w:rPr>
            </w:pPr>
          </w:p>
          <w:p w14:paraId="5E53AC89" w14:textId="2AA4AF67" w:rsidR="00014552" w:rsidRDefault="00014552" w:rsidP="00014552">
            <w:pPr>
              <w:rPr>
                <w:lang w:val="nb-NO"/>
              </w:rPr>
            </w:pPr>
          </w:p>
          <w:p w14:paraId="47F30A50" w14:textId="48BCA5A4" w:rsidR="00014552" w:rsidRPr="000A6A3D" w:rsidRDefault="008E71ED" w:rsidP="00014552">
            <w:pPr>
              <w:jc w:val="center"/>
              <w:rPr>
                <w:lang w:val="pt-BR"/>
              </w:rPr>
            </w:pPr>
            <w:r>
              <w:rPr>
                <w:lang w:val="pt-BR"/>
              </w:rPr>
              <w:t>2</w:t>
            </w:r>
            <w:r w:rsidR="00014552">
              <w:rPr>
                <w:lang w:val="pt-BR"/>
              </w:rPr>
              <w:t>0</w:t>
            </w:r>
          </w:p>
          <w:p w14:paraId="51DF8005" w14:textId="77777777" w:rsidR="00014552" w:rsidRPr="000A6A3D" w:rsidRDefault="00014552" w:rsidP="00014552">
            <w:pPr>
              <w:jc w:val="center"/>
              <w:rPr>
                <w:lang w:val="pt-BR"/>
              </w:rPr>
            </w:pPr>
            <w:r w:rsidRPr="000A6A3D">
              <w:rPr>
                <w:lang w:val="pt-BR"/>
              </w:rPr>
              <w:t>phút</w:t>
            </w:r>
          </w:p>
          <w:p w14:paraId="0AE9D73E" w14:textId="77777777" w:rsidR="007A6F0B" w:rsidRPr="00014552" w:rsidRDefault="007A6F0B" w:rsidP="00014552">
            <w:pPr>
              <w:rPr>
                <w:lang w:val="nb-NO"/>
              </w:rPr>
            </w:pPr>
          </w:p>
        </w:tc>
      </w:tr>
      <w:tr w:rsidR="007A6F0B" w:rsidRPr="000A6A3D" w14:paraId="5712E4EE"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1B366803" w14:textId="77777777" w:rsidR="007A6F0B" w:rsidRPr="000A6A3D" w:rsidRDefault="007A6F0B"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140F623" w14:textId="77777777" w:rsidR="007A6F0B" w:rsidRPr="000A6A3D" w:rsidRDefault="007A6F0B" w:rsidP="000A6A3D">
            <w:pPr>
              <w:rPr>
                <w:b/>
                <w:bCs/>
                <w:u w:val="single"/>
                <w:lang w:val="nb-NO"/>
              </w:rPr>
            </w:pPr>
            <w:r w:rsidRPr="000A6A3D">
              <w:rPr>
                <w:b/>
                <w:bCs/>
                <w:u w:val="single"/>
                <w:lang w:val="nb-NO"/>
              </w:rPr>
              <w:t>Củng cố kiến thức và kết thúc bài</w:t>
            </w:r>
          </w:p>
          <w:p w14:paraId="042F554A" w14:textId="4BC66CC9" w:rsidR="007A6F0B" w:rsidRPr="000A6A3D" w:rsidRDefault="007A6F0B" w:rsidP="000A6A3D">
            <w:pPr>
              <w:rPr>
                <w:bCs/>
                <w:lang w:val="nb-NO"/>
              </w:rPr>
            </w:pPr>
            <w:r w:rsidRPr="000A6A3D">
              <w:rPr>
                <w:bCs/>
                <w:lang w:val="nb-NO"/>
              </w:rPr>
              <w:t xml:space="preserve">1. </w:t>
            </w:r>
            <w:r w:rsidR="00B42ECE" w:rsidRPr="000A6A3D">
              <w:rPr>
                <w:bCs/>
                <w:lang w:val="nb-NO"/>
              </w:rPr>
              <w:t>Sự hình thành ion, cation, anion</w:t>
            </w:r>
          </w:p>
          <w:p w14:paraId="2171D0EA" w14:textId="2CE0E0F7" w:rsidR="007A6F0B" w:rsidRPr="000A6A3D" w:rsidRDefault="007A6F0B" w:rsidP="000A6A3D">
            <w:r w:rsidRPr="000A6A3D">
              <w:rPr>
                <w:lang w:val="nb-NO"/>
              </w:rPr>
              <w:t>2</w:t>
            </w:r>
            <w:r w:rsidR="00B42ECE" w:rsidRPr="000A6A3D">
              <w:rPr>
                <w:lang w:val="nb-NO"/>
              </w:rPr>
              <w:t>. Sự tạo thành liên kết ion</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6686259" w14:textId="77777777" w:rsidR="007A6F0B" w:rsidRPr="000A6A3D" w:rsidRDefault="007A6F0B" w:rsidP="000A6A3D">
            <w:pPr>
              <w:rPr>
                <w:lang w:val="nb-NO"/>
              </w:rPr>
            </w:pPr>
          </w:p>
          <w:p w14:paraId="0D91B2CC" w14:textId="42801276" w:rsidR="007A6F0B" w:rsidRPr="000A6A3D" w:rsidRDefault="007A6F0B" w:rsidP="000A6A3D">
            <w:pPr>
              <w:rPr>
                <w:lang w:val="vi-VN"/>
              </w:rPr>
            </w:pPr>
            <w:r w:rsidRPr="000A6A3D">
              <w:rPr>
                <w:lang w:val="de-DE"/>
              </w:rPr>
              <w:t xml:space="preserve">Giảng viên trình bày tóm tắt nội dung bằng lời. </w:t>
            </w:r>
            <w:r w:rsidRPr="000A6A3D">
              <w:rPr>
                <w:lang w:val="nb-NO"/>
              </w:rPr>
              <w:t xml:space="preserve">GV hướng dẫn bài tập 1 – 5 trang </w:t>
            </w:r>
            <w:r w:rsidR="003358EC" w:rsidRPr="000A6A3D">
              <w:rPr>
                <w:lang w:val="nb-NO"/>
              </w:rPr>
              <w:t>23</w:t>
            </w:r>
            <w:r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984F402" w14:textId="77777777" w:rsidR="007A6F0B" w:rsidRPr="000A6A3D" w:rsidRDefault="007A6F0B" w:rsidP="000A6A3D">
            <w:pPr>
              <w:rPr>
                <w:lang w:val="nb-NO"/>
              </w:rPr>
            </w:pPr>
          </w:p>
          <w:p w14:paraId="6C91B788" w14:textId="77777777" w:rsidR="007A6F0B" w:rsidRPr="000A6A3D" w:rsidRDefault="007A6F0B"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D3ACF33" w14:textId="77777777" w:rsidR="007A6F0B" w:rsidRPr="000A6A3D" w:rsidRDefault="007A6F0B" w:rsidP="000A6A3D">
            <w:pPr>
              <w:jc w:val="center"/>
              <w:rPr>
                <w:lang w:val="nb-NO"/>
              </w:rPr>
            </w:pPr>
          </w:p>
          <w:p w14:paraId="442B957E" w14:textId="03E8D401" w:rsidR="007A6F0B" w:rsidRPr="000A6A3D" w:rsidRDefault="008E71ED" w:rsidP="000A6A3D">
            <w:pPr>
              <w:jc w:val="center"/>
              <w:rPr>
                <w:lang w:val="nb-NO"/>
              </w:rPr>
            </w:pPr>
            <w:r>
              <w:rPr>
                <w:lang w:val="pt-BR"/>
              </w:rPr>
              <w:t>1</w:t>
            </w:r>
            <w:r w:rsidR="007A6F0B" w:rsidRPr="000A6A3D">
              <w:rPr>
                <w:lang w:val="pt-BR"/>
              </w:rPr>
              <w:t>5 phút</w:t>
            </w:r>
          </w:p>
        </w:tc>
      </w:tr>
      <w:tr w:rsidR="007A6F0B" w:rsidRPr="000A6A3D" w14:paraId="498083DE"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0AE5565B" w14:textId="77777777" w:rsidR="007A6F0B" w:rsidRPr="000A6A3D" w:rsidRDefault="007A6F0B"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B2E9702" w14:textId="77777777" w:rsidR="007A6F0B" w:rsidRPr="000A6A3D" w:rsidRDefault="007A6F0B" w:rsidP="000A6A3D">
            <w:pPr>
              <w:rPr>
                <w:b/>
                <w:bCs/>
                <w:u w:val="single"/>
                <w:lang w:val="pt-BR"/>
              </w:rPr>
            </w:pPr>
            <w:r w:rsidRPr="000A6A3D">
              <w:rPr>
                <w:b/>
                <w:bCs/>
                <w:u w:val="single"/>
                <w:lang w:val="pt-BR"/>
              </w:rPr>
              <w:t>Hướng dẫn tự học</w:t>
            </w:r>
          </w:p>
          <w:p w14:paraId="6563F92C" w14:textId="77777777" w:rsidR="007A6F0B" w:rsidRPr="000A6A3D" w:rsidRDefault="007A6F0B" w:rsidP="000A6A3D">
            <w:pPr>
              <w:rPr>
                <w:b/>
                <w:bCs/>
                <w:u w:val="single"/>
                <w:lang w:val="pt-BR"/>
              </w:rPr>
            </w:pPr>
          </w:p>
          <w:p w14:paraId="475AF7D5" w14:textId="6AD504EB" w:rsidR="007A6F0B" w:rsidRPr="000A6A3D" w:rsidRDefault="007A6F0B" w:rsidP="000A6A3D">
            <w:pPr>
              <w:rPr>
                <w:bCs/>
                <w:lang w:val="nb-NO"/>
              </w:rPr>
            </w:pPr>
            <w:r w:rsidRPr="000A6A3D">
              <w:rPr>
                <w:bCs/>
                <w:lang w:val="nb-NO"/>
              </w:rPr>
              <w:t xml:space="preserve">- Bài tập 6 - 11 trang </w:t>
            </w:r>
            <w:r w:rsidR="003074FC" w:rsidRPr="000A6A3D">
              <w:rPr>
                <w:bCs/>
                <w:lang w:val="nb-NO"/>
              </w:rPr>
              <w:t>23-24</w:t>
            </w:r>
            <w:r w:rsidRPr="000A6A3D">
              <w:rPr>
                <w:bCs/>
                <w:lang w:val="nb-NO"/>
              </w:rPr>
              <w:t xml:space="preserve"> trong giáo trình. </w:t>
            </w:r>
          </w:p>
          <w:p w14:paraId="1BD2E4C0" w14:textId="77777777" w:rsidR="003074FC" w:rsidRPr="000A6A3D" w:rsidRDefault="007A6F0B" w:rsidP="000A6A3D">
            <w:pPr>
              <w:tabs>
                <w:tab w:val="right" w:leader="dot" w:pos="3331"/>
              </w:tabs>
            </w:pPr>
            <w:r w:rsidRPr="000A6A3D">
              <w:rPr>
                <w:lang w:val="pt-BR"/>
              </w:rPr>
              <w:t xml:space="preserve">- Chuẩn bị </w:t>
            </w:r>
            <w:r w:rsidRPr="000A6A3D">
              <w:rPr>
                <w:bCs/>
              </w:rPr>
              <w:t xml:space="preserve">Bài </w:t>
            </w:r>
            <w:r w:rsidR="003074FC" w:rsidRPr="000A6A3D">
              <w:rPr>
                <w:bCs/>
              </w:rPr>
              <w:t>8</w:t>
            </w:r>
            <w:r w:rsidRPr="000A6A3D">
              <w:rPr>
                <w:bCs/>
              </w:rPr>
              <w:t xml:space="preserve">. </w:t>
            </w:r>
            <w:r w:rsidR="003074FC" w:rsidRPr="000A6A3D">
              <w:t>Liên kết cộng hóa trị</w:t>
            </w:r>
          </w:p>
          <w:p w14:paraId="07E280F9" w14:textId="72D977B9" w:rsidR="007A6F0B" w:rsidRPr="000A6A3D" w:rsidRDefault="007A6F0B" w:rsidP="000A6A3D"/>
          <w:p w14:paraId="177A74BA" w14:textId="77777777" w:rsidR="007A6F0B" w:rsidRPr="000A6A3D" w:rsidRDefault="007A6F0B" w:rsidP="000A6A3D">
            <w:pPr>
              <w:rPr>
                <w:bCs/>
                <w:u w:val="single"/>
                <w:lang w:val="nb-NO"/>
              </w:rPr>
            </w:pPr>
          </w:p>
          <w:p w14:paraId="4FDCB3C0" w14:textId="77777777" w:rsidR="007A6F0B" w:rsidRPr="000A6A3D" w:rsidRDefault="007A6F0B" w:rsidP="000A6A3D">
            <w:pPr>
              <w:rPr>
                <w:bCs/>
                <w:u w:val="single"/>
                <w:lang w:val="nb-NO"/>
              </w:rPr>
            </w:pPr>
          </w:p>
          <w:p w14:paraId="60E89EB8" w14:textId="77777777" w:rsidR="007A6F0B" w:rsidRPr="000A6A3D" w:rsidRDefault="007A6F0B"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71DEE1B" w14:textId="77777777" w:rsidR="007A6F0B" w:rsidRPr="000A6A3D" w:rsidRDefault="007A6F0B" w:rsidP="000A6A3D">
            <w:pPr>
              <w:rPr>
                <w:lang w:val="pt-BR"/>
              </w:rPr>
            </w:pPr>
          </w:p>
          <w:p w14:paraId="324465EA" w14:textId="77777777" w:rsidR="007A6F0B" w:rsidRPr="000A6A3D" w:rsidRDefault="007A6F0B"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5068F43" w14:textId="77777777" w:rsidR="007A6F0B" w:rsidRPr="000A6A3D" w:rsidRDefault="007A6F0B" w:rsidP="000A6A3D">
            <w:pPr>
              <w:rPr>
                <w:lang w:val="de-DE"/>
              </w:rPr>
            </w:pPr>
          </w:p>
          <w:p w14:paraId="67B2BB3B" w14:textId="77777777" w:rsidR="007A6F0B" w:rsidRPr="000A6A3D" w:rsidRDefault="007A6F0B"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C5A19F" w14:textId="77777777" w:rsidR="007A6F0B" w:rsidRPr="000A6A3D" w:rsidRDefault="007A6F0B" w:rsidP="000A6A3D">
            <w:pPr>
              <w:jc w:val="center"/>
              <w:rPr>
                <w:lang w:val="pt-BR"/>
              </w:rPr>
            </w:pPr>
          </w:p>
          <w:p w14:paraId="0ED62CC7" w14:textId="76E50F5B" w:rsidR="007A6F0B" w:rsidRPr="000A6A3D" w:rsidRDefault="008E71ED" w:rsidP="000A6A3D">
            <w:pPr>
              <w:jc w:val="center"/>
              <w:rPr>
                <w:lang w:val="pt-BR"/>
              </w:rPr>
            </w:pPr>
            <w:r>
              <w:rPr>
                <w:lang w:val="pt-BR"/>
              </w:rPr>
              <w:t>5</w:t>
            </w:r>
            <w:r w:rsidR="007A6F0B" w:rsidRPr="000A6A3D">
              <w:rPr>
                <w:lang w:val="pt-BR"/>
              </w:rPr>
              <w:t xml:space="preserve"> phút</w:t>
            </w:r>
          </w:p>
        </w:tc>
      </w:tr>
    </w:tbl>
    <w:p w14:paraId="624FB09E" w14:textId="77777777" w:rsidR="007A6F0B" w:rsidRPr="000A6A3D" w:rsidRDefault="007A6F0B" w:rsidP="000A6A3D">
      <w:pPr>
        <w:rPr>
          <w:lang w:val="pt-BR"/>
        </w:rPr>
      </w:pPr>
    </w:p>
    <w:tbl>
      <w:tblPr>
        <w:tblW w:w="101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121"/>
        <w:gridCol w:w="6815"/>
      </w:tblGrid>
      <w:tr w:rsidR="007A6F0B" w:rsidRPr="000A6A3D" w14:paraId="38039B88" w14:textId="77777777" w:rsidTr="00114B7C">
        <w:trPr>
          <w:trHeight w:val="1337"/>
        </w:trPr>
        <w:tc>
          <w:tcPr>
            <w:tcW w:w="3262" w:type="dxa"/>
            <w:tcBorders>
              <w:top w:val="single" w:sz="4" w:space="0" w:color="auto"/>
              <w:left w:val="single" w:sz="4" w:space="0" w:color="auto"/>
              <w:bottom w:val="single" w:sz="4" w:space="0" w:color="auto"/>
              <w:right w:val="single" w:sz="4" w:space="0" w:color="auto"/>
            </w:tcBorders>
            <w:shd w:val="clear" w:color="auto" w:fill="auto"/>
          </w:tcPr>
          <w:p w14:paraId="2637767D" w14:textId="77777777" w:rsidR="007A6F0B" w:rsidRPr="000A6A3D" w:rsidRDefault="007A6F0B" w:rsidP="000A6A3D">
            <w:pPr>
              <w:rPr>
                <w:u w:val="single"/>
                <w:lang w:val="pt-BR"/>
              </w:rPr>
            </w:pPr>
          </w:p>
          <w:p w14:paraId="38C97220" w14:textId="77777777" w:rsidR="007A6F0B" w:rsidRPr="000A6A3D" w:rsidRDefault="007A6F0B" w:rsidP="000A6A3D">
            <w:pPr>
              <w:rPr>
                <w:u w:val="single"/>
                <w:lang w:val="pt-BR"/>
              </w:rPr>
            </w:pPr>
          </w:p>
          <w:p w14:paraId="232C11DD" w14:textId="77777777" w:rsidR="007A6F0B" w:rsidRPr="000A6A3D" w:rsidRDefault="007A6F0B" w:rsidP="000A6A3D">
            <w:pPr>
              <w:rPr>
                <w:b/>
                <w:u w:val="single"/>
                <w:lang w:val="pt-BR"/>
              </w:rPr>
            </w:pPr>
            <w:r w:rsidRPr="000A6A3D">
              <w:rPr>
                <w:b/>
                <w:u w:val="single"/>
                <w:lang w:val="pt-BR"/>
              </w:rPr>
              <w:t xml:space="preserve">Nguồn tài liệu tham khảo </w:t>
            </w:r>
          </w:p>
        </w:tc>
        <w:tc>
          <w:tcPr>
            <w:tcW w:w="6936" w:type="dxa"/>
            <w:gridSpan w:val="2"/>
            <w:tcBorders>
              <w:top w:val="single" w:sz="4" w:space="0" w:color="auto"/>
              <w:left w:val="single" w:sz="4" w:space="0" w:color="auto"/>
              <w:bottom w:val="single" w:sz="4" w:space="0" w:color="auto"/>
              <w:right w:val="single" w:sz="4" w:space="0" w:color="auto"/>
            </w:tcBorders>
            <w:shd w:val="clear" w:color="auto" w:fill="auto"/>
          </w:tcPr>
          <w:p w14:paraId="6CB615C3" w14:textId="77777777" w:rsidR="007A6F0B" w:rsidRPr="000A6A3D" w:rsidRDefault="007A6F0B" w:rsidP="000A6A3D">
            <w:pPr>
              <w:jc w:val="both"/>
            </w:pPr>
            <w:r w:rsidRPr="000A6A3D">
              <w:t xml:space="preserve">1. </w:t>
            </w:r>
            <w:r w:rsidRPr="000A6A3D">
              <w:rPr>
                <w:i/>
                <w:iCs/>
              </w:rPr>
              <w:t xml:space="preserve">Giáo trình hóa học 1, </w:t>
            </w:r>
            <w:r w:rsidRPr="000A6A3D">
              <w:t>Trường CĐ lý tự trọng Tp. HCM, năm 2018.</w:t>
            </w:r>
          </w:p>
          <w:p w14:paraId="206DC8D0" w14:textId="77777777" w:rsidR="007A6F0B" w:rsidRPr="000A6A3D" w:rsidRDefault="007A6F0B"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2EBD877D" w14:textId="77777777" w:rsidR="007A6F0B" w:rsidRPr="000A6A3D" w:rsidRDefault="007A6F0B"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7A6F0B" w:rsidRPr="000A6A3D" w14:paraId="24DBC249" w14:textId="77777777" w:rsidTr="00114B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3383" w:type="dxa"/>
            <w:gridSpan w:val="2"/>
            <w:shd w:val="clear" w:color="auto" w:fill="auto"/>
          </w:tcPr>
          <w:p w14:paraId="7D727111" w14:textId="77777777" w:rsidR="007A6F0B" w:rsidRPr="000A6A3D" w:rsidRDefault="007A6F0B" w:rsidP="000A6A3D">
            <w:pPr>
              <w:rPr>
                <w:lang w:val="pt-BR"/>
              </w:rPr>
            </w:pPr>
          </w:p>
          <w:p w14:paraId="6672EC1B" w14:textId="77777777" w:rsidR="00A963E0" w:rsidRPr="000A6A3D" w:rsidRDefault="00A963E0" w:rsidP="00A963E0">
            <w:pPr>
              <w:jc w:val="center"/>
              <w:rPr>
                <w:b/>
                <w:bCs/>
                <w:lang w:val="pt-BR"/>
              </w:rPr>
            </w:pPr>
            <w:r w:rsidRPr="000A6A3D">
              <w:rPr>
                <w:b/>
                <w:bCs/>
                <w:lang w:val="pt-BR"/>
              </w:rPr>
              <w:t xml:space="preserve">Trưởng </w:t>
            </w:r>
            <w:r>
              <w:rPr>
                <w:b/>
                <w:bCs/>
                <w:lang w:val="pt-BR"/>
              </w:rPr>
              <w:t xml:space="preserve">bộ </w:t>
            </w:r>
            <w:r w:rsidRPr="000A6A3D">
              <w:rPr>
                <w:b/>
                <w:bCs/>
                <w:lang w:val="pt-BR"/>
              </w:rPr>
              <w:t>môn</w:t>
            </w:r>
          </w:p>
          <w:p w14:paraId="0869A03B" w14:textId="651B38B7" w:rsidR="007A6F0B" w:rsidRPr="000A6A3D" w:rsidRDefault="007A6F0B" w:rsidP="000A6A3D">
            <w:pPr>
              <w:jc w:val="center"/>
              <w:rPr>
                <w:b/>
                <w:bCs/>
                <w:lang w:val="pt-BR"/>
              </w:rPr>
            </w:pPr>
            <w:r w:rsidRPr="000A6A3D">
              <w:rPr>
                <w:b/>
                <w:bCs/>
                <w:lang w:val="vi-VN"/>
              </w:rPr>
              <w:t xml:space="preserve">   </w:t>
            </w:r>
            <w:r w:rsidR="008961A6">
              <w:rPr>
                <w:b/>
                <w:bCs/>
                <w:sz w:val="26"/>
                <w:szCs w:val="26"/>
              </w:rPr>
              <w:t>Phạm Thị Thu Nga</w:t>
            </w:r>
          </w:p>
          <w:p w14:paraId="5734A271" w14:textId="77777777" w:rsidR="007A6F0B" w:rsidRPr="000A6A3D" w:rsidRDefault="007A6F0B" w:rsidP="000A6A3D">
            <w:pPr>
              <w:rPr>
                <w:b/>
                <w:bCs/>
                <w:lang w:val="vi-VN"/>
              </w:rPr>
            </w:pPr>
          </w:p>
          <w:p w14:paraId="1948ACEF" w14:textId="77777777" w:rsidR="007A6F0B" w:rsidRPr="000A6A3D" w:rsidRDefault="007A6F0B" w:rsidP="000A6A3D">
            <w:pPr>
              <w:rPr>
                <w:b/>
                <w:bCs/>
                <w:lang w:val="vi-VN"/>
              </w:rPr>
            </w:pPr>
          </w:p>
        </w:tc>
        <w:tc>
          <w:tcPr>
            <w:tcW w:w="6815" w:type="dxa"/>
            <w:shd w:val="clear" w:color="auto" w:fill="auto"/>
          </w:tcPr>
          <w:p w14:paraId="141F052C" w14:textId="77777777" w:rsidR="007A6F0B" w:rsidRPr="000A6A3D" w:rsidRDefault="007A6F0B" w:rsidP="000A6A3D">
            <w:pPr>
              <w:rPr>
                <w:lang w:val="pt-BR"/>
              </w:rPr>
            </w:pPr>
          </w:p>
          <w:p w14:paraId="2484C427" w14:textId="77777777" w:rsidR="005A252A" w:rsidRDefault="005A252A" w:rsidP="000A6A3D">
            <w:pPr>
              <w:jc w:val="center"/>
              <w:rPr>
                <w:i/>
                <w:lang w:val="pt-BR"/>
              </w:rPr>
            </w:pPr>
            <w:r>
              <w:rPr>
                <w:i/>
                <w:lang w:val="pt-BR"/>
              </w:rPr>
              <w:t xml:space="preserve">Tp. Hồ Chí Minh, ngày 18 tháng 10  năm 2021 </w:t>
            </w:r>
          </w:p>
          <w:p w14:paraId="09CCB1D6" w14:textId="662B41B6" w:rsidR="007A6F0B" w:rsidRDefault="007A6F0B" w:rsidP="000A6A3D">
            <w:pPr>
              <w:jc w:val="center"/>
              <w:rPr>
                <w:b/>
                <w:lang w:val="pt-BR"/>
              </w:rPr>
            </w:pPr>
            <w:r w:rsidRPr="000A6A3D">
              <w:rPr>
                <w:b/>
                <w:lang w:val="pt-BR"/>
              </w:rPr>
              <w:t>Giảng viên</w:t>
            </w:r>
          </w:p>
          <w:p w14:paraId="3FB88539" w14:textId="0CCF2361" w:rsidR="001136C5" w:rsidRPr="000A6A3D" w:rsidRDefault="001136C5" w:rsidP="000A6A3D">
            <w:pPr>
              <w:jc w:val="center"/>
              <w:rPr>
                <w:lang w:val="pt-BR"/>
              </w:rPr>
            </w:pPr>
            <w:r>
              <w:t>Trịnh Khắc Vũ</w:t>
            </w:r>
          </w:p>
        </w:tc>
      </w:tr>
    </w:tbl>
    <w:p w14:paraId="119D51E1" w14:textId="0F87BC8C" w:rsidR="003A736C" w:rsidRPr="000A6A3D" w:rsidRDefault="003A736C" w:rsidP="000A6A3D"/>
    <w:p w14:paraId="65590A25" w14:textId="77777777" w:rsidR="003A736C" w:rsidRPr="000A6A3D" w:rsidRDefault="003A736C" w:rsidP="000A6A3D">
      <w:r w:rsidRPr="000A6A3D">
        <w:br w:type="page"/>
      </w:r>
    </w:p>
    <w:tbl>
      <w:tblPr>
        <w:tblW w:w="10738" w:type="dxa"/>
        <w:tblInd w:w="108" w:type="dxa"/>
        <w:tblLook w:val="01E0" w:firstRow="1" w:lastRow="1" w:firstColumn="1" w:lastColumn="1" w:noHBand="0" w:noVBand="0"/>
      </w:tblPr>
      <w:tblGrid>
        <w:gridCol w:w="3870"/>
        <w:gridCol w:w="6868"/>
      </w:tblGrid>
      <w:tr w:rsidR="003A736C" w:rsidRPr="000A6A3D" w14:paraId="53F82520" w14:textId="77777777" w:rsidTr="00114B7C">
        <w:tc>
          <w:tcPr>
            <w:tcW w:w="3870" w:type="dxa"/>
            <w:shd w:val="clear" w:color="auto" w:fill="auto"/>
          </w:tcPr>
          <w:p w14:paraId="23E70BA1" w14:textId="785B17B7" w:rsidR="003A736C" w:rsidRPr="000A6A3D" w:rsidRDefault="003A736C" w:rsidP="000A6A3D">
            <w:pPr>
              <w:rPr>
                <w:lang w:val="pt-BR"/>
              </w:rPr>
            </w:pPr>
            <w:r w:rsidRPr="000A6A3D">
              <w:lastRenderedPageBreak/>
              <w:br w:type="page"/>
            </w:r>
            <w:r w:rsidRPr="000A6A3D">
              <w:rPr>
                <w:lang w:val="pt-BR"/>
              </w:rPr>
              <w:t>Giáo án số:  0</w:t>
            </w:r>
            <w:r w:rsidR="00CB428C">
              <w:rPr>
                <w:lang w:val="pt-BR"/>
              </w:rPr>
              <w:t>6</w:t>
            </w:r>
          </w:p>
        </w:tc>
        <w:tc>
          <w:tcPr>
            <w:tcW w:w="6868" w:type="dxa"/>
            <w:shd w:val="clear" w:color="auto" w:fill="auto"/>
          </w:tcPr>
          <w:p w14:paraId="71B5DF53" w14:textId="21689192" w:rsidR="003A736C" w:rsidRPr="000A6A3D" w:rsidRDefault="003A736C" w:rsidP="000A6A3D">
            <w:r w:rsidRPr="000A6A3D">
              <w:t xml:space="preserve">Thời gian thực hiện: </w:t>
            </w:r>
            <w:r w:rsidR="00CB428C">
              <w:t>2</w:t>
            </w:r>
            <w:r w:rsidRPr="000A6A3D">
              <w:t xml:space="preserve"> tiết</w:t>
            </w:r>
          </w:p>
          <w:p w14:paraId="69456A10" w14:textId="3659306B" w:rsidR="003A736C" w:rsidRPr="000A6A3D" w:rsidRDefault="003A736C" w:rsidP="000A6A3D">
            <w:pPr>
              <w:tabs>
                <w:tab w:val="right" w:leader="dot" w:pos="3331"/>
              </w:tabs>
            </w:pPr>
            <w:r w:rsidRPr="000A6A3D">
              <w:t xml:space="preserve">Tên chương: </w:t>
            </w:r>
            <w:r w:rsidRPr="000A6A3D">
              <w:rPr>
                <w:b/>
                <w:bCs/>
              </w:rPr>
              <w:t xml:space="preserve">CHƯƠNG </w:t>
            </w:r>
            <w:r w:rsidR="00CB428C">
              <w:rPr>
                <w:b/>
                <w:bCs/>
              </w:rPr>
              <w:t>2</w:t>
            </w:r>
            <w:r w:rsidRPr="000A6A3D">
              <w:rPr>
                <w:b/>
                <w:bCs/>
              </w:rPr>
              <w:t xml:space="preserve">:  </w:t>
            </w:r>
            <w:r w:rsidRPr="000A6A3D">
              <w:rPr>
                <w:b/>
              </w:rPr>
              <w:t>LIÊN KẾT HÓA HỌC</w:t>
            </w:r>
          </w:p>
          <w:p w14:paraId="56E89C04" w14:textId="70E1E6D6" w:rsidR="001E36D0" w:rsidRPr="000A6A3D" w:rsidRDefault="001E36D0" w:rsidP="001E36D0">
            <w:r w:rsidRPr="000A6A3D">
              <w:t xml:space="preserve">Thực hiện ngày    </w:t>
            </w:r>
            <w:r>
              <w:t xml:space="preserve">   </w:t>
            </w:r>
            <w:r w:rsidRPr="000A6A3D">
              <w:t xml:space="preserve"> </w:t>
            </w:r>
            <w:r>
              <w:t xml:space="preserve">  </w:t>
            </w:r>
            <w:r w:rsidR="005A252A">
              <w:t>1</w:t>
            </w:r>
            <w:r>
              <w:t xml:space="preserve">        </w:t>
            </w:r>
            <w:r w:rsidRPr="000A6A3D">
              <w:t xml:space="preserve">tháng     </w:t>
            </w:r>
            <w:r>
              <w:t xml:space="preserve">    </w:t>
            </w:r>
            <w:r w:rsidR="005A252A">
              <w:t>11</w:t>
            </w:r>
            <w:r>
              <w:t xml:space="preserve">        </w:t>
            </w:r>
            <w:r w:rsidRPr="000A6A3D">
              <w:t>năm 20</w:t>
            </w:r>
            <w:r w:rsidR="005A252A">
              <w:t>21</w:t>
            </w:r>
            <w:r w:rsidRPr="000A6A3D">
              <w:t xml:space="preserve"> </w:t>
            </w:r>
          </w:p>
          <w:p w14:paraId="3152E3C1" w14:textId="77777777" w:rsidR="003A736C" w:rsidRPr="000A6A3D" w:rsidRDefault="003A736C" w:rsidP="000A6A3D"/>
        </w:tc>
      </w:tr>
    </w:tbl>
    <w:p w14:paraId="71B5176F" w14:textId="11B1ACEA" w:rsidR="003A736C" w:rsidRPr="000A6A3D" w:rsidRDefault="003A736C" w:rsidP="000A6A3D">
      <w:pPr>
        <w:rPr>
          <w:lang w:val="it-IT"/>
        </w:rPr>
      </w:pPr>
      <w:r w:rsidRPr="000A6A3D">
        <w:rPr>
          <w:lang w:val="it-IT"/>
        </w:rPr>
        <w:t xml:space="preserve">Tên bài: </w:t>
      </w:r>
      <w:r w:rsidRPr="000A6A3D">
        <w:rPr>
          <w:lang w:val="it-IT"/>
        </w:rPr>
        <w:tab/>
      </w:r>
      <w:r w:rsidRPr="000A6A3D">
        <w:rPr>
          <w:lang w:val="it-IT"/>
        </w:rPr>
        <w:tab/>
      </w:r>
      <w:r w:rsidR="00900F34">
        <w:rPr>
          <w:lang w:val="it-IT"/>
        </w:rPr>
        <w:tab/>
      </w:r>
      <w:r w:rsidR="003963E8">
        <w:rPr>
          <w:lang w:val="it-IT"/>
        </w:rPr>
        <w:tab/>
      </w:r>
      <w:r w:rsidRPr="000A6A3D">
        <w:rPr>
          <w:b/>
          <w:i/>
        </w:rPr>
        <w:t xml:space="preserve">Bài </w:t>
      </w:r>
      <w:r w:rsidR="00CB428C">
        <w:rPr>
          <w:b/>
          <w:i/>
        </w:rPr>
        <w:t>6</w:t>
      </w:r>
      <w:r w:rsidRPr="000A6A3D">
        <w:rPr>
          <w:b/>
          <w:i/>
        </w:rPr>
        <w:t xml:space="preserve">: </w:t>
      </w:r>
      <w:r w:rsidRPr="000A6A3D">
        <w:rPr>
          <w:b/>
        </w:rPr>
        <w:t>Liên kết cộng hóa trị</w:t>
      </w:r>
    </w:p>
    <w:p w14:paraId="4B510339" w14:textId="77777777" w:rsidR="003A736C" w:rsidRPr="000A6A3D" w:rsidRDefault="003A736C" w:rsidP="000A6A3D">
      <w:pPr>
        <w:rPr>
          <w:b/>
          <w:u w:val="single"/>
          <w:lang w:val="it-IT"/>
        </w:rPr>
      </w:pPr>
      <w:r w:rsidRPr="000A6A3D">
        <w:rPr>
          <w:b/>
          <w:u w:val="single"/>
          <w:lang w:val="it-IT"/>
        </w:rPr>
        <w:t xml:space="preserve">Mục tiêu của bài: </w:t>
      </w:r>
    </w:p>
    <w:p w14:paraId="7DF56BF5" w14:textId="77777777" w:rsidR="003A736C" w:rsidRPr="000A6A3D" w:rsidRDefault="003A736C" w:rsidP="000A6A3D">
      <w:pPr>
        <w:rPr>
          <w:b/>
          <w:lang w:val="it-IT"/>
        </w:rPr>
      </w:pPr>
      <w:r w:rsidRPr="000A6A3D">
        <w:rPr>
          <w:lang w:val="it-IT"/>
        </w:rPr>
        <w:t xml:space="preserve">Sau khi học xong bài này người học có khả năng: </w:t>
      </w:r>
    </w:p>
    <w:p w14:paraId="4B3B966E" w14:textId="77777777" w:rsidR="003A736C" w:rsidRPr="000A6A3D" w:rsidRDefault="003A736C" w:rsidP="000A6A3D">
      <w:pPr>
        <w:rPr>
          <w:b/>
        </w:rPr>
      </w:pPr>
      <w:r w:rsidRPr="000A6A3D">
        <w:rPr>
          <w:b/>
        </w:rPr>
        <w:t>1. Kiến thức:</w:t>
      </w:r>
    </w:p>
    <w:p w14:paraId="02DF8FB2" w14:textId="559862E0" w:rsidR="003A736C" w:rsidRPr="000A6A3D" w:rsidRDefault="003A736C" w:rsidP="000A6A3D">
      <w:r w:rsidRPr="000A6A3D">
        <w:rPr>
          <w:color w:val="000000"/>
        </w:rPr>
        <w:t xml:space="preserve">Sinh viên </w:t>
      </w:r>
      <w:r w:rsidRPr="000A6A3D">
        <w:rPr>
          <w:lang w:val="it-IT"/>
        </w:rPr>
        <w:t xml:space="preserve">hiểu </w:t>
      </w:r>
      <w:r w:rsidRPr="000A6A3D">
        <w:rPr>
          <w:lang w:val="de-DE"/>
        </w:rPr>
        <w:t xml:space="preserve">được </w:t>
      </w:r>
      <w:r w:rsidRPr="000A6A3D">
        <w:t xml:space="preserve">sự tạo thành liên kết cộng hóa trị trong đơn chất, hợp chất. </w:t>
      </w:r>
    </w:p>
    <w:p w14:paraId="4AE69AE6" w14:textId="1DC8C8F8" w:rsidR="003A736C" w:rsidRPr="000A6A3D" w:rsidRDefault="003A736C" w:rsidP="000A6A3D">
      <w:r w:rsidRPr="000A6A3D">
        <w:rPr>
          <w:b/>
          <w:bCs/>
        </w:rPr>
        <w:t xml:space="preserve">2. </w:t>
      </w:r>
      <w:r w:rsidR="004D3139" w:rsidRPr="000A6A3D">
        <w:rPr>
          <w:b/>
          <w:bCs/>
        </w:rPr>
        <w:t>Kỹ năng</w:t>
      </w:r>
      <w:r w:rsidRPr="000A6A3D">
        <w:rPr>
          <w:b/>
          <w:bCs/>
        </w:rPr>
        <w:t xml:space="preserve">: </w:t>
      </w:r>
    </w:p>
    <w:p w14:paraId="4F5D145C" w14:textId="77777777" w:rsidR="003A736C" w:rsidRPr="000A6A3D" w:rsidRDefault="003A736C" w:rsidP="000A6A3D">
      <w:r w:rsidRPr="000A6A3D">
        <w:rPr>
          <w:color w:val="000000"/>
        </w:rPr>
        <w:t xml:space="preserve">Sinh viên </w:t>
      </w:r>
      <w:r w:rsidRPr="000A6A3D">
        <w:t>biết dùng độ âm điện để dự đoán liên kết một cách tương đối: liên kết ion, liên kết cộng hóa trị có cực, liên kết cộng hóa trị không cực.</w:t>
      </w:r>
    </w:p>
    <w:p w14:paraId="7904697A" w14:textId="2B50A1D4" w:rsidR="003A736C" w:rsidRPr="000A6A3D" w:rsidRDefault="003A736C" w:rsidP="000A6A3D">
      <w:pPr>
        <w:rPr>
          <w:lang w:val="vi-VN"/>
        </w:rPr>
      </w:pPr>
      <w:r w:rsidRPr="000A6A3D">
        <w:rPr>
          <w:b/>
          <w:bCs/>
        </w:rPr>
        <w:t>3. Thái độ:</w:t>
      </w:r>
    </w:p>
    <w:p w14:paraId="394F6787" w14:textId="7D536967" w:rsidR="003A736C" w:rsidRPr="000A6A3D" w:rsidRDefault="003A736C"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364389C6" w14:textId="77777777" w:rsidR="003A736C" w:rsidRPr="000A6A3D" w:rsidRDefault="003A736C" w:rsidP="000A6A3D">
      <w:pPr>
        <w:rPr>
          <w:b/>
          <w:lang w:val="it-IT"/>
        </w:rPr>
      </w:pPr>
      <w:r w:rsidRPr="000A6A3D">
        <w:rPr>
          <w:b/>
          <w:lang w:val="it-IT"/>
        </w:rPr>
        <w:t>Đồ dùng và phương tiện dạy học:</w:t>
      </w:r>
    </w:p>
    <w:p w14:paraId="580941B4" w14:textId="77777777" w:rsidR="003A736C" w:rsidRPr="000A6A3D" w:rsidRDefault="003A736C" w:rsidP="000A6A3D">
      <w:pPr>
        <w:rPr>
          <w:lang w:val="it-IT"/>
        </w:rPr>
      </w:pPr>
      <w:r w:rsidRPr="000A6A3D">
        <w:rPr>
          <w:lang w:val="it-IT"/>
        </w:rPr>
        <w:t>Máy chiếu, màn ảnh, máy tính, bảng, phấn.</w:t>
      </w:r>
    </w:p>
    <w:p w14:paraId="762A68E2" w14:textId="77777777" w:rsidR="003A736C" w:rsidRPr="000A6A3D" w:rsidRDefault="003A736C" w:rsidP="000A6A3D">
      <w:pPr>
        <w:rPr>
          <w:lang w:val="it-IT"/>
        </w:rPr>
      </w:pPr>
      <w:r w:rsidRPr="000A6A3D">
        <w:rPr>
          <w:b/>
          <w:lang w:val="it-IT"/>
        </w:rPr>
        <w:t xml:space="preserve">I. Ổn định lớp học:                                                 </w:t>
      </w:r>
      <w:r w:rsidRPr="000A6A3D">
        <w:rPr>
          <w:lang w:val="it-IT"/>
        </w:rPr>
        <w:t>Thời gian:  05 phút.</w:t>
      </w:r>
    </w:p>
    <w:p w14:paraId="5406A5C7" w14:textId="77777777" w:rsidR="003A736C" w:rsidRPr="000A6A3D" w:rsidRDefault="003A736C" w:rsidP="000A6A3D">
      <w:pPr>
        <w:rPr>
          <w:lang w:val="it-IT"/>
        </w:rPr>
      </w:pPr>
      <w:r w:rsidRPr="000A6A3D">
        <w:rPr>
          <w:lang w:val="it-IT"/>
        </w:rPr>
        <w:t>Số học sinh vắng:…………Tên:……………………………………………………..................................</w:t>
      </w:r>
    </w:p>
    <w:p w14:paraId="1E12B0EA" w14:textId="77777777" w:rsidR="003A736C" w:rsidRPr="000A6A3D" w:rsidRDefault="003A736C" w:rsidP="000A6A3D">
      <w:pPr>
        <w:rPr>
          <w:lang w:val="it-IT"/>
        </w:rPr>
      </w:pPr>
      <w:r w:rsidRPr="000A6A3D">
        <w:rPr>
          <w:lang w:val="it-IT"/>
        </w:rPr>
        <w:t>......................................................................................................................................................................</w:t>
      </w:r>
    </w:p>
    <w:p w14:paraId="4E19D0E1" w14:textId="77777777" w:rsidR="003A736C" w:rsidRPr="000A6A3D" w:rsidRDefault="003A736C" w:rsidP="000A6A3D">
      <w:pPr>
        <w:rPr>
          <w:b/>
          <w:lang w:val="sv-SE"/>
        </w:rPr>
      </w:pPr>
      <w:r w:rsidRPr="000A6A3D">
        <w:rPr>
          <w:b/>
          <w:lang w:val="sv-SE"/>
        </w:rPr>
        <w:t>II. Thực hiện bài học:</w:t>
      </w:r>
    </w:p>
    <w:p w14:paraId="4F6F39B4" w14:textId="77777777" w:rsidR="003A736C" w:rsidRPr="000A6A3D" w:rsidRDefault="003A736C"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3A736C" w:rsidRPr="000A6A3D" w14:paraId="69654CEF" w14:textId="77777777" w:rsidTr="00114B7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0592CB" w14:textId="77777777" w:rsidR="003A736C" w:rsidRPr="000A6A3D" w:rsidRDefault="003A736C"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DD5EDE" w14:textId="77777777" w:rsidR="003A736C" w:rsidRPr="000A6A3D" w:rsidRDefault="003A736C"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D64DA" w14:textId="77777777" w:rsidR="003A736C" w:rsidRPr="000A6A3D" w:rsidRDefault="003A736C"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630936" w14:textId="77777777" w:rsidR="003A736C" w:rsidRPr="000A6A3D" w:rsidRDefault="003A736C" w:rsidP="000A6A3D">
            <w:pPr>
              <w:jc w:val="center"/>
              <w:rPr>
                <w:lang w:val="de-DE"/>
              </w:rPr>
            </w:pPr>
            <w:r w:rsidRPr="000A6A3D">
              <w:rPr>
                <w:lang w:val="de-DE"/>
              </w:rPr>
              <w:t>Thời gian</w:t>
            </w:r>
          </w:p>
        </w:tc>
      </w:tr>
      <w:tr w:rsidR="003A736C" w:rsidRPr="000A6A3D" w14:paraId="67A1521A" w14:textId="77777777" w:rsidTr="00114B7C">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455160" w14:textId="77777777" w:rsidR="003A736C" w:rsidRPr="000A6A3D" w:rsidRDefault="003A736C"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4FC6EF" w14:textId="77777777" w:rsidR="003A736C" w:rsidRPr="000A6A3D" w:rsidRDefault="003A736C"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338FB0CB" w14:textId="77777777" w:rsidR="003A736C" w:rsidRPr="000A6A3D" w:rsidRDefault="003A736C"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2A7E19DD" w14:textId="77777777" w:rsidR="003A736C" w:rsidRPr="000A6A3D" w:rsidRDefault="003A736C"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B2FD04" w14:textId="77777777" w:rsidR="003A736C" w:rsidRPr="000A6A3D" w:rsidRDefault="003A736C" w:rsidP="000A6A3D">
            <w:pPr>
              <w:jc w:val="center"/>
              <w:rPr>
                <w:lang w:val="de-DE"/>
              </w:rPr>
            </w:pPr>
          </w:p>
        </w:tc>
      </w:tr>
      <w:tr w:rsidR="003A736C" w:rsidRPr="000A6A3D" w14:paraId="4EF9C8CD"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32D78C82" w14:textId="77777777" w:rsidR="003A736C" w:rsidRPr="000A6A3D" w:rsidRDefault="003A736C"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23621A2" w14:textId="77777777" w:rsidR="003A736C" w:rsidRPr="000A6A3D" w:rsidRDefault="003A736C" w:rsidP="000A6A3D">
            <w:pPr>
              <w:rPr>
                <w:lang w:val="de-DE"/>
              </w:rPr>
            </w:pPr>
            <w:r w:rsidRPr="000A6A3D">
              <w:rPr>
                <w:b/>
                <w:bCs/>
                <w:u w:val="single"/>
                <w:lang w:val="de-DE"/>
              </w:rPr>
              <w:t>Dẫn nhập</w:t>
            </w:r>
          </w:p>
          <w:p w14:paraId="41B5057D" w14:textId="77777777" w:rsidR="003A736C" w:rsidRPr="000A6A3D" w:rsidRDefault="003A736C" w:rsidP="000A6A3D">
            <w:pPr>
              <w:jc w:val="both"/>
            </w:pPr>
            <w:r w:rsidRPr="000A6A3D">
              <w:rPr>
                <w:iCs/>
                <w:lang w:val="de-DE"/>
              </w:rPr>
              <w:t xml:space="preserve">- Nhắc lại lý thuyết về lớp và phân lớp electron, </w:t>
            </w:r>
            <w:r w:rsidRPr="000A6A3D">
              <w:t>c</w:t>
            </w:r>
            <w:r w:rsidRPr="000A6A3D">
              <w:rPr>
                <w:lang w:val="vi-VN"/>
              </w:rPr>
              <w:t>ấu hình electron nguyên tử</w:t>
            </w:r>
            <w:r w:rsidRPr="000A6A3D">
              <w:t>, mối liên hệ giữa lớp electron và loại nguyên tố.</w:t>
            </w:r>
          </w:p>
          <w:p w14:paraId="58A06ABE" w14:textId="77777777" w:rsidR="003A736C" w:rsidRPr="000A6A3D" w:rsidRDefault="003A736C" w:rsidP="000A6A3D">
            <w:pPr>
              <w:jc w:val="both"/>
              <w:rPr>
                <w:lang w:val="de-DE"/>
              </w:rPr>
            </w:pPr>
            <w:r w:rsidRPr="000A6A3D">
              <w:rPr>
                <w:iCs/>
                <w:lang w:val="de-DE"/>
              </w:rPr>
              <w:t>- Giới thiệu nội dung và phương pháp học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D2BEF2A" w14:textId="77777777" w:rsidR="003A736C" w:rsidRPr="000A6A3D" w:rsidRDefault="003A736C" w:rsidP="000A6A3D">
            <w:pPr>
              <w:rPr>
                <w:lang w:val="de-DE"/>
              </w:rPr>
            </w:pPr>
          </w:p>
          <w:p w14:paraId="3982E690" w14:textId="77777777" w:rsidR="003A736C" w:rsidRPr="000A6A3D" w:rsidRDefault="003A736C" w:rsidP="000A6A3D">
            <w:pPr>
              <w:rPr>
                <w:lang w:val="de-DE"/>
              </w:rPr>
            </w:pPr>
            <w:r w:rsidRPr="000A6A3D">
              <w:rPr>
                <w:lang w:val="de-DE"/>
              </w:rPr>
              <w:t>- Đặt câu hỏi kiểm tra bài cũ.</w:t>
            </w:r>
          </w:p>
          <w:p w14:paraId="6DD40703" w14:textId="77777777" w:rsidR="003A736C" w:rsidRPr="000A6A3D" w:rsidRDefault="003A736C" w:rsidP="000A6A3D">
            <w:pPr>
              <w:rPr>
                <w:lang w:val="de-DE"/>
              </w:rPr>
            </w:pPr>
            <w:r w:rsidRPr="000A6A3D">
              <w:rPr>
                <w:lang w:val="de-DE"/>
              </w:rPr>
              <w:t>- Nhận xét câu trả lời của học sinh.</w:t>
            </w:r>
          </w:p>
          <w:p w14:paraId="7A1E0316" w14:textId="77777777" w:rsidR="003A736C" w:rsidRPr="000A6A3D" w:rsidRDefault="003A736C"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C694CB7" w14:textId="77777777" w:rsidR="003A736C" w:rsidRPr="000A6A3D" w:rsidRDefault="003A736C" w:rsidP="000A6A3D">
            <w:pPr>
              <w:rPr>
                <w:lang w:val="de-DE"/>
              </w:rPr>
            </w:pPr>
          </w:p>
          <w:p w14:paraId="1EB0EDB6" w14:textId="77777777" w:rsidR="003A736C" w:rsidRPr="000A6A3D" w:rsidRDefault="003A736C"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049C21E2" w14:textId="77777777" w:rsidR="003A736C" w:rsidRPr="000A6A3D" w:rsidRDefault="003A736C" w:rsidP="000A6A3D">
            <w:pPr>
              <w:rPr>
                <w:lang w:val="nb-NO"/>
              </w:rPr>
            </w:pPr>
          </w:p>
          <w:p w14:paraId="74CC8881" w14:textId="77777777" w:rsidR="003A736C" w:rsidRPr="000A6A3D" w:rsidRDefault="003A736C" w:rsidP="000A6A3D">
            <w:pPr>
              <w:rPr>
                <w:lang w:val="de-DE"/>
              </w:rPr>
            </w:pPr>
          </w:p>
          <w:p w14:paraId="659DBFE9" w14:textId="77777777" w:rsidR="003A736C" w:rsidRPr="000A6A3D" w:rsidRDefault="003A736C"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FD84201" w14:textId="77777777" w:rsidR="003A736C" w:rsidRPr="000A6A3D" w:rsidRDefault="003A736C" w:rsidP="000A6A3D">
            <w:pPr>
              <w:rPr>
                <w:lang w:val="de-DE"/>
              </w:rPr>
            </w:pPr>
          </w:p>
          <w:p w14:paraId="566923F0" w14:textId="77777777" w:rsidR="003A736C" w:rsidRPr="000A6A3D" w:rsidRDefault="003A736C" w:rsidP="000A6A3D">
            <w:pPr>
              <w:jc w:val="center"/>
              <w:rPr>
                <w:lang w:val="pt-BR"/>
              </w:rPr>
            </w:pPr>
            <w:r w:rsidRPr="000A6A3D">
              <w:rPr>
                <w:lang w:val="pt-BR"/>
              </w:rPr>
              <w:t>5</w:t>
            </w:r>
          </w:p>
          <w:p w14:paraId="1A948688" w14:textId="77777777" w:rsidR="003A736C" w:rsidRPr="000A6A3D" w:rsidRDefault="003A736C" w:rsidP="000A6A3D">
            <w:pPr>
              <w:jc w:val="center"/>
              <w:rPr>
                <w:lang w:val="de-DE"/>
              </w:rPr>
            </w:pPr>
            <w:r w:rsidRPr="000A6A3D">
              <w:rPr>
                <w:lang w:val="pt-BR"/>
              </w:rPr>
              <w:t>phút</w:t>
            </w:r>
            <w:r w:rsidRPr="000A6A3D">
              <w:rPr>
                <w:lang w:val="de-DE"/>
              </w:rPr>
              <w:t xml:space="preserve"> </w:t>
            </w:r>
          </w:p>
        </w:tc>
      </w:tr>
      <w:tr w:rsidR="003A736C" w:rsidRPr="000A6A3D" w14:paraId="49D0ABA7" w14:textId="77777777" w:rsidTr="00114B7C">
        <w:trPr>
          <w:trHeight w:val="1323"/>
        </w:trPr>
        <w:tc>
          <w:tcPr>
            <w:tcW w:w="540" w:type="dxa"/>
            <w:tcBorders>
              <w:top w:val="single" w:sz="4" w:space="0" w:color="auto"/>
              <w:left w:val="single" w:sz="4" w:space="0" w:color="auto"/>
              <w:right w:val="single" w:sz="4" w:space="0" w:color="auto"/>
            </w:tcBorders>
            <w:shd w:val="clear" w:color="auto" w:fill="auto"/>
          </w:tcPr>
          <w:p w14:paraId="5F993F8E" w14:textId="77777777" w:rsidR="003A736C" w:rsidRPr="000A6A3D" w:rsidRDefault="003A736C"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52817AF" w14:textId="77777777" w:rsidR="003A736C" w:rsidRPr="000A6A3D" w:rsidRDefault="003A736C" w:rsidP="000A6A3D">
            <w:pPr>
              <w:rPr>
                <w:b/>
                <w:bCs/>
                <w:u w:val="single"/>
                <w:lang w:val="nb-NO"/>
              </w:rPr>
            </w:pPr>
            <w:r w:rsidRPr="000A6A3D">
              <w:rPr>
                <w:b/>
                <w:bCs/>
                <w:u w:val="single"/>
                <w:lang w:val="nb-NO"/>
              </w:rPr>
              <w:t>Giảng bài mới</w:t>
            </w:r>
          </w:p>
          <w:p w14:paraId="2AD3893B" w14:textId="6692CBA8" w:rsidR="00932B7E" w:rsidRPr="000A6A3D" w:rsidRDefault="00932B7E" w:rsidP="000A6A3D">
            <w:pPr>
              <w:tabs>
                <w:tab w:val="left" w:leader="dot" w:pos="9498"/>
              </w:tabs>
              <w:rPr>
                <w:b/>
                <w:bCs/>
              </w:rPr>
            </w:pPr>
            <w:r w:rsidRPr="000A6A3D">
              <w:rPr>
                <w:b/>
                <w:bCs/>
              </w:rPr>
              <w:t>1. Sự hình thành liên kết cộng hóa trị</w:t>
            </w:r>
          </w:p>
          <w:p w14:paraId="104475AD" w14:textId="0D7FA112" w:rsidR="00932B7E" w:rsidRPr="000A6A3D" w:rsidRDefault="00932B7E" w:rsidP="000A6A3D">
            <w:pPr>
              <w:tabs>
                <w:tab w:val="left" w:leader="dot" w:pos="9498"/>
              </w:tabs>
              <w:rPr>
                <w:b/>
              </w:rPr>
            </w:pPr>
            <w:r w:rsidRPr="000A6A3D">
              <w:rPr>
                <w:b/>
              </w:rPr>
              <w:t>1.1. Sự hình thành đơn chất</w:t>
            </w:r>
          </w:p>
          <w:p w14:paraId="2D632E23" w14:textId="023BC6D4" w:rsidR="00932B7E" w:rsidRPr="000A6A3D" w:rsidRDefault="00932B7E" w:rsidP="000A6A3D">
            <w:pPr>
              <w:tabs>
                <w:tab w:val="left" w:leader="dot" w:pos="9498"/>
              </w:tabs>
              <w:rPr>
                <w:i/>
                <w:iCs/>
              </w:rPr>
            </w:pPr>
            <w:r w:rsidRPr="000A6A3D">
              <w:rPr>
                <w:i/>
                <w:iCs/>
              </w:rPr>
              <w:t>1.1.1. Sự hình thành phân tử hidro</w:t>
            </w:r>
          </w:p>
          <w:p w14:paraId="61EFBE9D" w14:textId="735E3148" w:rsidR="000C03CA" w:rsidRPr="000C03CA" w:rsidRDefault="000C03CA" w:rsidP="000C03CA">
            <w:pPr>
              <w:pStyle w:val="NormalWeb"/>
              <w:spacing w:before="0" w:beforeAutospacing="0" w:after="0" w:afterAutospacing="0"/>
            </w:pPr>
            <w:r w:rsidRPr="000C03CA">
              <w:rPr>
                <w:lang w:val="pt-BR"/>
              </w:rPr>
              <w:t>Nguyên tử H (Z = 1) có cấu hình electron là 1s</w:t>
            </w:r>
            <w:r w:rsidRPr="000C03CA">
              <w:rPr>
                <w:vertAlign w:val="superscript"/>
                <w:lang w:val="pt-BR"/>
              </w:rPr>
              <w:t>1</w:t>
            </w:r>
            <w:r w:rsidRPr="000C03CA">
              <w:rPr>
                <w:lang w:val="pt-BR"/>
              </w:rPr>
              <w:t>, hai nguyên tử H liên kết với nhau bằng cách mỗi nguyên tử H góp 1 electron tạo thành một cặp electron chung trong phân tử H</w:t>
            </w:r>
            <w:r w:rsidRPr="000C03CA">
              <w:rPr>
                <w:vertAlign w:val="subscript"/>
                <w:lang w:val="pt-BR"/>
              </w:rPr>
              <w:t>2</w:t>
            </w:r>
            <w:r w:rsidRPr="000C03CA">
              <w:rPr>
                <w:lang w:val="pt-BR"/>
              </w:rPr>
              <w:t>.</w:t>
            </w:r>
            <w:r w:rsidR="001D4185">
              <w:rPr>
                <w:lang w:val="pt-BR"/>
              </w:rPr>
              <w:t xml:space="preserve"> </w:t>
            </w:r>
          </w:p>
          <w:p w14:paraId="31E8FB02" w14:textId="74C919CD" w:rsidR="00895447" w:rsidRPr="000A6A3D" w:rsidRDefault="00895447" w:rsidP="000A6A3D">
            <w:pPr>
              <w:pStyle w:val="NormalWeb"/>
              <w:spacing w:before="0" w:beforeAutospacing="0" w:after="0" w:afterAutospacing="0"/>
              <w:ind w:firstLine="720"/>
            </w:pPr>
            <w:r w:rsidRPr="000A6A3D">
              <w:t>Công thức electron</w:t>
            </w:r>
          </w:p>
          <w:p w14:paraId="51F255DD" w14:textId="77777777" w:rsidR="00895447" w:rsidRPr="000A6A3D" w:rsidRDefault="00895447" w:rsidP="000A6A3D">
            <w:pPr>
              <w:pStyle w:val="NormalWeb"/>
              <w:spacing w:before="0" w:beforeAutospacing="0" w:after="0" w:afterAutospacing="0"/>
              <w:ind w:firstLine="720"/>
            </w:pPr>
            <w:r w:rsidRPr="000A6A3D">
              <w:t>H</w:t>
            </w:r>
            <w:r w:rsidRPr="000A6A3D">
              <w:rPr>
                <w:vertAlign w:val="superscript"/>
              </w:rPr>
              <w:sym w:font="Wingdings 2" w:char="F097"/>
            </w:r>
            <w:r w:rsidRPr="000A6A3D">
              <w:t xml:space="preserve">  + </w:t>
            </w:r>
            <w:r w:rsidRPr="000A6A3D">
              <w:rPr>
                <w:vertAlign w:val="subscript"/>
              </w:rPr>
              <w:sym w:font="Wingdings 2" w:char="F097"/>
            </w:r>
            <w:r w:rsidRPr="000A6A3D">
              <w:t>H</w:t>
            </w:r>
            <w:r w:rsidRPr="000A6A3D">
              <w:tab/>
            </w:r>
            <w:r w:rsidRPr="000A6A3D">
              <w:sym w:font="Symbol" w:char="F0AE"/>
            </w:r>
            <w:r w:rsidRPr="000A6A3D">
              <w:t xml:space="preserve">    H : H</w:t>
            </w:r>
            <w:r w:rsidRPr="000A6A3D">
              <w:tab/>
            </w:r>
            <w:r w:rsidRPr="000A6A3D">
              <w:tab/>
            </w:r>
          </w:p>
          <w:p w14:paraId="58D4ECD4" w14:textId="77777777" w:rsidR="00895447" w:rsidRPr="000A6A3D" w:rsidRDefault="00895447" w:rsidP="000A6A3D">
            <w:pPr>
              <w:pStyle w:val="NormalWeb"/>
              <w:spacing w:before="0" w:beforeAutospacing="0" w:after="0" w:afterAutospacing="0"/>
              <w:ind w:firstLine="720"/>
            </w:pPr>
            <w:r w:rsidRPr="000A6A3D">
              <w:t>Công thức cấu tạo</w:t>
            </w:r>
          </w:p>
          <w:p w14:paraId="7B8E7048" w14:textId="77777777" w:rsidR="00895447" w:rsidRPr="000A6A3D" w:rsidRDefault="00895447" w:rsidP="000A6A3D">
            <w:pPr>
              <w:pStyle w:val="NormalWeb"/>
              <w:spacing w:before="0" w:beforeAutospacing="0" w:after="0" w:afterAutospacing="0"/>
              <w:ind w:firstLine="720"/>
            </w:pPr>
            <w:r w:rsidRPr="000A6A3D">
              <w:t xml:space="preserve">H – H </w:t>
            </w:r>
          </w:p>
          <w:p w14:paraId="50EDC8B5" w14:textId="6799A85C" w:rsidR="00932B7E" w:rsidRPr="000A6A3D" w:rsidRDefault="00932B7E" w:rsidP="000A6A3D">
            <w:pPr>
              <w:tabs>
                <w:tab w:val="left" w:leader="dot" w:pos="9498"/>
              </w:tabs>
              <w:rPr>
                <w:i/>
                <w:iCs/>
              </w:rPr>
            </w:pPr>
            <w:r w:rsidRPr="000A6A3D">
              <w:rPr>
                <w:i/>
                <w:iCs/>
              </w:rPr>
              <w:t>1.1.2</w:t>
            </w:r>
            <w:r w:rsidR="007B7E0C">
              <w:rPr>
                <w:i/>
                <w:iCs/>
              </w:rPr>
              <w:t>.</w:t>
            </w:r>
            <w:r w:rsidRPr="000A6A3D">
              <w:rPr>
                <w:i/>
                <w:iCs/>
              </w:rPr>
              <w:t xml:space="preserve"> Sự hình thành phân tử nitơ</w:t>
            </w:r>
          </w:p>
          <w:p w14:paraId="4CEB0017" w14:textId="4CF5B084" w:rsidR="00541545" w:rsidRPr="00541545" w:rsidRDefault="00541545" w:rsidP="00541545">
            <w:pPr>
              <w:pStyle w:val="NormalWeb"/>
              <w:spacing w:before="0" w:beforeAutospacing="0" w:after="0" w:afterAutospacing="0"/>
              <w:jc w:val="both"/>
            </w:pPr>
            <w:r w:rsidRPr="00541545">
              <w:t>Nguyên tử N (Z = 7) 1s</w:t>
            </w:r>
            <w:r w:rsidRPr="00541545">
              <w:rPr>
                <w:vertAlign w:val="superscript"/>
              </w:rPr>
              <w:t>2</w:t>
            </w:r>
            <w:r w:rsidRPr="00541545">
              <w:t>2s</w:t>
            </w:r>
            <w:r w:rsidRPr="00541545">
              <w:rPr>
                <w:vertAlign w:val="superscript"/>
              </w:rPr>
              <w:t>2</w:t>
            </w:r>
            <w:r w:rsidRPr="00541545">
              <w:t>2p</w:t>
            </w:r>
            <w:r w:rsidRPr="00541545">
              <w:rPr>
                <w:vertAlign w:val="superscript"/>
              </w:rPr>
              <w:t>3</w:t>
            </w:r>
            <w:r w:rsidRPr="00541545">
              <w:t>, có 5 electron ở lớp ngoài cùng. Trong phân tử nitơ N</w:t>
            </w:r>
            <w:r w:rsidRPr="00541545">
              <w:rPr>
                <w:vertAlign w:val="subscript"/>
              </w:rPr>
              <w:t>2</w:t>
            </w:r>
            <w:r w:rsidRPr="00541545">
              <w:t>, để đạt cấu hình electron của nguyên tử khí hiếm gần nhất (Ne), mỗi nguyên tử nitơ góp chung 3 electron.</w:t>
            </w:r>
          </w:p>
          <w:p w14:paraId="3F0DD72E" w14:textId="77777777" w:rsidR="00541545" w:rsidRDefault="00541545" w:rsidP="00541545">
            <w:pPr>
              <w:pStyle w:val="NormalWeb"/>
              <w:spacing w:before="0" w:beforeAutospacing="0" w:after="0" w:afterAutospacing="0"/>
            </w:pPr>
          </w:p>
          <w:p w14:paraId="0068BB6D" w14:textId="77777777" w:rsidR="00541545" w:rsidRDefault="00541545" w:rsidP="00541545">
            <w:pPr>
              <w:pStyle w:val="NormalWeb"/>
              <w:spacing w:before="0" w:beforeAutospacing="0" w:after="0" w:afterAutospacing="0"/>
            </w:pPr>
          </w:p>
          <w:p w14:paraId="7EAB3405" w14:textId="1104CE3D" w:rsidR="00895447" w:rsidRPr="000A6A3D" w:rsidRDefault="00895447" w:rsidP="000A6A3D">
            <w:pPr>
              <w:pStyle w:val="NormalWeb"/>
              <w:spacing w:before="0" w:beforeAutospacing="0" w:after="0" w:afterAutospacing="0"/>
              <w:ind w:firstLine="720"/>
            </w:pPr>
            <w:r w:rsidRPr="000A6A3D">
              <w:lastRenderedPageBreak/>
              <w:t>Công thức electron</w:t>
            </w:r>
          </w:p>
          <w:p w14:paraId="34BCDE8E" w14:textId="1A7EB8FF" w:rsidR="00895447" w:rsidRPr="00FF4D34" w:rsidRDefault="00895447" w:rsidP="000A6A3D">
            <w:pPr>
              <w:tabs>
                <w:tab w:val="left" w:leader="dot" w:pos="9498"/>
              </w:tabs>
              <w:ind w:left="61" w:firstLine="284"/>
              <w:jc w:val="center"/>
            </w:pPr>
            <w:r w:rsidRPr="00FF4D34">
              <w:object w:dxaOrig="1212" w:dyaOrig="454" w14:anchorId="69B9DDCC">
                <v:shape id="_x0000_i1027" type="#_x0000_t75" style="width:60.45pt;height:22.35pt" o:ole="">
                  <v:imagedata r:id="rId17" o:title=""/>
                </v:shape>
                <o:OLEObject Type="Embed" ProgID="ChemDraw.Document.6.0" ShapeID="_x0000_i1027" DrawAspect="Content" ObjectID="_1697434674" r:id="rId18"/>
              </w:object>
            </w:r>
          </w:p>
          <w:p w14:paraId="12266A56" w14:textId="77777777" w:rsidR="00895447" w:rsidRPr="000A6A3D" w:rsidRDefault="00895447" w:rsidP="000A6A3D">
            <w:pPr>
              <w:pStyle w:val="NormalWeb"/>
              <w:spacing w:before="0" w:beforeAutospacing="0" w:after="0" w:afterAutospacing="0"/>
              <w:ind w:firstLine="720"/>
            </w:pPr>
            <w:r w:rsidRPr="000A6A3D">
              <w:t>Công thức cấu tạo</w:t>
            </w:r>
          </w:p>
          <w:p w14:paraId="46AA6661" w14:textId="40740836" w:rsidR="00895447" w:rsidRPr="000A6A3D" w:rsidRDefault="00895447" w:rsidP="000A6A3D">
            <w:pPr>
              <w:tabs>
                <w:tab w:val="left" w:leader="dot" w:pos="9498"/>
              </w:tabs>
              <w:ind w:left="61" w:firstLine="284"/>
              <w:rPr>
                <w:b/>
              </w:rPr>
            </w:pPr>
            <w:r w:rsidRPr="000A6A3D">
              <w:rPr>
                <w:b/>
              </w:rPr>
              <w:t xml:space="preserve">                            N </w:t>
            </w:r>
            <w:r w:rsidRPr="000A6A3D">
              <w:rPr>
                <w:b/>
              </w:rPr>
              <w:sym w:font="Symbol" w:char="F0BA"/>
            </w:r>
            <w:r w:rsidRPr="000A6A3D">
              <w:rPr>
                <w:b/>
              </w:rPr>
              <w:t xml:space="preserve"> N</w:t>
            </w:r>
          </w:p>
          <w:p w14:paraId="4D39B958" w14:textId="1471A4C6" w:rsidR="00932B7E" w:rsidRPr="000A6A3D" w:rsidRDefault="00394424" w:rsidP="000A6A3D">
            <w:pPr>
              <w:tabs>
                <w:tab w:val="left" w:leader="dot" w:pos="9498"/>
              </w:tabs>
              <w:rPr>
                <w:b/>
                <w:i/>
                <w:iCs/>
              </w:rPr>
            </w:pPr>
            <w:r w:rsidRPr="000A6A3D">
              <w:rPr>
                <w:b/>
              </w:rPr>
              <w:t>1.</w:t>
            </w:r>
            <w:r w:rsidR="00932B7E" w:rsidRPr="000A6A3D">
              <w:rPr>
                <w:b/>
              </w:rPr>
              <w:t>2. Sự hình thành hợp chất</w:t>
            </w:r>
            <w:r w:rsidR="00932B7E" w:rsidRPr="000A6A3D">
              <w:rPr>
                <w:b/>
                <w:i/>
                <w:iCs/>
              </w:rPr>
              <w:t xml:space="preserve"> </w:t>
            </w:r>
          </w:p>
          <w:p w14:paraId="3A884CE5" w14:textId="13FCA20A" w:rsidR="00932B7E" w:rsidRPr="000A6A3D" w:rsidRDefault="00394424" w:rsidP="000A6A3D">
            <w:pPr>
              <w:tabs>
                <w:tab w:val="left" w:leader="dot" w:pos="9498"/>
              </w:tabs>
              <w:rPr>
                <w:i/>
                <w:iCs/>
              </w:rPr>
            </w:pPr>
            <w:r w:rsidRPr="000A6A3D">
              <w:rPr>
                <w:i/>
                <w:iCs/>
              </w:rPr>
              <w:t>1.</w:t>
            </w:r>
            <w:r w:rsidR="00932B7E" w:rsidRPr="000A6A3D">
              <w:rPr>
                <w:i/>
                <w:iCs/>
              </w:rPr>
              <w:t>2.1. Sự hình thành phân tử hidro clorua</w:t>
            </w:r>
          </w:p>
          <w:p w14:paraId="2B374228" w14:textId="77777777" w:rsidR="00394424" w:rsidRPr="000A6A3D" w:rsidRDefault="00394424" w:rsidP="000A6A3D">
            <w:pPr>
              <w:pStyle w:val="NormalWeb"/>
              <w:spacing w:before="0" w:beforeAutospacing="0" w:after="0" w:afterAutospacing="0"/>
              <w:jc w:val="both"/>
            </w:pPr>
            <w:r w:rsidRPr="000A6A3D">
              <w:t xml:space="preserve">Trong phân tử hidro clorua, mỗi nguyên tử (H và Cl) góp 1 electron tạo thành 1 cặp electron chung để tạo nên một liên kết cộng hóa trị. </w:t>
            </w:r>
          </w:p>
          <w:p w14:paraId="19FAC48F" w14:textId="21A35019" w:rsidR="00932B7E" w:rsidRPr="000A6A3D" w:rsidRDefault="00394424" w:rsidP="000A6A3D">
            <w:pPr>
              <w:tabs>
                <w:tab w:val="left" w:leader="dot" w:pos="9498"/>
              </w:tabs>
              <w:rPr>
                <w:i/>
                <w:iCs/>
              </w:rPr>
            </w:pPr>
            <w:r w:rsidRPr="000A6A3D">
              <w:rPr>
                <w:i/>
                <w:iCs/>
              </w:rPr>
              <w:t>1.</w:t>
            </w:r>
            <w:r w:rsidR="00932B7E" w:rsidRPr="000A6A3D">
              <w:rPr>
                <w:i/>
                <w:iCs/>
              </w:rPr>
              <w:t>2.2. Sự hình thành phân tử khí cacbonic</w:t>
            </w:r>
          </w:p>
          <w:p w14:paraId="5CC959CD" w14:textId="329C7527" w:rsidR="00932B7E" w:rsidRPr="000A6A3D" w:rsidRDefault="00394424" w:rsidP="000A6A3D">
            <w:pPr>
              <w:tabs>
                <w:tab w:val="left" w:leader="dot" w:pos="9498"/>
              </w:tabs>
              <w:rPr>
                <w:b/>
                <w:i/>
                <w:iCs/>
              </w:rPr>
            </w:pPr>
            <w:r w:rsidRPr="000A6A3D">
              <w:t>Trong phân tử CO</w:t>
            </w:r>
            <w:r w:rsidRPr="000A6A3D">
              <w:rPr>
                <w:vertAlign w:val="subscript"/>
              </w:rPr>
              <w:t>2</w:t>
            </w:r>
            <w:r w:rsidRPr="000A6A3D">
              <w:t>, nguyên tử C ở giữa 2 nguyên tử O và nguyên tử C góp chung với mỗi nguyên tử O 2 electron, mỗi nguyên tử O góp chung với nguyên tử C 2 electron tạo ra 2 liên kết đôi.</w:t>
            </w:r>
          </w:p>
          <w:p w14:paraId="445373D9" w14:textId="6B94158D" w:rsidR="00932B7E" w:rsidRPr="000A6A3D" w:rsidRDefault="00394424" w:rsidP="000A6A3D">
            <w:pPr>
              <w:tabs>
                <w:tab w:val="left" w:leader="dot" w:pos="9498"/>
              </w:tabs>
              <w:rPr>
                <w:i/>
                <w:iCs/>
              </w:rPr>
            </w:pPr>
            <w:r w:rsidRPr="000A6A3D">
              <w:rPr>
                <w:i/>
                <w:iCs/>
              </w:rPr>
              <w:t>1.</w:t>
            </w:r>
            <w:r w:rsidR="00932B7E" w:rsidRPr="000A6A3D">
              <w:rPr>
                <w:i/>
                <w:iCs/>
              </w:rPr>
              <w:t>2.3. Tính chất của các chất có liên kết cộng hóa trị</w:t>
            </w:r>
          </w:p>
          <w:p w14:paraId="1C7B4CE7" w14:textId="77777777" w:rsidR="00394424" w:rsidRPr="000A6A3D" w:rsidRDefault="00394424" w:rsidP="000A6A3D">
            <w:pPr>
              <w:tabs>
                <w:tab w:val="left" w:leader="dot" w:pos="9498"/>
              </w:tabs>
              <w:jc w:val="both"/>
            </w:pPr>
            <w:r w:rsidRPr="000A6A3D">
              <w:t>Các chất mà phân tử chỉ có liên kết cộng hóa trị có thể là chất rắn, chất lỏng hoặc chất khí.</w:t>
            </w:r>
          </w:p>
          <w:p w14:paraId="509013C3" w14:textId="7DA19C2B" w:rsidR="00932B7E" w:rsidRPr="000A6A3D" w:rsidRDefault="00394424" w:rsidP="000A6A3D">
            <w:pPr>
              <w:tabs>
                <w:tab w:val="left" w:leader="dot" w:pos="9498"/>
              </w:tabs>
              <w:rPr>
                <w:b/>
                <w:bCs/>
              </w:rPr>
            </w:pPr>
            <w:r w:rsidRPr="000A6A3D">
              <w:rPr>
                <w:b/>
                <w:bCs/>
              </w:rPr>
              <w:t>2</w:t>
            </w:r>
            <w:r w:rsidR="00932B7E" w:rsidRPr="000A6A3D">
              <w:rPr>
                <w:b/>
                <w:bCs/>
              </w:rPr>
              <w:t>. Độ âm điện và liên kết hóa học</w:t>
            </w:r>
          </w:p>
          <w:p w14:paraId="42530811" w14:textId="2B5721E2" w:rsidR="00932B7E" w:rsidRPr="000A6A3D" w:rsidRDefault="00394424" w:rsidP="000A6A3D">
            <w:pPr>
              <w:tabs>
                <w:tab w:val="left" w:leader="dot" w:pos="9498"/>
              </w:tabs>
              <w:rPr>
                <w:iCs/>
              </w:rPr>
            </w:pPr>
            <w:r w:rsidRPr="000A6A3D">
              <w:t>2.</w:t>
            </w:r>
            <w:r w:rsidR="00932B7E" w:rsidRPr="000A6A3D">
              <w:t xml:space="preserve">1. </w:t>
            </w:r>
            <w:r w:rsidR="00932B7E" w:rsidRPr="000A6A3D">
              <w:rPr>
                <w:iCs/>
              </w:rPr>
              <w:t>Quan hệ giữa liên kết cộng hóa trị không cực, liên kết cộng hóa trị có cực và liên kết ion</w:t>
            </w:r>
          </w:p>
          <w:p w14:paraId="5B8A57CF" w14:textId="77777777" w:rsidR="003A736C" w:rsidRPr="000A6A3D" w:rsidRDefault="00394424" w:rsidP="000A6A3D">
            <w:pPr>
              <w:pStyle w:val="NormalWeb"/>
              <w:spacing w:before="0" w:beforeAutospacing="0" w:after="0" w:afterAutospacing="0"/>
            </w:pPr>
            <w:r w:rsidRPr="000A6A3D">
              <w:t>2.</w:t>
            </w:r>
            <w:r w:rsidR="00932B7E" w:rsidRPr="000A6A3D">
              <w:t>2. Hiệu độ âm điện và liên kết hóa học</w:t>
            </w:r>
          </w:p>
          <w:p w14:paraId="6F50A146" w14:textId="3E92C2DC" w:rsidR="00394424" w:rsidRPr="000A6A3D" w:rsidRDefault="00394424" w:rsidP="000A6A3D">
            <w:pPr>
              <w:pStyle w:val="NormalWeb"/>
              <w:spacing w:before="0" w:beforeAutospacing="0" w:after="0" w:afterAutospacing="0"/>
              <w:rPr>
                <w:lang w:val="nb-NO"/>
              </w:rPr>
            </w:pPr>
            <w:r w:rsidRPr="000A6A3D">
              <w:rPr>
                <w:lang w:val="nb-NO"/>
              </w:rPr>
              <w:t>- Từ 0,0 đến dưới 0,4: liên kết cộng hóa trị không cực.</w:t>
            </w:r>
          </w:p>
          <w:p w14:paraId="0347F65D" w14:textId="14DCE765" w:rsidR="00394424" w:rsidRPr="000A6A3D" w:rsidRDefault="00394424" w:rsidP="000A6A3D">
            <w:pPr>
              <w:pStyle w:val="NormalWeb"/>
              <w:spacing w:before="0" w:beforeAutospacing="0" w:after="0" w:afterAutospacing="0"/>
              <w:rPr>
                <w:lang w:val="nb-NO"/>
              </w:rPr>
            </w:pPr>
            <w:r w:rsidRPr="000A6A3D">
              <w:rPr>
                <w:lang w:val="nb-NO"/>
              </w:rPr>
              <w:t>- Từ 0,4 đến dưới 1,7:</w:t>
            </w:r>
            <w:r w:rsidRPr="000A6A3D">
              <w:rPr>
                <w:lang w:val="nb-NO"/>
              </w:rPr>
              <w:tab/>
              <w:t>liên kết cộng hóa trị có cực.</w:t>
            </w:r>
          </w:p>
          <w:p w14:paraId="227A3E26" w14:textId="4141EC58" w:rsidR="00394424" w:rsidRPr="000A6A3D" w:rsidRDefault="00394424" w:rsidP="000A6A3D">
            <w:pPr>
              <w:pStyle w:val="NormalWeb"/>
              <w:spacing w:before="0" w:beforeAutospacing="0" w:after="0" w:afterAutospacing="0"/>
              <w:rPr>
                <w:lang w:val="nb-NO"/>
              </w:rPr>
            </w:pPr>
            <w:r w:rsidRPr="000A6A3D">
              <w:rPr>
                <w:lang w:val="nb-NO"/>
              </w:rPr>
              <w:t>- Từ 1,7 trở lên: liên kết ion</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6AEEC41" w14:textId="77777777" w:rsidR="003A736C" w:rsidRPr="000A6A3D" w:rsidRDefault="003A736C" w:rsidP="000A6A3D">
            <w:pPr>
              <w:rPr>
                <w:lang w:val="nb-NO"/>
              </w:rPr>
            </w:pPr>
          </w:p>
          <w:p w14:paraId="3FAA5926" w14:textId="77777777" w:rsidR="003A736C" w:rsidRPr="000A6A3D" w:rsidRDefault="003A736C" w:rsidP="000A6A3D">
            <w:pPr>
              <w:rPr>
                <w:lang w:val="nb-NO"/>
              </w:rPr>
            </w:pPr>
          </w:p>
          <w:p w14:paraId="052AD0FD" w14:textId="77777777" w:rsidR="003A736C" w:rsidRPr="000A6A3D" w:rsidRDefault="003A736C" w:rsidP="000A6A3D">
            <w:pPr>
              <w:rPr>
                <w:lang w:val="nb-NO"/>
              </w:rPr>
            </w:pPr>
          </w:p>
          <w:p w14:paraId="56A026A4" w14:textId="77777777" w:rsidR="003A736C" w:rsidRPr="000A6A3D" w:rsidRDefault="003A736C" w:rsidP="000A6A3D">
            <w:pPr>
              <w:rPr>
                <w:lang w:val="de-DE"/>
              </w:rPr>
            </w:pPr>
            <w:r w:rsidRPr="000A6A3D">
              <w:rPr>
                <w:lang w:val="de-DE"/>
              </w:rPr>
              <w:t>Giảng viên trình bày, giải thích nội dung bằng lời và cho thí dụ hình ảnh minh họa.</w:t>
            </w:r>
          </w:p>
          <w:p w14:paraId="58F74C46" w14:textId="77777777" w:rsidR="003A736C" w:rsidRPr="000A6A3D" w:rsidRDefault="003A736C" w:rsidP="000A6A3D">
            <w:pPr>
              <w:rPr>
                <w:lang w:val="nb-NO"/>
              </w:rPr>
            </w:pPr>
          </w:p>
          <w:p w14:paraId="624177B8" w14:textId="77777777" w:rsidR="003963E8" w:rsidRDefault="003963E8" w:rsidP="000A6A3D">
            <w:pPr>
              <w:rPr>
                <w:lang w:val="nb-NO"/>
              </w:rPr>
            </w:pPr>
          </w:p>
          <w:p w14:paraId="4166B977" w14:textId="77777777" w:rsidR="003963E8" w:rsidRDefault="003963E8" w:rsidP="000A6A3D">
            <w:pPr>
              <w:rPr>
                <w:lang w:val="nb-NO"/>
              </w:rPr>
            </w:pPr>
          </w:p>
          <w:p w14:paraId="378B7952" w14:textId="77777777" w:rsidR="003963E8" w:rsidRDefault="003963E8" w:rsidP="000A6A3D">
            <w:pPr>
              <w:rPr>
                <w:lang w:val="nb-NO"/>
              </w:rPr>
            </w:pPr>
          </w:p>
          <w:p w14:paraId="22360C72" w14:textId="1CE5D0E4" w:rsidR="003A736C" w:rsidRPr="000A6A3D" w:rsidRDefault="003A736C" w:rsidP="000A6A3D">
            <w:pPr>
              <w:rPr>
                <w:lang w:val="nb-NO"/>
              </w:rPr>
            </w:pPr>
            <w:r w:rsidRPr="000A6A3D">
              <w:rPr>
                <w:lang w:val="nb-NO"/>
              </w:rPr>
              <w:t>GV nêu câu hỏi.</w:t>
            </w:r>
          </w:p>
          <w:p w14:paraId="0E88444A" w14:textId="77777777" w:rsidR="003A736C" w:rsidRPr="000A6A3D" w:rsidRDefault="003A736C" w:rsidP="000A6A3D">
            <w:pPr>
              <w:rPr>
                <w:lang w:val="nb-NO"/>
              </w:rPr>
            </w:pPr>
          </w:p>
          <w:p w14:paraId="1CB07A51" w14:textId="77777777" w:rsidR="003A736C" w:rsidRPr="000A6A3D" w:rsidRDefault="003A736C" w:rsidP="000A6A3D">
            <w:pPr>
              <w:rPr>
                <w:lang w:val="nb-NO"/>
              </w:rPr>
            </w:pPr>
          </w:p>
          <w:p w14:paraId="39512814" w14:textId="77777777" w:rsidR="003A736C" w:rsidRPr="000A6A3D" w:rsidRDefault="003A736C" w:rsidP="000A6A3D">
            <w:pPr>
              <w:rPr>
                <w:lang w:val="nb-NO"/>
              </w:rPr>
            </w:pPr>
          </w:p>
          <w:p w14:paraId="797B5902" w14:textId="77777777" w:rsidR="003A736C" w:rsidRPr="000A6A3D" w:rsidRDefault="003A736C" w:rsidP="000A6A3D">
            <w:pPr>
              <w:rPr>
                <w:lang w:val="nb-NO"/>
              </w:rPr>
            </w:pPr>
          </w:p>
          <w:p w14:paraId="0C12A873" w14:textId="77777777" w:rsidR="003A736C" w:rsidRPr="000A6A3D" w:rsidRDefault="003A736C" w:rsidP="000A6A3D">
            <w:pPr>
              <w:rPr>
                <w:lang w:val="nb-NO"/>
              </w:rPr>
            </w:pPr>
          </w:p>
          <w:p w14:paraId="42D50E08" w14:textId="75F7D186" w:rsidR="003A736C" w:rsidRDefault="003A736C" w:rsidP="000A6A3D">
            <w:pPr>
              <w:rPr>
                <w:lang w:val="nb-NO"/>
              </w:rPr>
            </w:pPr>
          </w:p>
          <w:p w14:paraId="3F2DF5AB" w14:textId="613681DA" w:rsidR="00371971" w:rsidRDefault="00371971" w:rsidP="000A6A3D">
            <w:pPr>
              <w:rPr>
                <w:lang w:val="nb-NO"/>
              </w:rPr>
            </w:pPr>
          </w:p>
          <w:p w14:paraId="03207525" w14:textId="0F3AC3F7" w:rsidR="00371971" w:rsidRDefault="00371971" w:rsidP="000A6A3D">
            <w:pPr>
              <w:rPr>
                <w:lang w:val="nb-NO"/>
              </w:rPr>
            </w:pPr>
          </w:p>
          <w:p w14:paraId="5C7CA50F" w14:textId="77777777" w:rsidR="00371971" w:rsidRPr="000A6A3D" w:rsidRDefault="00371971" w:rsidP="000A6A3D">
            <w:pPr>
              <w:rPr>
                <w:lang w:val="nb-NO"/>
              </w:rPr>
            </w:pPr>
          </w:p>
          <w:p w14:paraId="028822F9" w14:textId="77777777" w:rsidR="003A736C" w:rsidRPr="000A6A3D" w:rsidRDefault="003A736C" w:rsidP="000A6A3D">
            <w:pPr>
              <w:rPr>
                <w:lang w:val="nb-NO"/>
              </w:rPr>
            </w:pPr>
          </w:p>
          <w:p w14:paraId="3BB26AAC" w14:textId="77777777" w:rsidR="003A736C" w:rsidRPr="000A6A3D" w:rsidRDefault="003A736C" w:rsidP="000A6A3D">
            <w:pPr>
              <w:rPr>
                <w:lang w:val="nb-NO"/>
              </w:rPr>
            </w:pPr>
          </w:p>
          <w:p w14:paraId="46B31583" w14:textId="77777777" w:rsidR="003A736C" w:rsidRPr="000A6A3D" w:rsidRDefault="003A736C" w:rsidP="000A6A3D">
            <w:pPr>
              <w:rPr>
                <w:lang w:val="nb-NO"/>
              </w:rPr>
            </w:pPr>
          </w:p>
          <w:p w14:paraId="5F4D28F1" w14:textId="77777777" w:rsidR="003A736C" w:rsidRPr="000A6A3D" w:rsidRDefault="003A736C" w:rsidP="000A6A3D">
            <w:pPr>
              <w:rPr>
                <w:lang w:val="de-DE"/>
              </w:rPr>
            </w:pPr>
            <w:r w:rsidRPr="000A6A3D">
              <w:rPr>
                <w:lang w:val="de-DE"/>
              </w:rPr>
              <w:t>Giảng viên trình bày, giải thích nội dung bằng lời và cho thí dụ minh họa.</w:t>
            </w:r>
          </w:p>
          <w:p w14:paraId="2E288409" w14:textId="77777777" w:rsidR="003A736C" w:rsidRPr="000A6A3D" w:rsidRDefault="003A736C" w:rsidP="000A6A3D">
            <w:pPr>
              <w:rPr>
                <w:lang w:val="nb-NO"/>
              </w:rPr>
            </w:pPr>
          </w:p>
          <w:p w14:paraId="635E28FB" w14:textId="5E6ABDFD" w:rsidR="00371971" w:rsidRDefault="003A736C" w:rsidP="000A6A3D">
            <w:pPr>
              <w:rPr>
                <w:lang w:val="nb-NO"/>
              </w:rPr>
            </w:pPr>
            <w:r w:rsidRPr="000A6A3D">
              <w:rPr>
                <w:lang w:val="nb-NO"/>
              </w:rPr>
              <w:t xml:space="preserve"> </w:t>
            </w:r>
          </w:p>
          <w:p w14:paraId="193C822F" w14:textId="77777777" w:rsidR="00371971" w:rsidRPr="00371971" w:rsidRDefault="00371971" w:rsidP="00371971">
            <w:pPr>
              <w:rPr>
                <w:lang w:val="nb-NO"/>
              </w:rPr>
            </w:pPr>
          </w:p>
          <w:p w14:paraId="5AD88110" w14:textId="77777777" w:rsidR="00371971" w:rsidRPr="00371971" w:rsidRDefault="00371971" w:rsidP="00371971">
            <w:pPr>
              <w:rPr>
                <w:lang w:val="nb-NO"/>
              </w:rPr>
            </w:pPr>
          </w:p>
          <w:p w14:paraId="22010DC4" w14:textId="77777777" w:rsidR="00371971" w:rsidRPr="00371971" w:rsidRDefault="00371971" w:rsidP="00371971">
            <w:pPr>
              <w:rPr>
                <w:lang w:val="nb-NO"/>
              </w:rPr>
            </w:pPr>
          </w:p>
          <w:p w14:paraId="684D786D" w14:textId="77777777" w:rsidR="00371971" w:rsidRPr="00371971" w:rsidRDefault="00371971" w:rsidP="00371971">
            <w:pPr>
              <w:rPr>
                <w:lang w:val="nb-NO"/>
              </w:rPr>
            </w:pPr>
          </w:p>
          <w:p w14:paraId="6D416A20" w14:textId="77777777" w:rsidR="00371971" w:rsidRPr="00371971" w:rsidRDefault="00371971" w:rsidP="00371971">
            <w:pPr>
              <w:rPr>
                <w:lang w:val="nb-NO"/>
              </w:rPr>
            </w:pPr>
          </w:p>
          <w:p w14:paraId="3D2D1DBB" w14:textId="77777777" w:rsidR="00371971" w:rsidRPr="00371971" w:rsidRDefault="00371971" w:rsidP="00371971">
            <w:pPr>
              <w:rPr>
                <w:lang w:val="nb-NO"/>
              </w:rPr>
            </w:pPr>
          </w:p>
          <w:p w14:paraId="02A20033" w14:textId="77777777" w:rsidR="00371971" w:rsidRPr="00371971" w:rsidRDefault="00371971" w:rsidP="00371971">
            <w:pPr>
              <w:rPr>
                <w:lang w:val="nb-NO"/>
              </w:rPr>
            </w:pPr>
          </w:p>
          <w:p w14:paraId="23B29905" w14:textId="77777777" w:rsidR="00371971" w:rsidRPr="00371971" w:rsidRDefault="00371971" w:rsidP="00371971">
            <w:pPr>
              <w:rPr>
                <w:lang w:val="nb-NO"/>
              </w:rPr>
            </w:pPr>
          </w:p>
          <w:p w14:paraId="79EAF801" w14:textId="77777777" w:rsidR="00371971" w:rsidRPr="00371971" w:rsidRDefault="00371971" w:rsidP="00371971">
            <w:pPr>
              <w:rPr>
                <w:lang w:val="nb-NO"/>
              </w:rPr>
            </w:pPr>
          </w:p>
          <w:p w14:paraId="06AAFB25" w14:textId="77777777" w:rsidR="00371971" w:rsidRPr="000A6A3D" w:rsidRDefault="00371971" w:rsidP="00371971">
            <w:pPr>
              <w:rPr>
                <w:lang w:val="de-DE"/>
              </w:rPr>
            </w:pPr>
            <w:r w:rsidRPr="000A6A3D">
              <w:rPr>
                <w:lang w:val="de-DE"/>
              </w:rPr>
              <w:t>Giảng viên trình bày, giải thích nội dung bằng lời và cho thí dụ minh họa.</w:t>
            </w:r>
          </w:p>
          <w:p w14:paraId="291FECC5" w14:textId="77777777" w:rsidR="00395D11" w:rsidRDefault="00395D11" w:rsidP="00395D11">
            <w:pPr>
              <w:rPr>
                <w:lang w:val="nb-NO"/>
              </w:rPr>
            </w:pPr>
          </w:p>
          <w:p w14:paraId="32DE96D8" w14:textId="77777777" w:rsidR="00395D11" w:rsidRDefault="00395D11" w:rsidP="00395D11">
            <w:pPr>
              <w:rPr>
                <w:lang w:val="nb-NO"/>
              </w:rPr>
            </w:pPr>
          </w:p>
          <w:p w14:paraId="48B8883D" w14:textId="48CB1B2E" w:rsidR="00395D11" w:rsidRPr="000A6A3D" w:rsidRDefault="00395D11" w:rsidP="00395D11">
            <w:pPr>
              <w:rPr>
                <w:lang w:val="nb-NO"/>
              </w:rPr>
            </w:pPr>
            <w:r w:rsidRPr="000A6A3D">
              <w:rPr>
                <w:lang w:val="nb-NO"/>
              </w:rPr>
              <w:t>GV nêu câu hỏi.</w:t>
            </w:r>
          </w:p>
          <w:p w14:paraId="7D4CCEEB" w14:textId="71C3A7B5" w:rsidR="00395D11" w:rsidRPr="00371971" w:rsidRDefault="00395D11" w:rsidP="00371971">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E570B9D" w14:textId="77777777" w:rsidR="003A736C" w:rsidRPr="000A6A3D" w:rsidRDefault="003A736C" w:rsidP="000A6A3D">
            <w:pPr>
              <w:rPr>
                <w:lang w:val="nb-NO"/>
              </w:rPr>
            </w:pPr>
          </w:p>
          <w:p w14:paraId="5C654520" w14:textId="77777777" w:rsidR="003A736C" w:rsidRPr="000A6A3D" w:rsidRDefault="003A736C" w:rsidP="000A6A3D">
            <w:pPr>
              <w:rPr>
                <w:lang w:val="nb-NO"/>
              </w:rPr>
            </w:pPr>
          </w:p>
          <w:p w14:paraId="3419B438" w14:textId="77777777" w:rsidR="003A736C" w:rsidRPr="000A6A3D" w:rsidRDefault="003A736C" w:rsidP="000A6A3D">
            <w:pPr>
              <w:rPr>
                <w:lang w:val="nb-NO"/>
              </w:rPr>
            </w:pPr>
          </w:p>
          <w:p w14:paraId="592388C8" w14:textId="77777777" w:rsidR="003A736C" w:rsidRPr="000A6A3D" w:rsidRDefault="003A736C" w:rsidP="000A6A3D">
            <w:pPr>
              <w:rPr>
                <w:lang w:val="nb-NO"/>
              </w:rPr>
            </w:pPr>
            <w:r w:rsidRPr="000A6A3D">
              <w:rPr>
                <w:lang w:val="nb-NO"/>
              </w:rPr>
              <w:t>HS theo dõi, ghi bài.</w:t>
            </w:r>
          </w:p>
          <w:p w14:paraId="43434296" w14:textId="77777777" w:rsidR="003A736C" w:rsidRPr="000A6A3D" w:rsidRDefault="003A736C" w:rsidP="000A6A3D">
            <w:pPr>
              <w:rPr>
                <w:lang w:val="nb-NO"/>
              </w:rPr>
            </w:pPr>
          </w:p>
          <w:p w14:paraId="065E5DD8" w14:textId="77777777" w:rsidR="003A736C" w:rsidRPr="000A6A3D" w:rsidRDefault="003A736C" w:rsidP="000A6A3D">
            <w:pPr>
              <w:rPr>
                <w:lang w:val="nb-NO"/>
              </w:rPr>
            </w:pPr>
          </w:p>
          <w:p w14:paraId="6D42E9C7" w14:textId="3ACEFB3D" w:rsidR="003A736C" w:rsidRDefault="003A736C" w:rsidP="000A6A3D">
            <w:pPr>
              <w:rPr>
                <w:lang w:val="nb-NO"/>
              </w:rPr>
            </w:pPr>
          </w:p>
          <w:p w14:paraId="31892907" w14:textId="77777777" w:rsidR="00371971" w:rsidRPr="000A6A3D" w:rsidRDefault="00371971" w:rsidP="000A6A3D">
            <w:pPr>
              <w:rPr>
                <w:lang w:val="nb-NO"/>
              </w:rPr>
            </w:pPr>
          </w:p>
          <w:p w14:paraId="4A42E7C2" w14:textId="77777777" w:rsidR="003963E8" w:rsidRDefault="003963E8" w:rsidP="000A6A3D">
            <w:pPr>
              <w:rPr>
                <w:lang w:val="nb-NO"/>
              </w:rPr>
            </w:pPr>
          </w:p>
          <w:p w14:paraId="4153AEBB" w14:textId="77777777" w:rsidR="003963E8" w:rsidRDefault="003963E8" w:rsidP="000A6A3D">
            <w:pPr>
              <w:rPr>
                <w:lang w:val="nb-NO"/>
              </w:rPr>
            </w:pPr>
          </w:p>
          <w:p w14:paraId="6FD98C7E" w14:textId="77777777" w:rsidR="003963E8" w:rsidRDefault="003963E8" w:rsidP="000A6A3D">
            <w:pPr>
              <w:rPr>
                <w:lang w:val="nb-NO"/>
              </w:rPr>
            </w:pPr>
          </w:p>
          <w:p w14:paraId="3B0F6DFB" w14:textId="42632043" w:rsidR="003A736C" w:rsidRPr="000A6A3D" w:rsidRDefault="003A736C" w:rsidP="000A6A3D">
            <w:pPr>
              <w:rPr>
                <w:lang w:val="nb-NO"/>
              </w:rPr>
            </w:pPr>
            <w:r w:rsidRPr="000A6A3D">
              <w:rPr>
                <w:lang w:val="nb-NO"/>
              </w:rPr>
              <w:t>HS t</w:t>
            </w:r>
            <w:r w:rsidRPr="000A6A3D">
              <w:rPr>
                <w:lang w:val="de-DE"/>
              </w:rPr>
              <w:t>rả lời các câu hỏi.</w:t>
            </w:r>
          </w:p>
          <w:p w14:paraId="59FB053B" w14:textId="77777777" w:rsidR="003A736C" w:rsidRPr="000A6A3D" w:rsidRDefault="003A736C" w:rsidP="000A6A3D">
            <w:pPr>
              <w:rPr>
                <w:lang w:val="nb-NO"/>
              </w:rPr>
            </w:pPr>
          </w:p>
          <w:p w14:paraId="0E049A7A" w14:textId="77777777" w:rsidR="003A736C" w:rsidRPr="000A6A3D" w:rsidRDefault="003A736C" w:rsidP="000A6A3D">
            <w:pPr>
              <w:rPr>
                <w:lang w:val="nb-NO"/>
              </w:rPr>
            </w:pPr>
          </w:p>
          <w:p w14:paraId="61A6FF54" w14:textId="77777777" w:rsidR="003A736C" w:rsidRPr="000A6A3D" w:rsidRDefault="003A736C" w:rsidP="000A6A3D">
            <w:pPr>
              <w:rPr>
                <w:lang w:val="nb-NO"/>
              </w:rPr>
            </w:pPr>
          </w:p>
          <w:p w14:paraId="5E9E1E84" w14:textId="77777777" w:rsidR="003A736C" w:rsidRPr="000A6A3D" w:rsidRDefault="003A736C" w:rsidP="000A6A3D">
            <w:pPr>
              <w:rPr>
                <w:lang w:val="nb-NO"/>
              </w:rPr>
            </w:pPr>
          </w:p>
          <w:p w14:paraId="7305A875" w14:textId="77777777" w:rsidR="003A736C" w:rsidRPr="000A6A3D" w:rsidRDefault="003A736C" w:rsidP="000A6A3D">
            <w:pPr>
              <w:rPr>
                <w:lang w:val="nb-NO"/>
              </w:rPr>
            </w:pPr>
          </w:p>
          <w:p w14:paraId="3B1C9008" w14:textId="77777777" w:rsidR="003A736C" w:rsidRPr="000A6A3D" w:rsidRDefault="003A736C" w:rsidP="000A6A3D">
            <w:pPr>
              <w:rPr>
                <w:lang w:val="nb-NO"/>
              </w:rPr>
            </w:pPr>
          </w:p>
          <w:p w14:paraId="51CE62BD" w14:textId="34D5287C" w:rsidR="003A736C" w:rsidRDefault="003A736C" w:rsidP="000A6A3D">
            <w:pPr>
              <w:rPr>
                <w:lang w:val="nb-NO"/>
              </w:rPr>
            </w:pPr>
          </w:p>
          <w:p w14:paraId="707EF66F" w14:textId="51C0F4E9" w:rsidR="00371971" w:rsidRDefault="00371971" w:rsidP="000A6A3D">
            <w:pPr>
              <w:rPr>
                <w:lang w:val="nb-NO"/>
              </w:rPr>
            </w:pPr>
          </w:p>
          <w:p w14:paraId="728080C2" w14:textId="77777777" w:rsidR="00371971" w:rsidRPr="000A6A3D" w:rsidRDefault="00371971" w:rsidP="000A6A3D">
            <w:pPr>
              <w:rPr>
                <w:lang w:val="nb-NO"/>
              </w:rPr>
            </w:pPr>
          </w:p>
          <w:p w14:paraId="75AED2B6" w14:textId="77777777" w:rsidR="003A736C" w:rsidRPr="000A6A3D" w:rsidRDefault="003A736C" w:rsidP="000A6A3D">
            <w:pPr>
              <w:rPr>
                <w:lang w:val="nb-NO"/>
              </w:rPr>
            </w:pPr>
          </w:p>
          <w:p w14:paraId="4ED67917" w14:textId="77777777" w:rsidR="003A736C" w:rsidRPr="000A6A3D" w:rsidRDefault="003A736C" w:rsidP="000A6A3D">
            <w:pPr>
              <w:rPr>
                <w:lang w:val="nb-NO"/>
              </w:rPr>
            </w:pPr>
          </w:p>
          <w:p w14:paraId="7B6C26F4" w14:textId="77777777" w:rsidR="00371971" w:rsidRDefault="00371971" w:rsidP="000A6A3D">
            <w:pPr>
              <w:rPr>
                <w:lang w:val="nb-NO"/>
              </w:rPr>
            </w:pPr>
          </w:p>
          <w:p w14:paraId="14F053A1" w14:textId="554F6BDF" w:rsidR="003A736C" w:rsidRPr="000A6A3D" w:rsidRDefault="003A736C" w:rsidP="000A6A3D">
            <w:pPr>
              <w:rPr>
                <w:lang w:val="nb-NO"/>
              </w:rPr>
            </w:pPr>
            <w:r w:rsidRPr="000A6A3D">
              <w:rPr>
                <w:lang w:val="nb-NO"/>
              </w:rPr>
              <w:t>HS theo dõi, ghi bài</w:t>
            </w:r>
            <w:r w:rsidR="00395D11">
              <w:rPr>
                <w:lang w:val="nb-NO"/>
              </w:rPr>
              <w:t>.</w:t>
            </w:r>
            <w:r w:rsidRPr="000A6A3D">
              <w:rPr>
                <w:lang w:val="nb-NO"/>
              </w:rPr>
              <w:t xml:space="preserve"> </w:t>
            </w:r>
          </w:p>
          <w:p w14:paraId="62C50D05" w14:textId="77777777" w:rsidR="003A736C" w:rsidRPr="000A6A3D" w:rsidRDefault="003A736C" w:rsidP="000A6A3D">
            <w:pPr>
              <w:rPr>
                <w:lang w:val="nb-NO"/>
              </w:rPr>
            </w:pPr>
          </w:p>
          <w:p w14:paraId="3C91683C" w14:textId="77777777" w:rsidR="003A736C" w:rsidRPr="000A6A3D" w:rsidRDefault="003A736C" w:rsidP="000A6A3D">
            <w:pPr>
              <w:rPr>
                <w:lang w:val="nb-NO"/>
              </w:rPr>
            </w:pPr>
          </w:p>
          <w:p w14:paraId="3158A375" w14:textId="77777777" w:rsidR="003A736C" w:rsidRPr="000A6A3D" w:rsidRDefault="003A736C" w:rsidP="000A6A3D">
            <w:pPr>
              <w:rPr>
                <w:lang w:val="nb-NO"/>
              </w:rPr>
            </w:pPr>
          </w:p>
          <w:p w14:paraId="30839B4B" w14:textId="632DDB0F" w:rsidR="00371971" w:rsidRDefault="00371971" w:rsidP="000A6A3D">
            <w:pPr>
              <w:rPr>
                <w:lang w:val="nb-NO"/>
              </w:rPr>
            </w:pPr>
          </w:p>
          <w:p w14:paraId="28F606A1" w14:textId="77777777" w:rsidR="00371971" w:rsidRPr="00371971" w:rsidRDefault="00371971" w:rsidP="00371971">
            <w:pPr>
              <w:rPr>
                <w:lang w:val="nb-NO"/>
              </w:rPr>
            </w:pPr>
          </w:p>
          <w:p w14:paraId="3A3A1051" w14:textId="77777777" w:rsidR="00371971" w:rsidRPr="00371971" w:rsidRDefault="00371971" w:rsidP="00371971">
            <w:pPr>
              <w:rPr>
                <w:lang w:val="nb-NO"/>
              </w:rPr>
            </w:pPr>
          </w:p>
          <w:p w14:paraId="2EAC6081" w14:textId="77777777" w:rsidR="00371971" w:rsidRPr="00371971" w:rsidRDefault="00371971" w:rsidP="00371971">
            <w:pPr>
              <w:rPr>
                <w:lang w:val="nb-NO"/>
              </w:rPr>
            </w:pPr>
          </w:p>
          <w:p w14:paraId="421B0123" w14:textId="77777777" w:rsidR="00371971" w:rsidRPr="00371971" w:rsidRDefault="00371971" w:rsidP="00371971">
            <w:pPr>
              <w:rPr>
                <w:lang w:val="nb-NO"/>
              </w:rPr>
            </w:pPr>
          </w:p>
          <w:p w14:paraId="341372D5" w14:textId="77777777" w:rsidR="00371971" w:rsidRPr="00371971" w:rsidRDefault="00371971" w:rsidP="00371971">
            <w:pPr>
              <w:rPr>
                <w:lang w:val="nb-NO"/>
              </w:rPr>
            </w:pPr>
          </w:p>
          <w:p w14:paraId="688FF0D9" w14:textId="77777777" w:rsidR="00371971" w:rsidRPr="00371971" w:rsidRDefault="00371971" w:rsidP="00371971">
            <w:pPr>
              <w:rPr>
                <w:lang w:val="nb-NO"/>
              </w:rPr>
            </w:pPr>
          </w:p>
          <w:p w14:paraId="2436693E" w14:textId="77777777" w:rsidR="00371971" w:rsidRPr="00371971" w:rsidRDefault="00371971" w:rsidP="00371971">
            <w:pPr>
              <w:rPr>
                <w:lang w:val="nb-NO"/>
              </w:rPr>
            </w:pPr>
          </w:p>
          <w:p w14:paraId="2C314CAB" w14:textId="77777777" w:rsidR="00371971" w:rsidRPr="00371971" w:rsidRDefault="00371971" w:rsidP="00371971">
            <w:pPr>
              <w:rPr>
                <w:lang w:val="nb-NO"/>
              </w:rPr>
            </w:pPr>
          </w:p>
          <w:p w14:paraId="750748AE" w14:textId="77777777" w:rsidR="00371971" w:rsidRPr="00371971" w:rsidRDefault="00371971" w:rsidP="00371971">
            <w:pPr>
              <w:rPr>
                <w:lang w:val="nb-NO"/>
              </w:rPr>
            </w:pPr>
          </w:p>
          <w:p w14:paraId="581A0A56" w14:textId="24EDE3F8" w:rsidR="00371971" w:rsidRPr="000A6A3D" w:rsidRDefault="00371971" w:rsidP="00371971">
            <w:pPr>
              <w:rPr>
                <w:lang w:val="nb-NO"/>
              </w:rPr>
            </w:pPr>
            <w:r w:rsidRPr="000A6A3D">
              <w:rPr>
                <w:lang w:val="nb-NO"/>
              </w:rPr>
              <w:t>HS theo dõi, ghi bài</w:t>
            </w:r>
            <w:r w:rsidR="00395D11">
              <w:rPr>
                <w:lang w:val="nb-NO"/>
              </w:rPr>
              <w:t>.</w:t>
            </w:r>
            <w:r w:rsidRPr="000A6A3D">
              <w:rPr>
                <w:lang w:val="nb-NO"/>
              </w:rPr>
              <w:t xml:space="preserve"> </w:t>
            </w:r>
          </w:p>
          <w:p w14:paraId="5C611406" w14:textId="77777777" w:rsidR="003A736C" w:rsidRDefault="003A736C" w:rsidP="00371971">
            <w:pPr>
              <w:rPr>
                <w:lang w:val="nb-NO"/>
              </w:rPr>
            </w:pPr>
          </w:p>
          <w:p w14:paraId="1901EB92" w14:textId="77777777" w:rsidR="00395D11" w:rsidRDefault="00395D11" w:rsidP="00371971">
            <w:pPr>
              <w:rPr>
                <w:lang w:val="nb-NO"/>
              </w:rPr>
            </w:pPr>
          </w:p>
          <w:p w14:paraId="3F74E765" w14:textId="77777777" w:rsidR="00395D11" w:rsidRDefault="00395D11" w:rsidP="00371971">
            <w:pPr>
              <w:rPr>
                <w:lang w:val="nb-NO"/>
              </w:rPr>
            </w:pPr>
          </w:p>
          <w:p w14:paraId="741155EB" w14:textId="310B98B3" w:rsidR="00395D11" w:rsidRPr="00371971" w:rsidRDefault="00395D11" w:rsidP="00371971">
            <w:pPr>
              <w:rPr>
                <w:lang w:val="nb-NO"/>
              </w:rPr>
            </w:pPr>
            <w:r>
              <w:rPr>
                <w:lang w:val="nb-NO"/>
              </w:rPr>
              <w:t>HS trả lời câu hỏi.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E95347" w14:textId="77777777" w:rsidR="003A736C" w:rsidRPr="000A6A3D" w:rsidRDefault="003A736C" w:rsidP="000A6A3D">
            <w:pPr>
              <w:rPr>
                <w:lang w:val="nb-NO"/>
              </w:rPr>
            </w:pPr>
          </w:p>
          <w:p w14:paraId="692CAC1F" w14:textId="77777777" w:rsidR="003A736C" w:rsidRPr="000A6A3D" w:rsidRDefault="003A736C" w:rsidP="000A6A3D">
            <w:pPr>
              <w:jc w:val="center"/>
              <w:rPr>
                <w:lang w:val="pt-BR"/>
              </w:rPr>
            </w:pPr>
          </w:p>
          <w:p w14:paraId="563294FD" w14:textId="77777777" w:rsidR="006C5396" w:rsidRDefault="006C5396" w:rsidP="001B6227">
            <w:pPr>
              <w:jc w:val="center"/>
              <w:rPr>
                <w:lang w:val="pt-BR"/>
              </w:rPr>
            </w:pPr>
          </w:p>
          <w:p w14:paraId="06490566" w14:textId="311276BA" w:rsidR="001B6227" w:rsidRPr="000A6A3D" w:rsidRDefault="008E71ED" w:rsidP="001B6227">
            <w:pPr>
              <w:jc w:val="center"/>
              <w:rPr>
                <w:lang w:val="pt-BR"/>
              </w:rPr>
            </w:pPr>
            <w:r>
              <w:rPr>
                <w:lang w:val="pt-BR"/>
              </w:rPr>
              <w:t>20</w:t>
            </w:r>
          </w:p>
          <w:p w14:paraId="3A60E0DD" w14:textId="77777777" w:rsidR="001B6227" w:rsidRPr="000A6A3D" w:rsidRDefault="001B6227" w:rsidP="001B6227">
            <w:pPr>
              <w:jc w:val="center"/>
              <w:rPr>
                <w:lang w:val="pt-BR"/>
              </w:rPr>
            </w:pPr>
            <w:r w:rsidRPr="000A6A3D">
              <w:rPr>
                <w:lang w:val="pt-BR"/>
              </w:rPr>
              <w:t>phút</w:t>
            </w:r>
          </w:p>
          <w:p w14:paraId="5800571D" w14:textId="77777777" w:rsidR="003A736C" w:rsidRPr="000A6A3D" w:rsidRDefault="003A736C" w:rsidP="000A6A3D">
            <w:pPr>
              <w:jc w:val="center"/>
              <w:rPr>
                <w:lang w:val="pt-BR"/>
              </w:rPr>
            </w:pPr>
          </w:p>
          <w:p w14:paraId="201AE5CE" w14:textId="77777777" w:rsidR="003A736C" w:rsidRPr="000A6A3D" w:rsidRDefault="003A736C" w:rsidP="000A6A3D">
            <w:pPr>
              <w:jc w:val="center"/>
              <w:rPr>
                <w:lang w:val="pt-BR"/>
              </w:rPr>
            </w:pPr>
          </w:p>
          <w:p w14:paraId="42EEC363" w14:textId="77777777" w:rsidR="003A736C" w:rsidRPr="000A6A3D" w:rsidRDefault="003A736C" w:rsidP="000A6A3D">
            <w:pPr>
              <w:jc w:val="center"/>
              <w:rPr>
                <w:lang w:val="pt-BR"/>
              </w:rPr>
            </w:pPr>
          </w:p>
          <w:p w14:paraId="5CCA859B" w14:textId="77777777" w:rsidR="003A736C" w:rsidRPr="000A6A3D" w:rsidRDefault="003A736C" w:rsidP="000A6A3D">
            <w:pPr>
              <w:jc w:val="center"/>
              <w:rPr>
                <w:lang w:val="pt-BR"/>
              </w:rPr>
            </w:pPr>
          </w:p>
          <w:p w14:paraId="60746093" w14:textId="77777777" w:rsidR="003A736C" w:rsidRPr="000A6A3D" w:rsidRDefault="003A736C" w:rsidP="000A6A3D">
            <w:pPr>
              <w:jc w:val="center"/>
              <w:rPr>
                <w:lang w:val="pt-BR"/>
              </w:rPr>
            </w:pPr>
          </w:p>
          <w:p w14:paraId="6BA9DC5D" w14:textId="77777777" w:rsidR="003A736C" w:rsidRPr="000A6A3D" w:rsidRDefault="003A736C" w:rsidP="000A6A3D">
            <w:pPr>
              <w:jc w:val="center"/>
              <w:rPr>
                <w:lang w:val="pt-BR"/>
              </w:rPr>
            </w:pPr>
          </w:p>
          <w:p w14:paraId="6E77CA60" w14:textId="77777777" w:rsidR="003A736C" w:rsidRPr="000A6A3D" w:rsidRDefault="003A736C" w:rsidP="000A6A3D">
            <w:pPr>
              <w:jc w:val="center"/>
              <w:rPr>
                <w:lang w:val="pt-BR"/>
              </w:rPr>
            </w:pPr>
          </w:p>
          <w:p w14:paraId="049BC8FA" w14:textId="77777777" w:rsidR="003A736C" w:rsidRPr="000A6A3D" w:rsidRDefault="003A736C" w:rsidP="000A6A3D">
            <w:pPr>
              <w:jc w:val="center"/>
              <w:rPr>
                <w:lang w:val="pt-BR"/>
              </w:rPr>
            </w:pPr>
          </w:p>
          <w:p w14:paraId="6779DB49" w14:textId="77777777" w:rsidR="003A736C" w:rsidRPr="000A6A3D" w:rsidRDefault="003A736C" w:rsidP="000A6A3D">
            <w:pPr>
              <w:jc w:val="center"/>
              <w:rPr>
                <w:lang w:val="pt-BR"/>
              </w:rPr>
            </w:pPr>
          </w:p>
          <w:p w14:paraId="48DE6FC3" w14:textId="77777777" w:rsidR="003A736C" w:rsidRPr="000A6A3D" w:rsidRDefault="003A736C" w:rsidP="000A6A3D">
            <w:pPr>
              <w:jc w:val="center"/>
              <w:rPr>
                <w:lang w:val="pt-BR"/>
              </w:rPr>
            </w:pPr>
          </w:p>
          <w:p w14:paraId="1872696E" w14:textId="77777777" w:rsidR="003A736C" w:rsidRPr="000A6A3D" w:rsidRDefault="003A736C" w:rsidP="000A6A3D">
            <w:pPr>
              <w:jc w:val="center"/>
              <w:rPr>
                <w:lang w:val="pt-BR"/>
              </w:rPr>
            </w:pPr>
          </w:p>
          <w:p w14:paraId="78434F6A" w14:textId="77777777" w:rsidR="003A736C" w:rsidRPr="000A6A3D" w:rsidRDefault="003A736C" w:rsidP="000A6A3D">
            <w:pPr>
              <w:jc w:val="center"/>
              <w:rPr>
                <w:lang w:val="pt-BR"/>
              </w:rPr>
            </w:pPr>
          </w:p>
          <w:p w14:paraId="494A8706" w14:textId="77777777" w:rsidR="003A736C" w:rsidRPr="000A6A3D" w:rsidRDefault="003A736C" w:rsidP="000A6A3D">
            <w:pPr>
              <w:jc w:val="center"/>
              <w:rPr>
                <w:lang w:val="pt-BR"/>
              </w:rPr>
            </w:pPr>
          </w:p>
          <w:p w14:paraId="4B2AD236" w14:textId="77777777" w:rsidR="003A736C" w:rsidRPr="000A6A3D" w:rsidRDefault="003A736C" w:rsidP="000A6A3D">
            <w:pPr>
              <w:jc w:val="center"/>
              <w:rPr>
                <w:lang w:val="pt-BR"/>
              </w:rPr>
            </w:pPr>
          </w:p>
          <w:p w14:paraId="44CF4413" w14:textId="77777777" w:rsidR="003A736C" w:rsidRPr="000A6A3D" w:rsidRDefault="003A736C" w:rsidP="000A6A3D">
            <w:pPr>
              <w:jc w:val="center"/>
              <w:rPr>
                <w:lang w:val="pt-BR"/>
              </w:rPr>
            </w:pPr>
          </w:p>
          <w:p w14:paraId="5E735A4D" w14:textId="77777777" w:rsidR="003A736C" w:rsidRPr="000A6A3D" w:rsidRDefault="003A736C" w:rsidP="000A6A3D">
            <w:pPr>
              <w:jc w:val="center"/>
              <w:rPr>
                <w:lang w:val="pt-BR"/>
              </w:rPr>
            </w:pPr>
          </w:p>
          <w:p w14:paraId="0A5C2E2B" w14:textId="77777777" w:rsidR="003A736C" w:rsidRPr="000A6A3D" w:rsidRDefault="003A736C" w:rsidP="000A6A3D">
            <w:pPr>
              <w:jc w:val="center"/>
              <w:rPr>
                <w:lang w:val="pt-BR"/>
              </w:rPr>
            </w:pPr>
          </w:p>
          <w:p w14:paraId="0D63D435" w14:textId="34A45392" w:rsidR="001B6227" w:rsidRDefault="001B6227" w:rsidP="000A6A3D">
            <w:pPr>
              <w:jc w:val="center"/>
              <w:rPr>
                <w:lang w:val="nb-NO"/>
              </w:rPr>
            </w:pPr>
          </w:p>
          <w:p w14:paraId="38D74261" w14:textId="77777777" w:rsidR="001B6227" w:rsidRPr="001B6227" w:rsidRDefault="001B6227" w:rsidP="001B6227">
            <w:pPr>
              <w:rPr>
                <w:lang w:val="nb-NO"/>
              </w:rPr>
            </w:pPr>
          </w:p>
          <w:p w14:paraId="1F26DFEF" w14:textId="351A47B9" w:rsidR="001B6227" w:rsidRDefault="001B6227" w:rsidP="001B6227">
            <w:pPr>
              <w:rPr>
                <w:lang w:val="nb-NO"/>
              </w:rPr>
            </w:pPr>
          </w:p>
          <w:p w14:paraId="0FC782BE" w14:textId="2834C998" w:rsidR="001B6227" w:rsidRPr="000A6A3D" w:rsidRDefault="008E71ED" w:rsidP="001B6227">
            <w:pPr>
              <w:jc w:val="center"/>
              <w:rPr>
                <w:lang w:val="pt-BR"/>
              </w:rPr>
            </w:pPr>
            <w:r>
              <w:rPr>
                <w:lang w:val="pt-BR"/>
              </w:rPr>
              <w:t>20</w:t>
            </w:r>
          </w:p>
          <w:p w14:paraId="73EF6333" w14:textId="77777777" w:rsidR="001B6227" w:rsidRPr="000A6A3D" w:rsidRDefault="001B6227" w:rsidP="001B6227">
            <w:pPr>
              <w:jc w:val="center"/>
              <w:rPr>
                <w:lang w:val="pt-BR"/>
              </w:rPr>
            </w:pPr>
            <w:r w:rsidRPr="000A6A3D">
              <w:rPr>
                <w:lang w:val="pt-BR"/>
              </w:rPr>
              <w:t>phút</w:t>
            </w:r>
          </w:p>
          <w:p w14:paraId="4C3E5ECB" w14:textId="61EC4CBE" w:rsidR="001B6227" w:rsidRDefault="001B6227" w:rsidP="001B6227">
            <w:pPr>
              <w:rPr>
                <w:lang w:val="nb-NO"/>
              </w:rPr>
            </w:pPr>
          </w:p>
          <w:p w14:paraId="274FE31B" w14:textId="77777777" w:rsidR="001B6227" w:rsidRPr="001B6227" w:rsidRDefault="001B6227" w:rsidP="001B6227">
            <w:pPr>
              <w:rPr>
                <w:lang w:val="nb-NO"/>
              </w:rPr>
            </w:pPr>
          </w:p>
          <w:p w14:paraId="22B7961B" w14:textId="77777777" w:rsidR="001B6227" w:rsidRPr="001B6227" w:rsidRDefault="001B6227" w:rsidP="001B6227">
            <w:pPr>
              <w:rPr>
                <w:lang w:val="nb-NO"/>
              </w:rPr>
            </w:pPr>
          </w:p>
          <w:p w14:paraId="25EAC2D8" w14:textId="77777777" w:rsidR="001B6227" w:rsidRPr="001B6227" w:rsidRDefault="001B6227" w:rsidP="001B6227">
            <w:pPr>
              <w:rPr>
                <w:lang w:val="nb-NO"/>
              </w:rPr>
            </w:pPr>
          </w:p>
          <w:p w14:paraId="025FF509" w14:textId="77777777" w:rsidR="001B6227" w:rsidRPr="001B6227" w:rsidRDefault="001B6227" w:rsidP="001B6227">
            <w:pPr>
              <w:rPr>
                <w:lang w:val="nb-NO"/>
              </w:rPr>
            </w:pPr>
          </w:p>
          <w:p w14:paraId="03FC78CF" w14:textId="77777777" w:rsidR="001B6227" w:rsidRPr="001B6227" w:rsidRDefault="001B6227" w:rsidP="001B6227">
            <w:pPr>
              <w:rPr>
                <w:lang w:val="nb-NO"/>
              </w:rPr>
            </w:pPr>
          </w:p>
          <w:p w14:paraId="04367984" w14:textId="77777777" w:rsidR="001B6227" w:rsidRPr="001B6227" w:rsidRDefault="001B6227" w:rsidP="001B6227">
            <w:pPr>
              <w:rPr>
                <w:lang w:val="nb-NO"/>
              </w:rPr>
            </w:pPr>
          </w:p>
          <w:p w14:paraId="15F555BF" w14:textId="77777777" w:rsidR="001B6227" w:rsidRPr="001B6227" w:rsidRDefault="001B6227" w:rsidP="001B6227">
            <w:pPr>
              <w:rPr>
                <w:lang w:val="nb-NO"/>
              </w:rPr>
            </w:pPr>
          </w:p>
          <w:p w14:paraId="663E7A1E" w14:textId="77777777" w:rsidR="001B6227" w:rsidRPr="001B6227" w:rsidRDefault="001B6227" w:rsidP="001B6227">
            <w:pPr>
              <w:rPr>
                <w:lang w:val="nb-NO"/>
              </w:rPr>
            </w:pPr>
          </w:p>
          <w:p w14:paraId="70D9A400" w14:textId="77777777" w:rsidR="001B6227" w:rsidRPr="001B6227" w:rsidRDefault="001B6227" w:rsidP="001B6227">
            <w:pPr>
              <w:rPr>
                <w:lang w:val="nb-NO"/>
              </w:rPr>
            </w:pPr>
          </w:p>
          <w:p w14:paraId="0213DD05" w14:textId="77777777" w:rsidR="001B6227" w:rsidRPr="001B6227" w:rsidRDefault="001B6227" w:rsidP="001B6227">
            <w:pPr>
              <w:rPr>
                <w:lang w:val="nb-NO"/>
              </w:rPr>
            </w:pPr>
          </w:p>
          <w:p w14:paraId="1DBCF030" w14:textId="77777777" w:rsidR="001B6227" w:rsidRPr="001B6227" w:rsidRDefault="001B6227" w:rsidP="001B6227">
            <w:pPr>
              <w:rPr>
                <w:lang w:val="nb-NO"/>
              </w:rPr>
            </w:pPr>
          </w:p>
          <w:p w14:paraId="4FA6FA31" w14:textId="77777777" w:rsidR="001B6227" w:rsidRPr="001B6227" w:rsidRDefault="001B6227" w:rsidP="001B6227">
            <w:pPr>
              <w:rPr>
                <w:lang w:val="nb-NO"/>
              </w:rPr>
            </w:pPr>
          </w:p>
          <w:p w14:paraId="4148FA07" w14:textId="53D90523" w:rsidR="001B6227" w:rsidRDefault="001B6227" w:rsidP="001B6227">
            <w:pPr>
              <w:rPr>
                <w:lang w:val="nb-NO"/>
              </w:rPr>
            </w:pPr>
          </w:p>
          <w:p w14:paraId="6BC4C273" w14:textId="711FECEE" w:rsidR="001B6227" w:rsidRPr="000A6A3D" w:rsidRDefault="008E71ED" w:rsidP="001B6227">
            <w:pPr>
              <w:jc w:val="center"/>
              <w:rPr>
                <w:lang w:val="pt-BR"/>
              </w:rPr>
            </w:pPr>
            <w:r>
              <w:rPr>
                <w:lang w:val="pt-BR"/>
              </w:rPr>
              <w:t>20</w:t>
            </w:r>
          </w:p>
          <w:p w14:paraId="7664B1DB" w14:textId="77777777" w:rsidR="001B6227" w:rsidRPr="000A6A3D" w:rsidRDefault="001B6227" w:rsidP="001B6227">
            <w:pPr>
              <w:jc w:val="center"/>
              <w:rPr>
                <w:lang w:val="pt-BR"/>
              </w:rPr>
            </w:pPr>
            <w:r w:rsidRPr="000A6A3D">
              <w:rPr>
                <w:lang w:val="pt-BR"/>
              </w:rPr>
              <w:t>phút</w:t>
            </w:r>
          </w:p>
          <w:p w14:paraId="47A6F9AA" w14:textId="77777777" w:rsidR="003A736C" w:rsidRPr="001B6227" w:rsidRDefault="003A736C" w:rsidP="001B6227">
            <w:pPr>
              <w:rPr>
                <w:lang w:val="nb-NO"/>
              </w:rPr>
            </w:pPr>
          </w:p>
        </w:tc>
      </w:tr>
      <w:tr w:rsidR="003A736C" w:rsidRPr="000A6A3D" w14:paraId="16676AA1"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6555FA8F" w14:textId="77777777" w:rsidR="003A736C" w:rsidRPr="000A6A3D" w:rsidRDefault="003A736C"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E7A386F" w14:textId="77777777" w:rsidR="003A736C" w:rsidRPr="000A6A3D" w:rsidRDefault="003A736C" w:rsidP="000A6A3D">
            <w:pPr>
              <w:rPr>
                <w:b/>
                <w:bCs/>
                <w:u w:val="single"/>
                <w:lang w:val="nb-NO"/>
              </w:rPr>
            </w:pPr>
            <w:r w:rsidRPr="000A6A3D">
              <w:rPr>
                <w:b/>
                <w:bCs/>
                <w:u w:val="single"/>
                <w:lang w:val="nb-NO"/>
              </w:rPr>
              <w:t>Củng cố kiến thức và kết thúc bài</w:t>
            </w:r>
          </w:p>
          <w:p w14:paraId="29F2EF5A" w14:textId="77777777" w:rsidR="00563243" w:rsidRDefault="00563243" w:rsidP="000A6A3D">
            <w:pPr>
              <w:rPr>
                <w:bCs/>
                <w:lang w:val="nb-NO"/>
              </w:rPr>
            </w:pPr>
          </w:p>
          <w:p w14:paraId="21D3D72A" w14:textId="496B06DC" w:rsidR="003A736C" w:rsidRPr="000A6A3D" w:rsidRDefault="003A736C" w:rsidP="000A6A3D">
            <w:pPr>
              <w:rPr>
                <w:bCs/>
                <w:lang w:val="nb-NO"/>
              </w:rPr>
            </w:pPr>
            <w:r w:rsidRPr="000A6A3D">
              <w:rPr>
                <w:bCs/>
                <w:lang w:val="nb-NO"/>
              </w:rPr>
              <w:t xml:space="preserve">1. </w:t>
            </w:r>
            <w:r w:rsidR="001643B8" w:rsidRPr="000A6A3D">
              <w:rPr>
                <w:bCs/>
                <w:lang w:val="nb-NO"/>
              </w:rPr>
              <w:t>Sự hình thành liên kết cộng hóa trị</w:t>
            </w:r>
          </w:p>
          <w:p w14:paraId="56F21BC1" w14:textId="25CF5EBC" w:rsidR="003A736C" w:rsidRPr="000A6A3D" w:rsidRDefault="003A736C" w:rsidP="000A6A3D">
            <w:r w:rsidRPr="000A6A3D">
              <w:rPr>
                <w:lang w:val="nb-NO"/>
              </w:rPr>
              <w:t>2.</w:t>
            </w:r>
            <w:r w:rsidR="001643B8" w:rsidRPr="000A6A3D">
              <w:rPr>
                <w:lang w:val="nb-NO"/>
              </w:rPr>
              <w:t xml:space="preserve"> Độ âm điện và liên kết hóa học</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11FAF7B" w14:textId="77777777" w:rsidR="003A736C" w:rsidRPr="000A6A3D" w:rsidRDefault="003A736C" w:rsidP="000A6A3D">
            <w:pPr>
              <w:rPr>
                <w:lang w:val="nb-NO"/>
              </w:rPr>
            </w:pPr>
          </w:p>
          <w:p w14:paraId="579BB888" w14:textId="7453654A" w:rsidR="003A736C" w:rsidRPr="000A6A3D" w:rsidRDefault="003A736C" w:rsidP="000A6A3D">
            <w:pPr>
              <w:rPr>
                <w:lang w:val="vi-VN"/>
              </w:rPr>
            </w:pPr>
            <w:r w:rsidRPr="000A6A3D">
              <w:rPr>
                <w:lang w:val="de-DE"/>
              </w:rPr>
              <w:t xml:space="preserve">Giảng viên trình bày tóm tắt nội dung bằng lời. </w:t>
            </w:r>
            <w:r w:rsidRPr="000A6A3D">
              <w:rPr>
                <w:lang w:val="nb-NO"/>
              </w:rPr>
              <w:t xml:space="preserve">GV hướng dẫn bài tập 1 – 5 trang </w:t>
            </w:r>
            <w:r w:rsidR="00AB0098" w:rsidRPr="000A6A3D">
              <w:rPr>
                <w:lang w:val="nb-NO"/>
              </w:rPr>
              <w:t>27</w:t>
            </w:r>
            <w:r w:rsidRPr="000A6A3D">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C0311C0" w14:textId="77777777" w:rsidR="003A736C" w:rsidRPr="000A6A3D" w:rsidRDefault="003A736C" w:rsidP="000A6A3D">
            <w:pPr>
              <w:rPr>
                <w:lang w:val="nb-NO"/>
              </w:rPr>
            </w:pPr>
          </w:p>
          <w:p w14:paraId="6CCCAC25" w14:textId="77777777" w:rsidR="003A736C" w:rsidRPr="000A6A3D" w:rsidRDefault="003A736C" w:rsidP="000A6A3D">
            <w:pPr>
              <w:rPr>
                <w:lang w:val="nb-NO"/>
              </w:rPr>
            </w:pPr>
            <w:r w:rsidRPr="000A6A3D">
              <w:rPr>
                <w:lang w:val="de-DE"/>
              </w:rPr>
              <w:t xml:space="preserve">Học sinh lắng nghe và ghi chép những nội dung cần thiết. </w:t>
            </w:r>
            <w:r w:rsidRPr="000A6A3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2F4E688" w14:textId="77777777" w:rsidR="003A736C" w:rsidRPr="000A6A3D" w:rsidRDefault="003A736C" w:rsidP="000A6A3D">
            <w:pPr>
              <w:jc w:val="center"/>
              <w:rPr>
                <w:lang w:val="nb-NO"/>
              </w:rPr>
            </w:pPr>
          </w:p>
          <w:p w14:paraId="083C8FDB" w14:textId="2CE93318" w:rsidR="003A736C" w:rsidRPr="000A6A3D" w:rsidRDefault="008E71ED" w:rsidP="000A6A3D">
            <w:pPr>
              <w:jc w:val="center"/>
              <w:rPr>
                <w:lang w:val="nb-NO"/>
              </w:rPr>
            </w:pPr>
            <w:r>
              <w:rPr>
                <w:lang w:val="pt-BR"/>
              </w:rPr>
              <w:t>1</w:t>
            </w:r>
            <w:r w:rsidR="003A736C" w:rsidRPr="000A6A3D">
              <w:rPr>
                <w:lang w:val="pt-BR"/>
              </w:rPr>
              <w:t>5 phút</w:t>
            </w:r>
          </w:p>
        </w:tc>
      </w:tr>
      <w:tr w:rsidR="003A736C" w:rsidRPr="000A6A3D" w14:paraId="02600F8B"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18725116" w14:textId="77777777" w:rsidR="003A736C" w:rsidRPr="000A6A3D" w:rsidRDefault="003A736C"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49D82D5" w14:textId="77777777" w:rsidR="003A736C" w:rsidRPr="000A6A3D" w:rsidRDefault="003A736C" w:rsidP="000A6A3D">
            <w:pPr>
              <w:rPr>
                <w:b/>
                <w:bCs/>
                <w:u w:val="single"/>
                <w:lang w:val="pt-BR"/>
              </w:rPr>
            </w:pPr>
            <w:r w:rsidRPr="000A6A3D">
              <w:rPr>
                <w:b/>
                <w:bCs/>
                <w:u w:val="single"/>
                <w:lang w:val="pt-BR"/>
              </w:rPr>
              <w:t>Hướng dẫn tự học</w:t>
            </w:r>
          </w:p>
          <w:p w14:paraId="7925C791" w14:textId="2FD365D4" w:rsidR="003A736C" w:rsidRPr="000A6A3D" w:rsidRDefault="003A736C" w:rsidP="000A6A3D">
            <w:pPr>
              <w:rPr>
                <w:bCs/>
                <w:lang w:val="nb-NO"/>
              </w:rPr>
            </w:pPr>
            <w:r w:rsidRPr="000A6A3D">
              <w:rPr>
                <w:bCs/>
                <w:lang w:val="nb-NO"/>
              </w:rPr>
              <w:t xml:space="preserve">- Bài tập 6 - </w:t>
            </w:r>
            <w:r w:rsidR="00AB0098" w:rsidRPr="000A6A3D">
              <w:rPr>
                <w:bCs/>
                <w:lang w:val="nb-NO"/>
              </w:rPr>
              <w:t>9</w:t>
            </w:r>
            <w:r w:rsidRPr="000A6A3D">
              <w:rPr>
                <w:bCs/>
                <w:lang w:val="nb-NO"/>
              </w:rPr>
              <w:t xml:space="preserve"> trang 2</w:t>
            </w:r>
            <w:r w:rsidR="00AB0098" w:rsidRPr="000A6A3D">
              <w:rPr>
                <w:bCs/>
                <w:lang w:val="nb-NO"/>
              </w:rPr>
              <w:t>7</w:t>
            </w:r>
            <w:r w:rsidRPr="000A6A3D">
              <w:rPr>
                <w:bCs/>
                <w:lang w:val="nb-NO"/>
              </w:rPr>
              <w:t xml:space="preserve"> trong giáo trình. </w:t>
            </w:r>
          </w:p>
          <w:p w14:paraId="3965EE47" w14:textId="010836E6" w:rsidR="003A736C" w:rsidRPr="000A6A3D" w:rsidRDefault="003A736C" w:rsidP="000A6A3D">
            <w:pPr>
              <w:tabs>
                <w:tab w:val="right" w:leader="dot" w:pos="3331"/>
              </w:tabs>
            </w:pPr>
            <w:r w:rsidRPr="000A6A3D">
              <w:rPr>
                <w:lang w:val="pt-BR"/>
              </w:rPr>
              <w:t xml:space="preserve">- Chuẩn bị </w:t>
            </w:r>
            <w:r w:rsidRPr="000A6A3D">
              <w:rPr>
                <w:bCs/>
              </w:rPr>
              <w:t xml:space="preserve">Bài </w:t>
            </w:r>
            <w:r w:rsidR="00AB0098" w:rsidRPr="000A6A3D">
              <w:rPr>
                <w:bCs/>
              </w:rPr>
              <w:t>9</w:t>
            </w:r>
            <w:r w:rsidRPr="000A6A3D">
              <w:rPr>
                <w:bCs/>
              </w:rPr>
              <w:t xml:space="preserve">. </w:t>
            </w:r>
            <w:r w:rsidR="00AB0098" w:rsidRPr="000A6A3D">
              <w:t>Hóa trị và số oxi hóa</w:t>
            </w:r>
          </w:p>
          <w:p w14:paraId="1672E327" w14:textId="77777777" w:rsidR="003A736C" w:rsidRPr="000A6A3D" w:rsidRDefault="003A736C" w:rsidP="000A6A3D"/>
          <w:p w14:paraId="5080FBF9" w14:textId="77777777" w:rsidR="003A736C" w:rsidRPr="000A6A3D" w:rsidRDefault="003A736C" w:rsidP="000A6A3D">
            <w:pPr>
              <w:rPr>
                <w:bCs/>
                <w:u w:val="single"/>
                <w:lang w:val="nb-NO"/>
              </w:rPr>
            </w:pPr>
          </w:p>
          <w:p w14:paraId="7F4F711F" w14:textId="77777777" w:rsidR="003A736C" w:rsidRPr="000A6A3D" w:rsidRDefault="003A736C" w:rsidP="000A6A3D">
            <w:pPr>
              <w:rPr>
                <w:bCs/>
                <w:u w:val="single"/>
                <w:lang w:val="nb-NO"/>
              </w:rPr>
            </w:pPr>
          </w:p>
          <w:p w14:paraId="25B3A128" w14:textId="77777777" w:rsidR="003A736C" w:rsidRPr="000A6A3D" w:rsidRDefault="003A736C"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2ECFA91" w14:textId="77777777" w:rsidR="003A736C" w:rsidRPr="000A6A3D" w:rsidRDefault="003A736C"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C1A4C5A" w14:textId="77777777" w:rsidR="003A736C" w:rsidRPr="000A6A3D" w:rsidRDefault="003A736C"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E1262AB" w14:textId="5A3546BA" w:rsidR="003A736C" w:rsidRPr="000A6A3D" w:rsidRDefault="008E71ED" w:rsidP="000A6A3D">
            <w:pPr>
              <w:jc w:val="center"/>
              <w:rPr>
                <w:lang w:val="pt-BR"/>
              </w:rPr>
            </w:pPr>
            <w:r>
              <w:rPr>
                <w:lang w:val="pt-BR"/>
              </w:rPr>
              <w:t>5</w:t>
            </w:r>
            <w:r w:rsidR="003A736C" w:rsidRPr="000A6A3D">
              <w:rPr>
                <w:lang w:val="pt-BR"/>
              </w:rPr>
              <w:t xml:space="preserve"> phút</w:t>
            </w:r>
          </w:p>
        </w:tc>
      </w:tr>
    </w:tbl>
    <w:p w14:paraId="3A40FDAC" w14:textId="77777777" w:rsidR="003A736C" w:rsidRPr="000A6A3D" w:rsidRDefault="003A736C" w:rsidP="000A6A3D">
      <w:pPr>
        <w:rPr>
          <w:lang w:val="pt-BR"/>
        </w:rPr>
      </w:pPr>
    </w:p>
    <w:tbl>
      <w:tblPr>
        <w:tblW w:w="10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121"/>
        <w:gridCol w:w="487"/>
        <w:gridCol w:w="6328"/>
        <w:gridCol w:w="540"/>
      </w:tblGrid>
      <w:tr w:rsidR="003A736C" w:rsidRPr="000A6A3D" w14:paraId="6D0E2857" w14:textId="77777777" w:rsidTr="00CB428C">
        <w:trPr>
          <w:gridAfter w:val="1"/>
          <w:wAfter w:w="540" w:type="dxa"/>
          <w:trHeight w:val="1337"/>
        </w:trPr>
        <w:tc>
          <w:tcPr>
            <w:tcW w:w="3262" w:type="dxa"/>
            <w:tcBorders>
              <w:top w:val="single" w:sz="4" w:space="0" w:color="auto"/>
              <w:left w:val="single" w:sz="4" w:space="0" w:color="auto"/>
              <w:bottom w:val="single" w:sz="4" w:space="0" w:color="auto"/>
              <w:right w:val="single" w:sz="4" w:space="0" w:color="auto"/>
            </w:tcBorders>
            <w:shd w:val="clear" w:color="auto" w:fill="auto"/>
          </w:tcPr>
          <w:p w14:paraId="6A506F79" w14:textId="77777777" w:rsidR="003A736C" w:rsidRPr="000A6A3D" w:rsidRDefault="003A736C" w:rsidP="000A6A3D">
            <w:pPr>
              <w:rPr>
                <w:u w:val="single"/>
                <w:lang w:val="pt-BR"/>
              </w:rPr>
            </w:pPr>
          </w:p>
          <w:p w14:paraId="2AD16A72" w14:textId="77777777" w:rsidR="003A736C" w:rsidRPr="000A6A3D" w:rsidRDefault="003A736C" w:rsidP="000A6A3D">
            <w:pPr>
              <w:rPr>
                <w:u w:val="single"/>
                <w:lang w:val="pt-BR"/>
              </w:rPr>
            </w:pPr>
          </w:p>
          <w:p w14:paraId="3EED6A0F" w14:textId="77777777" w:rsidR="003A736C" w:rsidRPr="000A6A3D" w:rsidRDefault="003A736C" w:rsidP="000A6A3D">
            <w:pPr>
              <w:rPr>
                <w:b/>
                <w:u w:val="single"/>
                <w:lang w:val="pt-BR"/>
              </w:rPr>
            </w:pPr>
            <w:r w:rsidRPr="000A6A3D">
              <w:rPr>
                <w:b/>
                <w:u w:val="single"/>
                <w:lang w:val="pt-BR"/>
              </w:rPr>
              <w:t xml:space="preserve">Nguồn tài liệu tham khảo </w:t>
            </w:r>
          </w:p>
        </w:tc>
        <w:tc>
          <w:tcPr>
            <w:tcW w:w="6936" w:type="dxa"/>
            <w:gridSpan w:val="3"/>
            <w:tcBorders>
              <w:top w:val="single" w:sz="4" w:space="0" w:color="auto"/>
              <w:left w:val="single" w:sz="4" w:space="0" w:color="auto"/>
              <w:bottom w:val="single" w:sz="4" w:space="0" w:color="auto"/>
              <w:right w:val="single" w:sz="4" w:space="0" w:color="auto"/>
            </w:tcBorders>
            <w:shd w:val="clear" w:color="auto" w:fill="auto"/>
          </w:tcPr>
          <w:p w14:paraId="350AA8B4" w14:textId="77777777" w:rsidR="003A736C" w:rsidRPr="000A6A3D" w:rsidRDefault="003A736C" w:rsidP="000A6A3D">
            <w:pPr>
              <w:jc w:val="both"/>
            </w:pPr>
            <w:r w:rsidRPr="000A6A3D">
              <w:t xml:space="preserve">1. </w:t>
            </w:r>
            <w:r w:rsidRPr="000A6A3D">
              <w:rPr>
                <w:i/>
                <w:iCs/>
              </w:rPr>
              <w:t xml:space="preserve">Giáo trình hóa học 1, </w:t>
            </w:r>
            <w:r w:rsidRPr="000A6A3D">
              <w:t>Trường CĐ lý tự trọng Tp. HCM, năm 2018.</w:t>
            </w:r>
          </w:p>
          <w:p w14:paraId="74F6C067" w14:textId="77777777" w:rsidR="003A736C" w:rsidRPr="000A6A3D" w:rsidRDefault="003A736C"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39402668" w14:textId="77777777" w:rsidR="003A736C" w:rsidRPr="000A6A3D" w:rsidRDefault="003A736C"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3A736C" w:rsidRPr="000A6A3D" w14:paraId="75065624" w14:textId="77777777" w:rsidTr="00CB42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40" w:type="dxa"/>
          <w:trHeight w:val="68"/>
        </w:trPr>
        <w:tc>
          <w:tcPr>
            <w:tcW w:w="3383" w:type="dxa"/>
            <w:gridSpan w:val="2"/>
            <w:shd w:val="clear" w:color="auto" w:fill="auto"/>
          </w:tcPr>
          <w:p w14:paraId="532E7329" w14:textId="77777777" w:rsidR="003A736C" w:rsidRPr="000A6A3D" w:rsidRDefault="003A736C" w:rsidP="000A6A3D">
            <w:pPr>
              <w:rPr>
                <w:lang w:val="pt-BR"/>
              </w:rPr>
            </w:pPr>
          </w:p>
          <w:p w14:paraId="61D8AD1C" w14:textId="77777777" w:rsidR="00A963E0" w:rsidRPr="000A6A3D" w:rsidRDefault="00A963E0" w:rsidP="00A963E0">
            <w:pPr>
              <w:jc w:val="center"/>
              <w:rPr>
                <w:b/>
                <w:bCs/>
                <w:lang w:val="pt-BR"/>
              </w:rPr>
            </w:pPr>
            <w:r w:rsidRPr="000A6A3D">
              <w:rPr>
                <w:b/>
                <w:bCs/>
                <w:lang w:val="pt-BR"/>
              </w:rPr>
              <w:t xml:space="preserve">Trưởng </w:t>
            </w:r>
            <w:r>
              <w:rPr>
                <w:b/>
                <w:bCs/>
                <w:lang w:val="pt-BR"/>
              </w:rPr>
              <w:t xml:space="preserve">bộ </w:t>
            </w:r>
            <w:r w:rsidRPr="000A6A3D">
              <w:rPr>
                <w:b/>
                <w:bCs/>
                <w:lang w:val="pt-BR"/>
              </w:rPr>
              <w:t>môn</w:t>
            </w:r>
          </w:p>
          <w:p w14:paraId="3F042C2E" w14:textId="6C6EDE42" w:rsidR="003A736C" w:rsidRPr="00C62BCF" w:rsidRDefault="003A736C" w:rsidP="00C62BCF">
            <w:pPr>
              <w:jc w:val="center"/>
              <w:rPr>
                <w:b/>
                <w:bCs/>
                <w:lang w:val="pt-BR"/>
              </w:rPr>
            </w:pPr>
            <w:r w:rsidRPr="000A6A3D">
              <w:rPr>
                <w:b/>
                <w:bCs/>
                <w:lang w:val="vi-VN"/>
              </w:rPr>
              <w:t xml:space="preserve">  </w:t>
            </w:r>
            <w:r w:rsidR="008961A6">
              <w:rPr>
                <w:b/>
                <w:bCs/>
                <w:sz w:val="26"/>
                <w:szCs w:val="26"/>
              </w:rPr>
              <w:t>Phạm Thị Thu Nga</w:t>
            </w:r>
          </w:p>
        </w:tc>
        <w:tc>
          <w:tcPr>
            <w:tcW w:w="6815" w:type="dxa"/>
            <w:gridSpan w:val="2"/>
            <w:shd w:val="clear" w:color="auto" w:fill="auto"/>
          </w:tcPr>
          <w:p w14:paraId="1E1FBFA6" w14:textId="77777777" w:rsidR="003A736C" w:rsidRPr="000A6A3D" w:rsidRDefault="003A736C" w:rsidP="000A6A3D">
            <w:pPr>
              <w:rPr>
                <w:lang w:val="pt-BR"/>
              </w:rPr>
            </w:pPr>
          </w:p>
          <w:p w14:paraId="5ACF752A" w14:textId="77777777" w:rsidR="005A252A" w:rsidRDefault="005A252A" w:rsidP="000A6A3D">
            <w:pPr>
              <w:jc w:val="center"/>
              <w:rPr>
                <w:i/>
                <w:lang w:val="pt-BR"/>
              </w:rPr>
            </w:pPr>
            <w:r>
              <w:rPr>
                <w:i/>
                <w:lang w:val="pt-BR"/>
              </w:rPr>
              <w:t xml:space="preserve">Tp. Hồ Chí Minh, ngày 18 tháng 10  năm 2021 </w:t>
            </w:r>
          </w:p>
          <w:p w14:paraId="637F6060" w14:textId="76594C42" w:rsidR="003A736C" w:rsidRDefault="003A736C" w:rsidP="000A6A3D">
            <w:pPr>
              <w:jc w:val="center"/>
              <w:rPr>
                <w:b/>
                <w:lang w:val="pt-BR"/>
              </w:rPr>
            </w:pPr>
            <w:r w:rsidRPr="000A6A3D">
              <w:rPr>
                <w:b/>
                <w:lang w:val="pt-BR"/>
              </w:rPr>
              <w:t>Giảng viên</w:t>
            </w:r>
          </w:p>
          <w:p w14:paraId="245F3F26" w14:textId="28A13059" w:rsidR="001136C5" w:rsidRPr="000A6A3D" w:rsidRDefault="001136C5" w:rsidP="000A6A3D">
            <w:pPr>
              <w:jc w:val="center"/>
              <w:rPr>
                <w:lang w:val="pt-BR"/>
              </w:rPr>
            </w:pPr>
            <w:r>
              <w:t>Trịnh Khắc Vũ</w:t>
            </w:r>
          </w:p>
        </w:tc>
      </w:tr>
      <w:tr w:rsidR="00D919C3" w:rsidRPr="000A6A3D" w14:paraId="547D0E29" w14:textId="77777777" w:rsidTr="00CB42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40" w:type="dxa"/>
          <w:trHeight w:val="68"/>
        </w:trPr>
        <w:tc>
          <w:tcPr>
            <w:tcW w:w="3383" w:type="dxa"/>
            <w:gridSpan w:val="2"/>
            <w:shd w:val="clear" w:color="auto" w:fill="auto"/>
          </w:tcPr>
          <w:p w14:paraId="5BAEE92E" w14:textId="77777777" w:rsidR="00D919C3" w:rsidRPr="000A6A3D" w:rsidRDefault="00D919C3" w:rsidP="000A6A3D">
            <w:pPr>
              <w:rPr>
                <w:lang w:val="pt-BR"/>
              </w:rPr>
            </w:pPr>
          </w:p>
        </w:tc>
        <w:tc>
          <w:tcPr>
            <w:tcW w:w="6815" w:type="dxa"/>
            <w:gridSpan w:val="2"/>
            <w:shd w:val="clear" w:color="auto" w:fill="auto"/>
          </w:tcPr>
          <w:p w14:paraId="60346113" w14:textId="77777777" w:rsidR="00D919C3" w:rsidRPr="000A6A3D" w:rsidRDefault="00D919C3" w:rsidP="000A6A3D">
            <w:pPr>
              <w:rPr>
                <w:lang w:val="pt-BR"/>
              </w:rPr>
            </w:pPr>
          </w:p>
        </w:tc>
      </w:tr>
      <w:tr w:rsidR="008E2106" w:rsidRPr="000A6A3D" w14:paraId="5770DDDD" w14:textId="77777777" w:rsidTr="00CB42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70" w:type="dxa"/>
            <w:gridSpan w:val="3"/>
            <w:shd w:val="clear" w:color="auto" w:fill="auto"/>
          </w:tcPr>
          <w:p w14:paraId="72A2BB86" w14:textId="3C924E9B" w:rsidR="008E2106" w:rsidRPr="000A6A3D" w:rsidRDefault="008E2106" w:rsidP="000A6A3D">
            <w:pPr>
              <w:rPr>
                <w:lang w:val="pt-BR"/>
              </w:rPr>
            </w:pPr>
            <w:r w:rsidRPr="000A6A3D">
              <w:br w:type="page"/>
            </w:r>
            <w:r w:rsidRPr="000A6A3D">
              <w:rPr>
                <w:lang w:val="pt-BR"/>
              </w:rPr>
              <w:t xml:space="preserve">Giáo án số:  </w:t>
            </w:r>
            <w:r w:rsidR="00CB428C">
              <w:rPr>
                <w:lang w:val="pt-BR"/>
              </w:rPr>
              <w:t>7</w:t>
            </w:r>
          </w:p>
        </w:tc>
        <w:tc>
          <w:tcPr>
            <w:tcW w:w="6868" w:type="dxa"/>
            <w:gridSpan w:val="2"/>
            <w:shd w:val="clear" w:color="auto" w:fill="auto"/>
          </w:tcPr>
          <w:p w14:paraId="6801005C" w14:textId="005955DE" w:rsidR="008E2106" w:rsidRPr="000A6A3D" w:rsidRDefault="008E2106" w:rsidP="000A6A3D">
            <w:r w:rsidRPr="000A6A3D">
              <w:t xml:space="preserve">Thời gian thực hiện: </w:t>
            </w:r>
            <w:r w:rsidR="00CB428C">
              <w:t>2</w:t>
            </w:r>
            <w:r w:rsidRPr="000A6A3D">
              <w:t xml:space="preserve"> tiết</w:t>
            </w:r>
          </w:p>
          <w:p w14:paraId="0977ACDB" w14:textId="17E8767A" w:rsidR="008E2106" w:rsidRPr="000A6A3D" w:rsidRDefault="008E2106" w:rsidP="000A6A3D">
            <w:pPr>
              <w:tabs>
                <w:tab w:val="right" w:leader="dot" w:pos="3331"/>
              </w:tabs>
            </w:pPr>
            <w:r w:rsidRPr="000A6A3D">
              <w:t xml:space="preserve">Tên chương: </w:t>
            </w:r>
            <w:r w:rsidRPr="000A6A3D">
              <w:rPr>
                <w:b/>
                <w:bCs/>
              </w:rPr>
              <w:t xml:space="preserve">CHƯƠNG </w:t>
            </w:r>
            <w:r w:rsidR="00CB428C">
              <w:rPr>
                <w:b/>
                <w:bCs/>
              </w:rPr>
              <w:t>2</w:t>
            </w:r>
            <w:r w:rsidRPr="000A6A3D">
              <w:rPr>
                <w:b/>
                <w:bCs/>
              </w:rPr>
              <w:t xml:space="preserve">:  </w:t>
            </w:r>
            <w:r w:rsidRPr="000A6A3D">
              <w:rPr>
                <w:b/>
              </w:rPr>
              <w:t>LIÊN KẾT HÓA HỌC</w:t>
            </w:r>
          </w:p>
          <w:p w14:paraId="4F2F0275" w14:textId="0D3E6BCE" w:rsidR="008E2106" w:rsidRPr="000A6A3D" w:rsidRDefault="001E36D0" w:rsidP="000A6A3D">
            <w:r w:rsidRPr="000A6A3D">
              <w:t xml:space="preserve">Thực hiện ngày    </w:t>
            </w:r>
            <w:r>
              <w:t xml:space="preserve">   </w:t>
            </w:r>
            <w:r w:rsidRPr="000A6A3D">
              <w:t xml:space="preserve"> </w:t>
            </w:r>
            <w:r>
              <w:t xml:space="preserve"> </w:t>
            </w:r>
            <w:r w:rsidR="005A252A">
              <w:t>01</w:t>
            </w:r>
            <w:r>
              <w:t xml:space="preserve">       </w:t>
            </w:r>
            <w:r w:rsidRPr="000A6A3D">
              <w:t xml:space="preserve">tháng     </w:t>
            </w:r>
            <w:r>
              <w:t xml:space="preserve"> </w:t>
            </w:r>
            <w:r w:rsidR="005A252A">
              <w:t>11</w:t>
            </w:r>
            <w:r>
              <w:t xml:space="preserve">         </w:t>
            </w:r>
            <w:r w:rsidRPr="000A6A3D">
              <w:t>năm 20</w:t>
            </w:r>
            <w:r w:rsidR="005A252A">
              <w:t>21</w:t>
            </w:r>
            <w:r w:rsidR="008E2106" w:rsidRPr="000A6A3D">
              <w:t xml:space="preserve"> </w:t>
            </w:r>
          </w:p>
          <w:p w14:paraId="597E257C" w14:textId="77777777" w:rsidR="008E2106" w:rsidRPr="000A6A3D" w:rsidRDefault="008E2106" w:rsidP="000A6A3D"/>
        </w:tc>
      </w:tr>
    </w:tbl>
    <w:p w14:paraId="1FFC3CA1" w14:textId="0C32DEDA" w:rsidR="008E2106" w:rsidRPr="000A6A3D" w:rsidRDefault="008E2106" w:rsidP="000A6A3D">
      <w:pPr>
        <w:rPr>
          <w:lang w:val="it-IT"/>
        </w:rPr>
      </w:pPr>
      <w:r w:rsidRPr="000A6A3D">
        <w:rPr>
          <w:lang w:val="it-IT"/>
        </w:rPr>
        <w:t xml:space="preserve">Tên bài: </w:t>
      </w:r>
      <w:r w:rsidRPr="000A6A3D">
        <w:rPr>
          <w:lang w:val="it-IT"/>
        </w:rPr>
        <w:tab/>
      </w:r>
      <w:r w:rsidRPr="000A6A3D">
        <w:rPr>
          <w:lang w:val="it-IT"/>
        </w:rPr>
        <w:tab/>
      </w:r>
      <w:r w:rsidR="00FB419A">
        <w:rPr>
          <w:lang w:val="it-IT"/>
        </w:rPr>
        <w:tab/>
      </w:r>
      <w:r w:rsidR="00FB419A">
        <w:rPr>
          <w:lang w:val="it-IT"/>
        </w:rPr>
        <w:tab/>
      </w:r>
      <w:r w:rsidRPr="000A6A3D">
        <w:rPr>
          <w:b/>
          <w:i/>
        </w:rPr>
        <w:t xml:space="preserve">Bài </w:t>
      </w:r>
      <w:r w:rsidR="00CB428C">
        <w:rPr>
          <w:b/>
          <w:i/>
        </w:rPr>
        <w:t>7</w:t>
      </w:r>
      <w:r w:rsidRPr="000A6A3D">
        <w:rPr>
          <w:b/>
          <w:i/>
        </w:rPr>
        <w:t xml:space="preserve">: </w:t>
      </w:r>
      <w:r w:rsidRPr="000A6A3D">
        <w:rPr>
          <w:b/>
        </w:rPr>
        <w:t xml:space="preserve">Ôn tập chương </w:t>
      </w:r>
    </w:p>
    <w:p w14:paraId="2AAEC20F" w14:textId="77777777" w:rsidR="008E2106" w:rsidRPr="000A6A3D" w:rsidRDefault="008E2106" w:rsidP="000A6A3D">
      <w:pPr>
        <w:rPr>
          <w:b/>
          <w:u w:val="single"/>
          <w:lang w:val="it-IT"/>
        </w:rPr>
      </w:pPr>
      <w:r w:rsidRPr="000A6A3D">
        <w:rPr>
          <w:b/>
          <w:u w:val="single"/>
          <w:lang w:val="it-IT"/>
        </w:rPr>
        <w:t xml:space="preserve">Mục tiêu của bài: </w:t>
      </w:r>
    </w:p>
    <w:p w14:paraId="0D577D90" w14:textId="77777777" w:rsidR="008E2106" w:rsidRPr="000A6A3D" w:rsidRDefault="008E2106" w:rsidP="000A6A3D">
      <w:pPr>
        <w:rPr>
          <w:b/>
          <w:lang w:val="it-IT"/>
        </w:rPr>
      </w:pPr>
      <w:r w:rsidRPr="000A6A3D">
        <w:rPr>
          <w:lang w:val="it-IT"/>
        </w:rPr>
        <w:t xml:space="preserve">Sau khi học xong bài này người học có khả năng: </w:t>
      </w:r>
    </w:p>
    <w:p w14:paraId="7078B50E" w14:textId="77777777" w:rsidR="008E2106" w:rsidRPr="000A6A3D" w:rsidRDefault="008E2106" w:rsidP="000A6A3D">
      <w:pPr>
        <w:rPr>
          <w:b/>
        </w:rPr>
      </w:pPr>
      <w:r w:rsidRPr="000A6A3D">
        <w:rPr>
          <w:b/>
        </w:rPr>
        <w:t>1. Kiến thức:</w:t>
      </w:r>
    </w:p>
    <w:p w14:paraId="16CB92F4" w14:textId="1AD1698B" w:rsidR="008E2106" w:rsidRPr="000A6A3D" w:rsidRDefault="008E2106" w:rsidP="000A6A3D">
      <w:pPr>
        <w:rPr>
          <w:lang w:val="it-IT"/>
        </w:rPr>
      </w:pPr>
      <w:r w:rsidRPr="000A6A3D">
        <w:rPr>
          <w:color w:val="000000"/>
        </w:rPr>
        <w:t xml:space="preserve">Sinh viên </w:t>
      </w:r>
      <w:r w:rsidRPr="000A6A3D">
        <w:rPr>
          <w:lang w:val="it-IT"/>
        </w:rPr>
        <w:t>hiểu và phân biệt được liên kết ion và liên kết cộng hóa trị, hiểu sự hình thành một số loại phân tử.</w:t>
      </w:r>
    </w:p>
    <w:p w14:paraId="25801152" w14:textId="4CB87D5E" w:rsidR="008E2106" w:rsidRPr="000A6A3D" w:rsidRDefault="008E2106" w:rsidP="000A6A3D">
      <w:r w:rsidRPr="000A6A3D">
        <w:rPr>
          <w:b/>
          <w:bCs/>
        </w:rPr>
        <w:t xml:space="preserve">2. </w:t>
      </w:r>
      <w:r w:rsidR="004D3139" w:rsidRPr="000A6A3D">
        <w:rPr>
          <w:b/>
          <w:bCs/>
        </w:rPr>
        <w:t>Kỹ năng</w:t>
      </w:r>
      <w:r w:rsidRPr="000A6A3D">
        <w:rPr>
          <w:b/>
          <w:bCs/>
        </w:rPr>
        <w:t xml:space="preserve">: </w:t>
      </w:r>
    </w:p>
    <w:p w14:paraId="1E931889" w14:textId="4B31D25F" w:rsidR="008E2106" w:rsidRPr="000A6A3D" w:rsidRDefault="008E2106" w:rsidP="000A6A3D">
      <w:pPr>
        <w:keepNext/>
        <w:tabs>
          <w:tab w:val="left" w:leader="dot" w:pos="9498"/>
        </w:tabs>
        <w:jc w:val="both"/>
        <w:outlineLvl w:val="3"/>
        <w:rPr>
          <w:b/>
          <w:lang w:val="de-DE"/>
        </w:rPr>
      </w:pPr>
      <w:r w:rsidRPr="000A6A3D">
        <w:rPr>
          <w:color w:val="000000"/>
        </w:rPr>
        <w:t xml:space="preserve">Sinh viên tính </w:t>
      </w:r>
      <w:r w:rsidRPr="000A6A3D">
        <w:t xml:space="preserve">được </w:t>
      </w:r>
      <w:r w:rsidRPr="000A6A3D">
        <w:rPr>
          <w:lang w:val="de-DE"/>
        </w:rPr>
        <w:t xml:space="preserve">hóa trị, số oxi hóa và dự đoán được loại liên kết hóa học một cách tương đối. </w:t>
      </w:r>
    </w:p>
    <w:p w14:paraId="58544789" w14:textId="77777777" w:rsidR="008E2106" w:rsidRPr="000A6A3D" w:rsidRDefault="008E2106" w:rsidP="000A6A3D">
      <w:pPr>
        <w:rPr>
          <w:lang w:val="vi-VN"/>
        </w:rPr>
      </w:pPr>
      <w:r w:rsidRPr="000A6A3D">
        <w:rPr>
          <w:b/>
          <w:bCs/>
        </w:rPr>
        <w:t>3. Thái độ:</w:t>
      </w:r>
    </w:p>
    <w:p w14:paraId="34492DE2" w14:textId="41C08A5A" w:rsidR="008E2106" w:rsidRPr="000A6A3D" w:rsidRDefault="008E2106" w:rsidP="000A6A3D">
      <w:pPr>
        <w:pStyle w:val="NormalWeb"/>
        <w:shd w:val="clear" w:color="auto" w:fill="FFFFFF"/>
        <w:spacing w:before="0" w:beforeAutospacing="0" w:after="0" w:afterAutospacing="0"/>
        <w:textAlignment w:val="baseline"/>
        <w:rPr>
          <w:color w:val="000000"/>
        </w:rPr>
      </w:pPr>
      <w:r w:rsidRPr="000A6A3D">
        <w:rPr>
          <w:color w:val="000000"/>
        </w:rPr>
        <w:t>Sinh viên có</w:t>
      </w:r>
      <w:r w:rsidRPr="000A6A3D">
        <w:rPr>
          <w:color w:val="000000"/>
          <w:lang w:val="vi-VN"/>
        </w:rPr>
        <w:t xml:space="preserve"> </w:t>
      </w:r>
      <w:r w:rsidRPr="000A6A3D">
        <w:rPr>
          <w:bCs/>
        </w:rPr>
        <w:t>lòng say mê học tập, biết vận dụng những kiến thức được học vào cuộc sống</w:t>
      </w:r>
      <w:r w:rsidRPr="000A6A3D">
        <w:rPr>
          <w:bCs/>
          <w:lang w:val="vi-VN"/>
        </w:rPr>
        <w:t>, có</w:t>
      </w:r>
      <w:r w:rsidRPr="000A6A3D">
        <w:rPr>
          <w:bCs/>
        </w:rPr>
        <w:t xml:space="preserve"> </w:t>
      </w:r>
      <w:r w:rsidRPr="000A6A3D">
        <w:rPr>
          <w:color w:val="000000"/>
        </w:rPr>
        <w:t>tư duy khoa học, logic trước các sự vật hiện tượng trong tự nhiên</w:t>
      </w:r>
      <w:r w:rsidRPr="000A6A3D">
        <w:rPr>
          <w:color w:val="000000"/>
          <w:lang w:val="vi-VN"/>
        </w:rPr>
        <w:t>,</w:t>
      </w:r>
      <w:r w:rsidRPr="000A6A3D">
        <w:rPr>
          <w:bCs/>
        </w:rPr>
        <w:t xml:space="preserve"> có ý thức bảo vệ môi trường và tài</w:t>
      </w:r>
      <w:r w:rsidRPr="000A6A3D">
        <w:rPr>
          <w:color w:val="000000"/>
        </w:rPr>
        <w:t xml:space="preserve"> </w:t>
      </w:r>
      <w:r w:rsidRPr="000A6A3D">
        <w:rPr>
          <w:bCs/>
        </w:rPr>
        <w:t xml:space="preserve">nguyên, sử dụng </w:t>
      </w:r>
      <w:r w:rsidR="00113F9F">
        <w:rPr>
          <w:bCs/>
        </w:rPr>
        <w:t>hợp lý</w:t>
      </w:r>
      <w:r w:rsidRPr="000A6A3D">
        <w:rPr>
          <w:bCs/>
        </w:rPr>
        <w:t xml:space="preserve"> tài nguyên.</w:t>
      </w:r>
    </w:p>
    <w:p w14:paraId="76720C24" w14:textId="77777777" w:rsidR="008E2106" w:rsidRPr="000A6A3D" w:rsidRDefault="008E2106" w:rsidP="000A6A3D">
      <w:pPr>
        <w:rPr>
          <w:b/>
          <w:lang w:val="it-IT"/>
        </w:rPr>
      </w:pPr>
      <w:r w:rsidRPr="000A6A3D">
        <w:rPr>
          <w:b/>
          <w:lang w:val="it-IT"/>
        </w:rPr>
        <w:t>Đồ dùng và phương tiện dạy học:</w:t>
      </w:r>
    </w:p>
    <w:p w14:paraId="1048C781" w14:textId="77777777" w:rsidR="008E2106" w:rsidRPr="000A6A3D" w:rsidRDefault="008E2106" w:rsidP="000A6A3D">
      <w:pPr>
        <w:rPr>
          <w:lang w:val="it-IT"/>
        </w:rPr>
      </w:pPr>
      <w:r w:rsidRPr="000A6A3D">
        <w:rPr>
          <w:lang w:val="it-IT"/>
        </w:rPr>
        <w:t>Máy chiếu, màn ảnh, máy tính, bảng, phấn.</w:t>
      </w:r>
    </w:p>
    <w:p w14:paraId="531A4E3E" w14:textId="77777777" w:rsidR="008E2106" w:rsidRPr="000A6A3D" w:rsidRDefault="008E2106" w:rsidP="000A6A3D">
      <w:pPr>
        <w:rPr>
          <w:lang w:val="it-IT"/>
        </w:rPr>
      </w:pPr>
      <w:r w:rsidRPr="000A6A3D">
        <w:rPr>
          <w:b/>
          <w:lang w:val="it-IT"/>
        </w:rPr>
        <w:t xml:space="preserve">I. Ổn định lớp học:                                                 </w:t>
      </w:r>
      <w:r w:rsidRPr="000A6A3D">
        <w:rPr>
          <w:lang w:val="it-IT"/>
        </w:rPr>
        <w:t>Thời gian:  05 phút.</w:t>
      </w:r>
    </w:p>
    <w:p w14:paraId="33388B13" w14:textId="77777777" w:rsidR="008E2106" w:rsidRPr="000A6A3D" w:rsidRDefault="008E2106" w:rsidP="000A6A3D">
      <w:pPr>
        <w:rPr>
          <w:lang w:val="it-IT"/>
        </w:rPr>
      </w:pPr>
      <w:r w:rsidRPr="000A6A3D">
        <w:rPr>
          <w:lang w:val="it-IT"/>
        </w:rPr>
        <w:t>Số học sinh vắng:…………Tên:……………………………………………………..................................</w:t>
      </w:r>
    </w:p>
    <w:p w14:paraId="1B3C169F" w14:textId="77777777" w:rsidR="008E2106" w:rsidRPr="000A6A3D" w:rsidRDefault="008E2106" w:rsidP="000A6A3D">
      <w:pPr>
        <w:rPr>
          <w:lang w:val="it-IT"/>
        </w:rPr>
      </w:pPr>
      <w:r w:rsidRPr="000A6A3D">
        <w:rPr>
          <w:lang w:val="it-IT"/>
        </w:rPr>
        <w:t>......................................................................................................................................................................</w:t>
      </w:r>
    </w:p>
    <w:p w14:paraId="43BB59AB" w14:textId="77777777" w:rsidR="00660F14" w:rsidRPr="000A6A3D" w:rsidRDefault="00660F14" w:rsidP="000A6A3D">
      <w:pPr>
        <w:rPr>
          <w:b/>
          <w:lang w:val="sv-SE"/>
        </w:rPr>
      </w:pPr>
      <w:r w:rsidRPr="000A6A3D">
        <w:rPr>
          <w:b/>
          <w:lang w:val="sv-SE"/>
        </w:rPr>
        <w:t>II. Thực hiện bài học:</w:t>
      </w:r>
    </w:p>
    <w:p w14:paraId="056BBE08" w14:textId="77777777" w:rsidR="00660F14" w:rsidRPr="000A6A3D" w:rsidRDefault="00660F14"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660F14" w:rsidRPr="000A6A3D" w14:paraId="451425E4" w14:textId="77777777" w:rsidTr="00114B7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65E245" w14:textId="77777777" w:rsidR="00660F14" w:rsidRPr="000A6A3D" w:rsidRDefault="00660F14" w:rsidP="000A6A3D">
            <w:pPr>
              <w:jc w:val="center"/>
              <w:rPr>
                <w:lang w:val="de-DE"/>
              </w:rPr>
            </w:pPr>
            <w:r w:rsidRPr="000A6A3D">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A62EBC" w14:textId="77777777" w:rsidR="00660F14" w:rsidRPr="000A6A3D" w:rsidRDefault="00660F14" w:rsidP="000A6A3D">
            <w:pPr>
              <w:jc w:val="center"/>
              <w:rPr>
                <w:lang w:val="de-DE"/>
              </w:rPr>
            </w:pPr>
            <w:r w:rsidRPr="000A6A3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A894" w14:textId="77777777" w:rsidR="00660F14" w:rsidRPr="000A6A3D" w:rsidRDefault="00660F14" w:rsidP="000A6A3D">
            <w:pPr>
              <w:jc w:val="center"/>
              <w:rPr>
                <w:lang w:val="fr-FR"/>
              </w:rPr>
            </w:pPr>
            <w:r w:rsidRPr="000A6A3D">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5F1E23" w14:textId="77777777" w:rsidR="00660F14" w:rsidRPr="000A6A3D" w:rsidRDefault="00660F14" w:rsidP="000A6A3D">
            <w:pPr>
              <w:jc w:val="center"/>
              <w:rPr>
                <w:lang w:val="de-DE"/>
              </w:rPr>
            </w:pPr>
            <w:r w:rsidRPr="000A6A3D">
              <w:rPr>
                <w:lang w:val="de-DE"/>
              </w:rPr>
              <w:t>Thời gian</w:t>
            </w:r>
          </w:p>
        </w:tc>
      </w:tr>
      <w:tr w:rsidR="00660F14" w:rsidRPr="000A6A3D" w14:paraId="7AEE5533" w14:textId="77777777" w:rsidTr="00114B7C">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FE7B5D" w14:textId="77777777" w:rsidR="00660F14" w:rsidRPr="000A6A3D" w:rsidRDefault="00660F14"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CF68F7" w14:textId="77777777" w:rsidR="00660F14" w:rsidRPr="000A6A3D" w:rsidRDefault="00660F14"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08FA9ED4" w14:textId="77777777" w:rsidR="00660F14" w:rsidRPr="000A6A3D" w:rsidRDefault="00660F14" w:rsidP="000A6A3D">
            <w:pPr>
              <w:jc w:val="center"/>
              <w:rPr>
                <w:lang w:val="de-DE"/>
              </w:rPr>
            </w:pPr>
            <w:r w:rsidRPr="000A6A3D">
              <w:rPr>
                <w:lang w:val="de-DE"/>
              </w:rPr>
              <w:t xml:space="preserve">Hoạt động </w:t>
            </w:r>
            <w:r w:rsidRPr="000A6A3D">
              <w:rPr>
                <w:lang w:val="de-DE"/>
              </w:rPr>
              <w:br/>
              <w:t xml:space="preserve">của </w:t>
            </w:r>
            <w:r w:rsidRPr="000A6A3D">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11ABEF5A" w14:textId="77777777" w:rsidR="00660F14" w:rsidRPr="000A6A3D" w:rsidRDefault="00660F14" w:rsidP="000A6A3D">
            <w:pPr>
              <w:jc w:val="center"/>
              <w:rPr>
                <w:lang w:val="de-DE"/>
              </w:rPr>
            </w:pPr>
            <w:r w:rsidRPr="000A6A3D">
              <w:rPr>
                <w:lang w:val="de-DE"/>
              </w:rPr>
              <w:t xml:space="preserve">Hoạt động </w:t>
            </w:r>
            <w:r w:rsidRPr="000A6A3D">
              <w:rPr>
                <w:lang w:val="de-DE"/>
              </w:rPr>
              <w:br/>
              <w:t xml:space="preserve">của </w:t>
            </w:r>
            <w:r w:rsidRPr="000A6A3D">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0A1C5A" w14:textId="77777777" w:rsidR="00660F14" w:rsidRPr="000A6A3D" w:rsidRDefault="00660F14" w:rsidP="000A6A3D">
            <w:pPr>
              <w:jc w:val="center"/>
              <w:rPr>
                <w:lang w:val="de-DE"/>
              </w:rPr>
            </w:pPr>
          </w:p>
        </w:tc>
      </w:tr>
      <w:tr w:rsidR="00660F14" w:rsidRPr="000A6A3D" w14:paraId="26F3634A"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244781AF" w14:textId="77777777" w:rsidR="00660F14" w:rsidRPr="000A6A3D" w:rsidRDefault="00660F14" w:rsidP="000A6A3D">
            <w:pPr>
              <w:jc w:val="center"/>
              <w:rPr>
                <w:b/>
                <w:bCs/>
                <w:lang w:val="de-DE"/>
              </w:rPr>
            </w:pPr>
            <w:r w:rsidRPr="000A6A3D">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646EFA9" w14:textId="77777777" w:rsidR="00660F14" w:rsidRPr="000A6A3D" w:rsidRDefault="00660F14" w:rsidP="000A6A3D">
            <w:pPr>
              <w:rPr>
                <w:lang w:val="de-DE"/>
              </w:rPr>
            </w:pPr>
            <w:r w:rsidRPr="000A6A3D">
              <w:rPr>
                <w:b/>
                <w:bCs/>
                <w:u w:val="single"/>
                <w:lang w:val="de-DE"/>
              </w:rPr>
              <w:t>Dẫn nhập</w:t>
            </w:r>
          </w:p>
          <w:p w14:paraId="4A652579" w14:textId="7F87444A" w:rsidR="00660F14" w:rsidRPr="000A6A3D" w:rsidRDefault="00660F14" w:rsidP="000A6A3D">
            <w:pPr>
              <w:tabs>
                <w:tab w:val="left" w:leader="dot" w:pos="9540"/>
              </w:tabs>
              <w:jc w:val="both"/>
              <w:rPr>
                <w:b/>
                <w:lang w:val="de-DE"/>
              </w:rPr>
            </w:pPr>
            <w:r w:rsidRPr="000A6A3D">
              <w:rPr>
                <w:iCs/>
                <w:lang w:val="de-DE"/>
              </w:rPr>
              <w:t xml:space="preserve">- </w:t>
            </w:r>
            <w:r w:rsidRPr="000A6A3D">
              <w:rPr>
                <w:bCs/>
                <w:lang w:val="de-DE"/>
              </w:rPr>
              <w:t xml:space="preserve">Để </w:t>
            </w:r>
            <w:r w:rsidRPr="000A6A3D">
              <w:rPr>
                <w:lang w:val="fr-FR"/>
              </w:rPr>
              <w:t xml:space="preserve">củng cố các kiến thức đã học và </w:t>
            </w:r>
            <w:r w:rsidRPr="000A6A3D">
              <w:rPr>
                <w:bCs/>
                <w:lang w:val="de-DE"/>
              </w:rPr>
              <w:t xml:space="preserve">giúp </w:t>
            </w:r>
            <w:r w:rsidRPr="000A6A3D">
              <w:t xml:space="preserve">giải các bài tập Chương </w:t>
            </w:r>
            <w:r w:rsidR="00336DC7" w:rsidRPr="000A6A3D">
              <w:t>3</w:t>
            </w:r>
            <w:r w:rsidRPr="000A6A3D">
              <w:t xml:space="preserve"> </w:t>
            </w:r>
            <w:r w:rsidRPr="000A6A3D">
              <w:rPr>
                <w:iCs/>
                <w:lang w:val="de-DE"/>
              </w:rPr>
              <w:t xml:space="preserve">về: </w:t>
            </w:r>
            <w:r w:rsidR="00336DC7" w:rsidRPr="000A6A3D">
              <w:rPr>
                <w:lang w:val="it-IT"/>
              </w:rPr>
              <w:t xml:space="preserve">liên kết ion, liên kết cộng hóa trị, </w:t>
            </w:r>
            <w:r w:rsidR="00336DC7" w:rsidRPr="000A6A3D">
              <w:rPr>
                <w:lang w:val="de-DE"/>
              </w:rPr>
              <w:t>hóa trị, số oxi hóa và dự đoán được loại liên kết hóa học.</w:t>
            </w:r>
          </w:p>
          <w:p w14:paraId="255B6F32" w14:textId="77777777" w:rsidR="00660F14" w:rsidRPr="000A6A3D" w:rsidRDefault="00660F14" w:rsidP="000A6A3D">
            <w:pPr>
              <w:jc w:val="both"/>
              <w:rPr>
                <w:lang w:val="de-DE"/>
              </w:rPr>
            </w:pPr>
            <w:r w:rsidRPr="000A6A3D">
              <w:rPr>
                <w:iCs/>
                <w:lang w:val="de-DE"/>
              </w:rPr>
              <w:t>- Giới thiệu phương pháp giải bài tập.</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FC59BA5" w14:textId="77777777" w:rsidR="00660F14" w:rsidRPr="000A6A3D" w:rsidRDefault="00660F14" w:rsidP="000A6A3D">
            <w:pPr>
              <w:rPr>
                <w:lang w:val="de-DE"/>
              </w:rPr>
            </w:pPr>
          </w:p>
          <w:p w14:paraId="1AF0D18D" w14:textId="77777777" w:rsidR="00660F14" w:rsidRPr="000A6A3D" w:rsidRDefault="00660F14" w:rsidP="000A6A3D">
            <w:pPr>
              <w:rPr>
                <w:lang w:val="de-DE"/>
              </w:rPr>
            </w:pPr>
            <w:r w:rsidRPr="000A6A3D">
              <w:rPr>
                <w:lang w:val="de-DE"/>
              </w:rPr>
              <w:t>- Đặt câu hỏi kiểm tra bài cũ.</w:t>
            </w:r>
          </w:p>
          <w:p w14:paraId="23A3C213" w14:textId="77777777" w:rsidR="00660F14" w:rsidRPr="000A6A3D" w:rsidRDefault="00660F14" w:rsidP="000A6A3D">
            <w:pPr>
              <w:rPr>
                <w:lang w:val="de-DE"/>
              </w:rPr>
            </w:pPr>
            <w:r w:rsidRPr="000A6A3D">
              <w:rPr>
                <w:lang w:val="de-DE"/>
              </w:rPr>
              <w:t>- Nhận xét câu trả lời của học sinh.</w:t>
            </w:r>
          </w:p>
          <w:p w14:paraId="5C59210D" w14:textId="77777777" w:rsidR="00660F14" w:rsidRPr="000A6A3D" w:rsidRDefault="00660F14" w:rsidP="000A6A3D">
            <w:r w:rsidRPr="000A6A3D">
              <w:t xml:space="preserve">- GV </w:t>
            </w:r>
            <w:r w:rsidRPr="000A6A3D">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255DADE" w14:textId="77777777" w:rsidR="00660F14" w:rsidRPr="000A6A3D" w:rsidRDefault="00660F14" w:rsidP="000A6A3D">
            <w:pPr>
              <w:rPr>
                <w:lang w:val="de-DE"/>
              </w:rPr>
            </w:pPr>
          </w:p>
          <w:p w14:paraId="12BA6D1D" w14:textId="77777777" w:rsidR="00660F14" w:rsidRPr="000A6A3D" w:rsidRDefault="00660F14" w:rsidP="000A6A3D">
            <w:pPr>
              <w:rPr>
                <w:lang w:val="de-DE"/>
              </w:rPr>
            </w:pPr>
            <w:r w:rsidRPr="000A6A3D">
              <w:rPr>
                <w:lang w:val="de-DE"/>
              </w:rPr>
              <w:t xml:space="preserve">- </w:t>
            </w:r>
            <w:r w:rsidRPr="000A6A3D">
              <w:rPr>
                <w:lang w:val="nb-NO"/>
              </w:rPr>
              <w:t>HS theo dõi, ghi bài và t</w:t>
            </w:r>
            <w:r w:rsidRPr="000A6A3D">
              <w:rPr>
                <w:lang w:val="de-DE"/>
              </w:rPr>
              <w:t>rả lời các câu hỏi.</w:t>
            </w:r>
          </w:p>
          <w:p w14:paraId="14F8ABAF" w14:textId="77777777" w:rsidR="00660F14" w:rsidRPr="000A6A3D" w:rsidRDefault="00660F14" w:rsidP="000A6A3D">
            <w:pPr>
              <w:rPr>
                <w:lang w:val="nb-NO"/>
              </w:rPr>
            </w:pPr>
          </w:p>
          <w:p w14:paraId="22DF0A41" w14:textId="77777777" w:rsidR="00660F14" w:rsidRPr="000A6A3D" w:rsidRDefault="00660F14" w:rsidP="000A6A3D">
            <w:pPr>
              <w:rPr>
                <w:lang w:val="de-DE"/>
              </w:rPr>
            </w:pPr>
          </w:p>
          <w:p w14:paraId="6199237F" w14:textId="77777777" w:rsidR="00660F14" w:rsidRPr="000A6A3D" w:rsidRDefault="00660F14" w:rsidP="000A6A3D">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AF3AEB4" w14:textId="77777777" w:rsidR="00660F14" w:rsidRPr="000A6A3D" w:rsidRDefault="00660F14" w:rsidP="000A6A3D">
            <w:pPr>
              <w:rPr>
                <w:lang w:val="de-DE"/>
              </w:rPr>
            </w:pPr>
          </w:p>
          <w:p w14:paraId="01821AFE" w14:textId="77777777" w:rsidR="00660F14" w:rsidRPr="000A6A3D" w:rsidRDefault="00660F14" w:rsidP="000A6A3D">
            <w:pPr>
              <w:jc w:val="center"/>
              <w:rPr>
                <w:lang w:val="pt-BR"/>
              </w:rPr>
            </w:pPr>
            <w:r w:rsidRPr="000A6A3D">
              <w:rPr>
                <w:lang w:val="pt-BR"/>
              </w:rPr>
              <w:t>5</w:t>
            </w:r>
          </w:p>
          <w:p w14:paraId="77522F74" w14:textId="77777777" w:rsidR="00660F14" w:rsidRPr="000A6A3D" w:rsidRDefault="00660F14" w:rsidP="000A6A3D">
            <w:pPr>
              <w:jc w:val="center"/>
              <w:rPr>
                <w:lang w:val="de-DE"/>
              </w:rPr>
            </w:pPr>
            <w:r w:rsidRPr="000A6A3D">
              <w:rPr>
                <w:lang w:val="pt-BR"/>
              </w:rPr>
              <w:t>phút</w:t>
            </w:r>
            <w:r w:rsidRPr="000A6A3D">
              <w:rPr>
                <w:lang w:val="de-DE"/>
              </w:rPr>
              <w:t xml:space="preserve"> </w:t>
            </w:r>
          </w:p>
        </w:tc>
      </w:tr>
      <w:tr w:rsidR="00660F14" w:rsidRPr="000A6A3D" w14:paraId="5EE3C613" w14:textId="77777777" w:rsidTr="00114B7C">
        <w:trPr>
          <w:trHeight w:val="1323"/>
        </w:trPr>
        <w:tc>
          <w:tcPr>
            <w:tcW w:w="540" w:type="dxa"/>
            <w:tcBorders>
              <w:top w:val="single" w:sz="4" w:space="0" w:color="auto"/>
              <w:left w:val="single" w:sz="4" w:space="0" w:color="auto"/>
              <w:right w:val="single" w:sz="4" w:space="0" w:color="auto"/>
            </w:tcBorders>
            <w:shd w:val="clear" w:color="auto" w:fill="auto"/>
          </w:tcPr>
          <w:p w14:paraId="6234CD58" w14:textId="77777777" w:rsidR="00660F14" w:rsidRPr="000A6A3D" w:rsidRDefault="00660F14" w:rsidP="000A6A3D">
            <w:pPr>
              <w:jc w:val="center"/>
              <w:rPr>
                <w:b/>
                <w:bCs/>
                <w:lang w:val="de-DE"/>
              </w:rPr>
            </w:pPr>
            <w:r w:rsidRPr="000A6A3D">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EB6A367" w14:textId="77777777" w:rsidR="00660F14" w:rsidRPr="000A6A3D" w:rsidRDefault="00660F14" w:rsidP="00763C2D">
            <w:pPr>
              <w:rPr>
                <w:b/>
                <w:bCs/>
                <w:u w:val="single"/>
                <w:lang w:val="nb-NO"/>
              </w:rPr>
            </w:pPr>
            <w:r w:rsidRPr="000A6A3D">
              <w:rPr>
                <w:b/>
                <w:bCs/>
                <w:u w:val="single"/>
                <w:lang w:val="nb-NO"/>
              </w:rPr>
              <w:t>Giảng bài mới</w:t>
            </w:r>
          </w:p>
          <w:p w14:paraId="0B6BA598" w14:textId="42177CC9" w:rsidR="00CA478D" w:rsidRPr="000A6A3D" w:rsidRDefault="00CA478D" w:rsidP="00763C2D">
            <w:pPr>
              <w:keepNext/>
              <w:tabs>
                <w:tab w:val="left" w:leader="dot" w:pos="9498"/>
              </w:tabs>
              <w:jc w:val="both"/>
              <w:outlineLvl w:val="3"/>
              <w:rPr>
                <w:b/>
                <w:bCs/>
                <w:lang w:val="pt-BR"/>
              </w:rPr>
            </w:pPr>
            <w:r w:rsidRPr="000A6A3D">
              <w:rPr>
                <w:b/>
                <w:bCs/>
                <w:lang w:val="pt-BR"/>
              </w:rPr>
              <w:t>1. Hệ thống kiến thức Chương III</w:t>
            </w:r>
          </w:p>
          <w:p w14:paraId="3BBC7416" w14:textId="44022710" w:rsidR="00CA478D" w:rsidRPr="000A6A3D" w:rsidRDefault="00CA478D" w:rsidP="00763C2D">
            <w:pPr>
              <w:keepNext/>
              <w:tabs>
                <w:tab w:val="left" w:leader="dot" w:pos="9498"/>
              </w:tabs>
              <w:jc w:val="both"/>
              <w:outlineLvl w:val="3"/>
              <w:rPr>
                <w:b/>
                <w:bCs/>
                <w:lang w:val="pt-BR"/>
              </w:rPr>
            </w:pPr>
            <w:r w:rsidRPr="000A6A3D">
              <w:rPr>
                <w:b/>
                <w:bCs/>
                <w:lang w:val="pt-BR"/>
              </w:rPr>
              <w:t xml:space="preserve">1.1. So sánh liên kết ion và liên kết cộng hóa trị </w:t>
            </w:r>
          </w:p>
          <w:p w14:paraId="3B9FE7B6" w14:textId="531C1A8B" w:rsidR="00CA478D" w:rsidRPr="000A6A3D" w:rsidRDefault="00CA478D" w:rsidP="00763C2D">
            <w:pPr>
              <w:keepNext/>
              <w:tabs>
                <w:tab w:val="left" w:leader="dot" w:pos="9498"/>
              </w:tabs>
              <w:jc w:val="both"/>
              <w:outlineLvl w:val="3"/>
              <w:rPr>
                <w:b/>
                <w:bCs/>
                <w:lang w:val="pt-BR"/>
              </w:rPr>
            </w:pPr>
            <w:r w:rsidRPr="000A6A3D">
              <w:rPr>
                <w:b/>
                <w:bCs/>
              </w:rPr>
              <w:t xml:space="preserve">Liên kết ion: </w:t>
            </w:r>
            <w:r w:rsidRPr="000A6A3D">
              <w:t>Liên kết ion là liên kết được hình thành bởi lực hut tĩnh điện giữa các ion mang điện tích trái dấu. Bản chất liên kết là cho và nhận electron.</w:t>
            </w:r>
          </w:p>
          <w:p w14:paraId="39BCB688" w14:textId="77777777" w:rsidR="00D20D9E" w:rsidRPr="000A6A3D" w:rsidRDefault="00D20D9E" w:rsidP="00763C2D">
            <w:pPr>
              <w:pStyle w:val="NormalWeb"/>
              <w:spacing w:before="0" w:beforeAutospacing="0" w:after="0" w:afterAutospacing="0"/>
              <w:rPr>
                <w:b/>
                <w:bCs/>
              </w:rPr>
            </w:pPr>
          </w:p>
          <w:p w14:paraId="47BE4EDA" w14:textId="06530392" w:rsidR="00CA478D" w:rsidRPr="000A6A3D" w:rsidRDefault="00CA478D" w:rsidP="00763C2D">
            <w:pPr>
              <w:pStyle w:val="NormalWeb"/>
              <w:spacing w:before="0" w:beforeAutospacing="0" w:after="0" w:afterAutospacing="0"/>
            </w:pPr>
            <w:r w:rsidRPr="000A6A3D">
              <w:rPr>
                <w:b/>
                <w:bCs/>
              </w:rPr>
              <w:t xml:space="preserve">Liên kết cộng hóa trị có cực: </w:t>
            </w:r>
            <w:r w:rsidRPr="000A6A3D">
              <w:t>Là liên kết được tạo nên giữa hai nguyên tử bằng một hay nhiều cặp electron dùng chung. Bản chất liên kết là đôi electron dùng chung không lệch về phía nguyên tử nào</w:t>
            </w:r>
          </w:p>
          <w:p w14:paraId="53827971" w14:textId="77777777" w:rsidR="00D20D9E" w:rsidRPr="000A6A3D" w:rsidRDefault="00D20D9E" w:rsidP="00763C2D">
            <w:pPr>
              <w:pStyle w:val="NormalWeb"/>
              <w:spacing w:before="0" w:beforeAutospacing="0" w:after="0" w:afterAutospacing="0"/>
              <w:rPr>
                <w:b/>
                <w:bCs/>
              </w:rPr>
            </w:pPr>
          </w:p>
          <w:p w14:paraId="23A4B09D" w14:textId="17B3459E" w:rsidR="00CA478D" w:rsidRPr="000A6A3D" w:rsidRDefault="00CA478D" w:rsidP="00763C2D">
            <w:pPr>
              <w:pStyle w:val="NormalWeb"/>
              <w:spacing w:before="0" w:beforeAutospacing="0" w:after="0" w:afterAutospacing="0"/>
            </w:pPr>
            <w:r w:rsidRPr="000A6A3D">
              <w:rPr>
                <w:b/>
                <w:bCs/>
              </w:rPr>
              <w:t xml:space="preserve">Liên kết cộng hóa trị không cực: </w:t>
            </w:r>
            <w:r w:rsidRPr="000A6A3D">
              <w:t>Là liên kết được tạo nên giữa hai nguyên tử bằng một hay nhiều cặp electron dùng chung. Bản chất liên kết là Đôi electron dùng chung lệch về phía nguyên tử nào có độ âm điện lớn hơn.</w:t>
            </w:r>
          </w:p>
          <w:p w14:paraId="60966FFC" w14:textId="77777777" w:rsidR="00D20D9E" w:rsidRPr="000A6A3D" w:rsidRDefault="00D20D9E" w:rsidP="00763C2D">
            <w:pPr>
              <w:keepNext/>
              <w:tabs>
                <w:tab w:val="left" w:leader="dot" w:pos="9498"/>
              </w:tabs>
              <w:jc w:val="both"/>
              <w:outlineLvl w:val="3"/>
              <w:rPr>
                <w:b/>
                <w:bCs/>
              </w:rPr>
            </w:pPr>
          </w:p>
          <w:p w14:paraId="7CFD0E03" w14:textId="6B9C2724" w:rsidR="00D20D9E" w:rsidRPr="000A6A3D" w:rsidRDefault="00D20D9E" w:rsidP="00763C2D">
            <w:pPr>
              <w:keepNext/>
              <w:tabs>
                <w:tab w:val="left" w:leader="dot" w:pos="9498"/>
              </w:tabs>
              <w:jc w:val="both"/>
              <w:outlineLvl w:val="3"/>
              <w:rPr>
                <w:b/>
                <w:bCs/>
              </w:rPr>
            </w:pPr>
            <w:r w:rsidRPr="000A6A3D">
              <w:rPr>
                <w:b/>
                <w:bCs/>
              </w:rPr>
              <w:t>1.2. Dự đoán loại liên kết</w:t>
            </w:r>
          </w:p>
          <w:p w14:paraId="130F92E3" w14:textId="7E50805D" w:rsidR="00D20D9E" w:rsidRPr="000A6A3D" w:rsidRDefault="00D20D9E" w:rsidP="00763C2D">
            <w:pPr>
              <w:keepNext/>
              <w:tabs>
                <w:tab w:val="left" w:leader="dot" w:pos="9498"/>
              </w:tabs>
              <w:jc w:val="both"/>
              <w:outlineLvl w:val="3"/>
              <w:rPr>
                <w:bCs/>
              </w:rPr>
            </w:pPr>
            <w:r w:rsidRPr="000A6A3D">
              <w:rPr>
                <w:bCs/>
              </w:rPr>
              <w:t>Dựa vào hiệu độ âm điện để dự đoán về mặt lí thuyết loại liên kết</w:t>
            </w:r>
            <w:r w:rsidR="00641584" w:rsidRPr="000A6A3D">
              <w:rPr>
                <w:bCs/>
              </w:rPr>
              <w:t>:</w:t>
            </w:r>
          </w:p>
          <w:p w14:paraId="0CA4C353" w14:textId="3DF4D6D7" w:rsidR="00641584" w:rsidRPr="000A6A3D" w:rsidRDefault="00641584" w:rsidP="00763C2D">
            <w:pPr>
              <w:keepNext/>
              <w:tabs>
                <w:tab w:val="left" w:leader="dot" w:pos="9498"/>
              </w:tabs>
              <w:jc w:val="both"/>
              <w:outlineLvl w:val="3"/>
            </w:pPr>
            <w:r w:rsidRPr="000A6A3D">
              <w:rPr>
                <w:bCs/>
              </w:rPr>
              <w:t>- Hiệu độ âm điện</w:t>
            </w:r>
            <w:r w:rsidRPr="000A6A3D">
              <w:t xml:space="preserve"> từ 0 đến 0,4: liên kết cộng hóa trị không cực</w:t>
            </w:r>
          </w:p>
          <w:p w14:paraId="19FD05EA" w14:textId="4F43384C" w:rsidR="00D20D9E" w:rsidRPr="000A6A3D" w:rsidRDefault="00641584" w:rsidP="00763C2D">
            <w:pPr>
              <w:keepNext/>
              <w:tabs>
                <w:tab w:val="left" w:leader="dot" w:pos="9498"/>
              </w:tabs>
              <w:jc w:val="both"/>
              <w:outlineLvl w:val="3"/>
            </w:pPr>
            <w:r w:rsidRPr="000A6A3D">
              <w:rPr>
                <w:bCs/>
              </w:rPr>
              <w:t xml:space="preserve">- </w:t>
            </w:r>
            <w:r w:rsidR="00D20D9E" w:rsidRPr="000A6A3D">
              <w:rPr>
                <w:bCs/>
              </w:rPr>
              <w:t>Hiệu độ âm điện từ</w:t>
            </w:r>
            <w:r w:rsidR="00D20D9E" w:rsidRPr="000A6A3D">
              <w:t xml:space="preserve"> 0,4 đến 1,7: liên kết cộng hóa trị có cực</w:t>
            </w:r>
          </w:p>
          <w:p w14:paraId="14B2D9D7" w14:textId="77777777" w:rsidR="00641584" w:rsidRPr="000A6A3D" w:rsidRDefault="00641584" w:rsidP="00763C2D">
            <w:pPr>
              <w:keepNext/>
              <w:tabs>
                <w:tab w:val="left" w:leader="dot" w:pos="9498"/>
              </w:tabs>
              <w:jc w:val="both"/>
              <w:outlineLvl w:val="3"/>
            </w:pPr>
            <w:r w:rsidRPr="000A6A3D">
              <w:rPr>
                <w:b/>
                <w:lang w:val="pt-BR"/>
              </w:rPr>
              <w:t xml:space="preserve">- </w:t>
            </w:r>
            <w:r w:rsidRPr="000A6A3D">
              <w:rPr>
                <w:bCs/>
              </w:rPr>
              <w:t>Hiệu độ âm điện</w:t>
            </w:r>
            <w:r w:rsidRPr="000A6A3D">
              <w:t xml:space="preserve"> </w:t>
            </w:r>
            <w:r w:rsidRPr="000A6A3D">
              <w:sym w:font="Symbol" w:char="F0B3"/>
            </w:r>
            <w:r w:rsidRPr="000A6A3D">
              <w:t xml:space="preserve"> 1,7: liên kết ion</w:t>
            </w:r>
          </w:p>
          <w:p w14:paraId="702B41E2" w14:textId="77777777" w:rsidR="00FB419A" w:rsidRPr="00BB2A41" w:rsidRDefault="00FB419A" w:rsidP="00763C2D">
            <w:pPr>
              <w:pStyle w:val="NormalWeb"/>
              <w:spacing w:before="0" w:beforeAutospacing="0" w:after="0" w:afterAutospacing="0"/>
              <w:rPr>
                <w:rStyle w:val="Strong"/>
              </w:rPr>
            </w:pPr>
            <w:r>
              <w:rPr>
                <w:b/>
                <w:lang w:val="pt-BR"/>
              </w:rPr>
              <w:t xml:space="preserve">1.3. </w:t>
            </w:r>
            <w:r w:rsidRPr="00BB2A41">
              <w:rPr>
                <w:rStyle w:val="Strong"/>
              </w:rPr>
              <w:t>Quy tắc tính số oxi hóa</w:t>
            </w:r>
          </w:p>
          <w:p w14:paraId="468B6CFE" w14:textId="77777777" w:rsidR="00FB419A" w:rsidRPr="00BB2A41" w:rsidRDefault="00FB419A" w:rsidP="00763C2D">
            <w:pPr>
              <w:pStyle w:val="NormalWeb"/>
              <w:spacing w:before="0" w:beforeAutospacing="0" w:after="0" w:afterAutospacing="0"/>
              <w:rPr>
                <w:b/>
                <w:bCs/>
              </w:rPr>
            </w:pPr>
            <w:r w:rsidRPr="00BB2A41">
              <w:rPr>
                <w:rStyle w:val="Strong"/>
                <w:b w:val="0"/>
                <w:i/>
              </w:rPr>
              <w:t>Quy tắc 1</w:t>
            </w:r>
            <w:r w:rsidRPr="00BB2A41">
              <w:rPr>
                <w:rStyle w:val="Strong"/>
                <w:i/>
              </w:rPr>
              <w:t>:</w:t>
            </w:r>
            <w:r w:rsidRPr="00BB2A41">
              <w:t xml:space="preserve"> Số oxi hóa của nguyên tố trong các đơn chất bằng không (0).</w:t>
            </w:r>
          </w:p>
          <w:p w14:paraId="6DE129B5" w14:textId="77777777" w:rsidR="00FB419A" w:rsidRPr="00BB2A41" w:rsidRDefault="00FB419A" w:rsidP="00763C2D">
            <w:pPr>
              <w:pStyle w:val="NormalWeb"/>
              <w:spacing w:before="0" w:beforeAutospacing="0" w:after="0" w:afterAutospacing="0"/>
              <w:jc w:val="both"/>
            </w:pPr>
            <w:r w:rsidRPr="00BB2A41">
              <w:rPr>
                <w:rStyle w:val="Strong"/>
                <w:b w:val="0"/>
                <w:i/>
              </w:rPr>
              <w:t>Quy tắc 2</w:t>
            </w:r>
            <w:r w:rsidRPr="00BB2A41">
              <w:rPr>
                <w:rStyle w:val="Strong"/>
                <w:i/>
              </w:rPr>
              <w:t>:</w:t>
            </w:r>
            <w:r w:rsidRPr="00BB2A41">
              <w:t xml:space="preserve"> Trong một phân tử, tổng số oxi hóa</w:t>
            </w:r>
            <w:r>
              <w:t xml:space="preserve"> </w:t>
            </w:r>
            <w:r w:rsidRPr="00BB2A41">
              <w:t>của các nguyên tố bằng không.</w:t>
            </w:r>
            <w:r w:rsidRPr="00BB2A41">
              <w:br/>
            </w:r>
            <w:r w:rsidRPr="00BB2A41">
              <w:rPr>
                <w:rStyle w:val="Strong"/>
                <w:b w:val="0"/>
                <w:i/>
              </w:rPr>
              <w:t>Quy tắc 3</w:t>
            </w:r>
            <w:r w:rsidRPr="00BB2A41">
              <w:rPr>
                <w:rStyle w:val="Strong"/>
                <w:i/>
              </w:rPr>
              <w:t>:</w:t>
            </w:r>
            <w:r w:rsidRPr="00BB2A41">
              <w:t xml:space="preserve"> Số oxi hóa của ion đơn nguyên tử bằng điện tích của ion đó. Trong ion đa nguyên tử, tổng số oxi hóa của các nguyên tố bằng điện tích của ion.</w:t>
            </w:r>
          </w:p>
          <w:p w14:paraId="7209F1FF" w14:textId="77777777" w:rsidR="00FB419A" w:rsidRPr="00BB2A41" w:rsidRDefault="00FB419A" w:rsidP="00763C2D">
            <w:pPr>
              <w:pStyle w:val="NormalWeb"/>
              <w:spacing w:before="0" w:beforeAutospacing="0" w:after="0" w:afterAutospacing="0"/>
              <w:jc w:val="both"/>
            </w:pPr>
            <w:r w:rsidRPr="00BB2A41">
              <w:rPr>
                <w:rStyle w:val="Strong"/>
                <w:b w:val="0"/>
                <w:i/>
              </w:rPr>
              <w:t>Quy tắc 4</w:t>
            </w:r>
            <w:r w:rsidRPr="00BB2A41">
              <w:rPr>
                <w:rStyle w:val="Strong"/>
                <w:i/>
              </w:rPr>
              <w:t>:</w:t>
            </w:r>
            <w:r w:rsidRPr="00BB2A41">
              <w:t xml:space="preserve"> Trong hầu hết các hợp chất, số oxi hóa của hiđro bằng +1, trừ một số trường hợp như hiđrua kim loại (NaH, CaH</w:t>
            </w:r>
            <w:r w:rsidRPr="00BB2A41">
              <w:rPr>
                <w:vertAlign w:val="subscript"/>
              </w:rPr>
              <w:t>2</w:t>
            </w:r>
            <w:r w:rsidRPr="00BB2A41">
              <w:t>…). S</w:t>
            </w:r>
            <w:hyperlink r:id="rId19" w:anchor="2" w:tgtFrame="_blank" w:history="1">
              <w:r w:rsidRPr="00BB2A41">
                <w:t>ố oxi hóa</w:t>
              </w:r>
            </w:hyperlink>
            <w:r w:rsidRPr="00BB2A41">
              <w:t xml:space="preserve"> của oxi bằng -2, trừ trường hợp OF</w:t>
            </w:r>
            <w:r w:rsidRPr="00BB2A41">
              <w:rPr>
                <w:vertAlign w:val="subscript"/>
              </w:rPr>
              <w:t>2</w:t>
            </w:r>
            <w:r w:rsidRPr="00BB2A41">
              <w:t>, peoxit (chẳng hạn H</w:t>
            </w:r>
            <w:r w:rsidRPr="00BB2A41">
              <w:rPr>
                <w:vertAlign w:val="subscript"/>
              </w:rPr>
              <w:t>2</w:t>
            </w:r>
            <w:r w:rsidRPr="00BB2A41">
              <w:t>O</w:t>
            </w:r>
            <w:r w:rsidRPr="00BB2A41">
              <w:rPr>
                <w:vertAlign w:val="subscript"/>
              </w:rPr>
              <w:t>2</w:t>
            </w:r>
            <w:r w:rsidRPr="00BB2A41">
              <w:t>)…</w:t>
            </w:r>
          </w:p>
          <w:p w14:paraId="184DD550" w14:textId="0295BD8D" w:rsidR="00D20D9E" w:rsidRPr="000A6A3D" w:rsidRDefault="00FB419A" w:rsidP="00763C2D">
            <w:pPr>
              <w:pStyle w:val="NormalWeb"/>
              <w:spacing w:before="0" w:beforeAutospacing="0" w:after="0" w:afterAutospacing="0"/>
              <w:rPr>
                <w:b/>
                <w:lang w:val="pt-BR"/>
              </w:rPr>
            </w:pPr>
            <w:r w:rsidRPr="000A6A3D">
              <w:rPr>
                <w:b/>
                <w:lang w:val="nb-NO"/>
              </w:rPr>
              <w:t>Cách viết số oxi hóa:</w:t>
            </w:r>
            <w:r w:rsidRPr="000A6A3D">
              <w:rPr>
                <w:lang w:val="nb-NO"/>
              </w:rPr>
              <w:t xml:space="preserve"> Số oxi hóa được viết bằng chữ số thường, dấu đặt phía trước và được đặt ở trên kí hiệu nguyên tố.</w:t>
            </w:r>
          </w:p>
          <w:p w14:paraId="28CD3C44" w14:textId="77777777" w:rsidR="0082682E" w:rsidRDefault="0082682E" w:rsidP="00763C2D">
            <w:pPr>
              <w:tabs>
                <w:tab w:val="left" w:leader="dot" w:pos="9498"/>
              </w:tabs>
              <w:rPr>
                <w:b/>
                <w:bCs/>
              </w:rPr>
            </w:pPr>
          </w:p>
          <w:p w14:paraId="6BA4D38E" w14:textId="04B82E1A" w:rsidR="00660F14" w:rsidRPr="000A6A3D" w:rsidRDefault="00660F14" w:rsidP="00763C2D">
            <w:pPr>
              <w:tabs>
                <w:tab w:val="left" w:leader="dot" w:pos="9498"/>
              </w:tabs>
              <w:rPr>
                <w:b/>
                <w:bCs/>
              </w:rPr>
            </w:pPr>
            <w:r w:rsidRPr="000A6A3D">
              <w:rPr>
                <w:b/>
                <w:bCs/>
              </w:rPr>
              <w:t>2. Bài tập</w:t>
            </w:r>
          </w:p>
          <w:p w14:paraId="2D54E3DA" w14:textId="77777777" w:rsidR="00660F14" w:rsidRPr="000A6A3D" w:rsidRDefault="00660F14" w:rsidP="000A6A3D">
            <w:pPr>
              <w:tabs>
                <w:tab w:val="left" w:leader="dot" w:pos="9498"/>
              </w:tabs>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CB5E003" w14:textId="77777777" w:rsidR="00660F14" w:rsidRPr="000A6A3D" w:rsidRDefault="00660F14" w:rsidP="000A6A3D">
            <w:pPr>
              <w:rPr>
                <w:lang w:val="nb-NO"/>
              </w:rPr>
            </w:pPr>
          </w:p>
          <w:p w14:paraId="585FA74F" w14:textId="77777777" w:rsidR="00660F14" w:rsidRPr="000A6A3D" w:rsidRDefault="00660F14" w:rsidP="000A6A3D">
            <w:pPr>
              <w:rPr>
                <w:lang w:val="nb-NO"/>
              </w:rPr>
            </w:pPr>
          </w:p>
          <w:p w14:paraId="68A261D4" w14:textId="77777777" w:rsidR="00660F14" w:rsidRPr="000A6A3D" w:rsidRDefault="00660F14" w:rsidP="000A6A3D">
            <w:pPr>
              <w:rPr>
                <w:lang w:val="nb-NO"/>
              </w:rPr>
            </w:pPr>
          </w:p>
          <w:p w14:paraId="389003F1" w14:textId="77777777" w:rsidR="00660F14" w:rsidRPr="000A6A3D" w:rsidRDefault="00660F14" w:rsidP="000A6A3D">
            <w:pPr>
              <w:rPr>
                <w:lang w:val="de-DE"/>
              </w:rPr>
            </w:pPr>
            <w:r w:rsidRPr="000A6A3D">
              <w:rPr>
                <w:lang w:val="de-DE"/>
              </w:rPr>
              <w:t>Giảng viên trình bày, giải thích nội dung bằng lời và cho thí dụ minh họa.</w:t>
            </w:r>
          </w:p>
          <w:p w14:paraId="07F40D0B" w14:textId="77777777" w:rsidR="00660F14" w:rsidRPr="000A6A3D" w:rsidRDefault="00660F14" w:rsidP="000A6A3D">
            <w:pPr>
              <w:rPr>
                <w:lang w:val="nb-NO"/>
              </w:rPr>
            </w:pPr>
          </w:p>
          <w:p w14:paraId="725310BD" w14:textId="77777777" w:rsidR="00EE48BD" w:rsidRDefault="00EE48BD" w:rsidP="000A6A3D">
            <w:pPr>
              <w:rPr>
                <w:lang w:val="nb-NO"/>
              </w:rPr>
            </w:pPr>
          </w:p>
          <w:p w14:paraId="22727DE1" w14:textId="77777777" w:rsidR="00EE48BD" w:rsidRDefault="00EE48BD" w:rsidP="000A6A3D">
            <w:pPr>
              <w:rPr>
                <w:lang w:val="nb-NO"/>
              </w:rPr>
            </w:pPr>
          </w:p>
          <w:p w14:paraId="346E4EBD" w14:textId="77777777" w:rsidR="00EE48BD" w:rsidRDefault="00EE48BD" w:rsidP="000A6A3D">
            <w:pPr>
              <w:rPr>
                <w:lang w:val="nb-NO"/>
              </w:rPr>
            </w:pPr>
          </w:p>
          <w:p w14:paraId="61444061" w14:textId="77777777" w:rsidR="00EE48BD" w:rsidRDefault="00EE48BD" w:rsidP="000A6A3D">
            <w:pPr>
              <w:rPr>
                <w:lang w:val="nb-NO"/>
              </w:rPr>
            </w:pPr>
          </w:p>
          <w:p w14:paraId="38A52654" w14:textId="06CF7EE8" w:rsidR="00660F14" w:rsidRPr="000A6A3D" w:rsidRDefault="00660F14" w:rsidP="000A6A3D">
            <w:pPr>
              <w:rPr>
                <w:lang w:val="nb-NO"/>
              </w:rPr>
            </w:pPr>
            <w:r w:rsidRPr="000A6A3D">
              <w:rPr>
                <w:lang w:val="nb-NO"/>
              </w:rPr>
              <w:t>GV nêu câu hỏi.</w:t>
            </w:r>
          </w:p>
          <w:p w14:paraId="32BC3B5C" w14:textId="77777777" w:rsidR="00660F14" w:rsidRPr="000A6A3D" w:rsidRDefault="00660F14" w:rsidP="000A6A3D">
            <w:pPr>
              <w:rPr>
                <w:lang w:val="nb-NO"/>
              </w:rPr>
            </w:pPr>
          </w:p>
          <w:p w14:paraId="7A3DFFE6" w14:textId="77777777" w:rsidR="00660F14" w:rsidRPr="000A6A3D" w:rsidRDefault="00660F14" w:rsidP="000A6A3D">
            <w:pPr>
              <w:rPr>
                <w:lang w:val="nb-NO"/>
              </w:rPr>
            </w:pPr>
          </w:p>
          <w:p w14:paraId="378F25B3" w14:textId="77777777" w:rsidR="00660F14" w:rsidRPr="000A6A3D" w:rsidRDefault="00660F14" w:rsidP="000A6A3D">
            <w:pPr>
              <w:rPr>
                <w:lang w:val="nb-NO"/>
              </w:rPr>
            </w:pPr>
          </w:p>
          <w:p w14:paraId="09A60358" w14:textId="77777777" w:rsidR="00660F14" w:rsidRPr="000A6A3D" w:rsidRDefault="00660F14" w:rsidP="000A6A3D">
            <w:pPr>
              <w:rPr>
                <w:lang w:val="nb-NO"/>
              </w:rPr>
            </w:pPr>
          </w:p>
          <w:p w14:paraId="40DB0D1A" w14:textId="77777777" w:rsidR="00660F14" w:rsidRPr="000A6A3D" w:rsidRDefault="00660F14" w:rsidP="000A6A3D">
            <w:pPr>
              <w:rPr>
                <w:lang w:val="nb-NO"/>
              </w:rPr>
            </w:pPr>
          </w:p>
          <w:p w14:paraId="2E9278E3" w14:textId="77777777" w:rsidR="00660F14" w:rsidRPr="000A6A3D" w:rsidRDefault="00660F14" w:rsidP="000A6A3D">
            <w:pPr>
              <w:rPr>
                <w:lang w:val="nb-NO"/>
              </w:rPr>
            </w:pPr>
          </w:p>
          <w:p w14:paraId="44345928" w14:textId="77777777" w:rsidR="00660F14" w:rsidRPr="000A6A3D" w:rsidRDefault="00660F14" w:rsidP="000A6A3D">
            <w:pPr>
              <w:rPr>
                <w:lang w:val="nb-NO"/>
              </w:rPr>
            </w:pPr>
          </w:p>
          <w:p w14:paraId="274D3251" w14:textId="77777777" w:rsidR="00660F14" w:rsidRPr="000A6A3D" w:rsidRDefault="00660F14" w:rsidP="000A6A3D">
            <w:pPr>
              <w:rPr>
                <w:lang w:val="nb-NO"/>
              </w:rPr>
            </w:pPr>
          </w:p>
          <w:p w14:paraId="57901EA6" w14:textId="77777777" w:rsidR="00660F14" w:rsidRPr="000A6A3D" w:rsidRDefault="00660F14" w:rsidP="000A6A3D">
            <w:pPr>
              <w:rPr>
                <w:lang w:val="nb-NO"/>
              </w:rPr>
            </w:pPr>
          </w:p>
          <w:p w14:paraId="0D0FF9C8" w14:textId="08F3307A" w:rsidR="00660F14" w:rsidRPr="000A6A3D" w:rsidRDefault="00660F14" w:rsidP="000A6A3D">
            <w:pPr>
              <w:rPr>
                <w:lang w:val="de-DE"/>
              </w:rPr>
            </w:pPr>
            <w:r w:rsidRPr="000A6A3D">
              <w:rPr>
                <w:lang w:val="de-DE"/>
              </w:rPr>
              <w:t>Giảng viên trình bày, giải thích nội dung bằng lời và cho thí dụ minh họa.</w:t>
            </w:r>
          </w:p>
          <w:p w14:paraId="38EE30B8" w14:textId="77777777" w:rsidR="00660F14" w:rsidRPr="000A6A3D" w:rsidRDefault="00660F14" w:rsidP="000A6A3D">
            <w:pPr>
              <w:rPr>
                <w:lang w:val="nb-NO"/>
              </w:rPr>
            </w:pPr>
          </w:p>
          <w:p w14:paraId="75CE6686" w14:textId="7EF5EDDE" w:rsidR="00EE48BD" w:rsidRPr="002B006E" w:rsidRDefault="00EE48BD" w:rsidP="00EE48BD">
            <w:pPr>
              <w:rPr>
                <w:lang w:val="nb-NO"/>
              </w:rPr>
            </w:pPr>
            <w:r>
              <w:rPr>
                <w:lang w:val="nb-NO"/>
              </w:rPr>
              <w:t>GV nêu câu hỏi.</w:t>
            </w:r>
          </w:p>
          <w:p w14:paraId="24CFCC20" w14:textId="3ED3C912" w:rsidR="00660F14" w:rsidRDefault="00660F14" w:rsidP="000A6A3D">
            <w:pPr>
              <w:rPr>
                <w:lang w:val="nb-NO"/>
              </w:rPr>
            </w:pPr>
          </w:p>
          <w:p w14:paraId="5DD58F21" w14:textId="64E0CBCA" w:rsidR="0082682E" w:rsidRDefault="0082682E" w:rsidP="000A6A3D">
            <w:pPr>
              <w:rPr>
                <w:lang w:val="nb-NO"/>
              </w:rPr>
            </w:pPr>
          </w:p>
          <w:p w14:paraId="1EF6E651" w14:textId="00EE746A" w:rsidR="0082682E" w:rsidRDefault="0082682E" w:rsidP="000A6A3D">
            <w:pPr>
              <w:rPr>
                <w:lang w:val="nb-NO"/>
              </w:rPr>
            </w:pPr>
          </w:p>
          <w:p w14:paraId="42C3918C" w14:textId="63B391E2" w:rsidR="0082682E" w:rsidRDefault="0082682E" w:rsidP="000A6A3D">
            <w:pPr>
              <w:rPr>
                <w:lang w:val="nb-NO"/>
              </w:rPr>
            </w:pPr>
          </w:p>
          <w:p w14:paraId="4199C0F2" w14:textId="77777777" w:rsidR="0082682E" w:rsidRPr="000A6A3D" w:rsidRDefault="0082682E" w:rsidP="0082682E">
            <w:pPr>
              <w:rPr>
                <w:lang w:val="de-DE"/>
              </w:rPr>
            </w:pPr>
            <w:r w:rsidRPr="000A6A3D">
              <w:rPr>
                <w:lang w:val="de-DE"/>
              </w:rPr>
              <w:t>Giảng viên trình bày, giải thích nội dung bằng lời và cho thí dụ minh họa.</w:t>
            </w:r>
          </w:p>
          <w:p w14:paraId="7AF065C3" w14:textId="737CE1CC" w:rsidR="0082682E" w:rsidRDefault="0082682E" w:rsidP="000A6A3D">
            <w:pPr>
              <w:rPr>
                <w:lang w:val="nb-NO"/>
              </w:rPr>
            </w:pPr>
          </w:p>
          <w:p w14:paraId="18EF47F9" w14:textId="2EA8CE7C" w:rsidR="0082682E" w:rsidRDefault="0082682E" w:rsidP="000A6A3D">
            <w:pPr>
              <w:rPr>
                <w:lang w:val="nb-NO"/>
              </w:rPr>
            </w:pPr>
          </w:p>
          <w:p w14:paraId="07C6EA4F" w14:textId="77777777" w:rsidR="00EE48BD" w:rsidRPr="002B006E" w:rsidRDefault="00EE48BD" w:rsidP="00EE48BD">
            <w:pPr>
              <w:rPr>
                <w:lang w:val="nb-NO"/>
              </w:rPr>
            </w:pPr>
            <w:r>
              <w:rPr>
                <w:lang w:val="nb-NO"/>
              </w:rPr>
              <w:t>GV nêu câu hỏi.</w:t>
            </w:r>
          </w:p>
          <w:p w14:paraId="1D063946" w14:textId="12CFFE2F" w:rsidR="0082682E" w:rsidRDefault="0082682E" w:rsidP="000A6A3D">
            <w:pPr>
              <w:rPr>
                <w:lang w:val="nb-NO"/>
              </w:rPr>
            </w:pPr>
          </w:p>
          <w:p w14:paraId="50571D0D" w14:textId="39025C9B" w:rsidR="0082682E" w:rsidRDefault="0082682E" w:rsidP="000A6A3D">
            <w:pPr>
              <w:rPr>
                <w:lang w:val="nb-NO"/>
              </w:rPr>
            </w:pPr>
          </w:p>
          <w:p w14:paraId="2AA77AD4" w14:textId="648DC59B" w:rsidR="0082682E" w:rsidRDefault="0082682E" w:rsidP="000A6A3D">
            <w:pPr>
              <w:rPr>
                <w:lang w:val="nb-NO"/>
              </w:rPr>
            </w:pPr>
          </w:p>
          <w:p w14:paraId="2DE2C166" w14:textId="6F2223B8" w:rsidR="0082682E" w:rsidRDefault="0082682E" w:rsidP="000A6A3D">
            <w:pPr>
              <w:rPr>
                <w:lang w:val="nb-NO"/>
              </w:rPr>
            </w:pPr>
          </w:p>
          <w:p w14:paraId="0BC1367E" w14:textId="0E5441F0" w:rsidR="0082682E" w:rsidRDefault="0082682E" w:rsidP="000A6A3D">
            <w:pPr>
              <w:rPr>
                <w:lang w:val="nb-NO"/>
              </w:rPr>
            </w:pPr>
          </w:p>
          <w:p w14:paraId="3D69A9A9" w14:textId="77777777" w:rsidR="00EE48BD" w:rsidRDefault="00EE48BD" w:rsidP="000A6A3D">
            <w:pPr>
              <w:rPr>
                <w:lang w:val="de-DE"/>
              </w:rPr>
            </w:pPr>
          </w:p>
          <w:p w14:paraId="148EC95A" w14:textId="77777777" w:rsidR="005059F2" w:rsidRDefault="005059F2" w:rsidP="000A6A3D">
            <w:pPr>
              <w:rPr>
                <w:lang w:val="de-DE"/>
              </w:rPr>
            </w:pPr>
          </w:p>
          <w:p w14:paraId="016EE348" w14:textId="5CE9E8A4" w:rsidR="00660F14" w:rsidRPr="000A6A3D" w:rsidRDefault="00660F14" w:rsidP="000A6A3D">
            <w:pPr>
              <w:rPr>
                <w:lang w:val="nb-NO"/>
              </w:rPr>
            </w:pPr>
            <w:r w:rsidRPr="000A6A3D">
              <w:rPr>
                <w:lang w:val="de-DE"/>
              </w:rPr>
              <w:t>Giảng viên giải thích và hướng dẫn giải b</w:t>
            </w:r>
            <w:r w:rsidRPr="000A6A3D">
              <w:t xml:space="preserve">ài tập 1 – 15 trang </w:t>
            </w:r>
            <w:r w:rsidR="0097264A" w:rsidRPr="000A6A3D">
              <w:t>2</w:t>
            </w:r>
            <w:r w:rsidRPr="000A6A3D">
              <w:t>9-</w:t>
            </w:r>
            <w:r w:rsidR="0097264A" w:rsidRPr="000A6A3D">
              <w:t>30</w:t>
            </w:r>
            <w:r w:rsidRPr="000A6A3D">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611E0A1" w14:textId="77777777" w:rsidR="00660F14" w:rsidRPr="000A6A3D" w:rsidRDefault="00660F14" w:rsidP="000A6A3D">
            <w:pPr>
              <w:rPr>
                <w:lang w:val="nb-NO"/>
              </w:rPr>
            </w:pPr>
          </w:p>
          <w:p w14:paraId="46E33F0E" w14:textId="77777777" w:rsidR="00660F14" w:rsidRPr="000A6A3D" w:rsidRDefault="00660F14" w:rsidP="000A6A3D">
            <w:pPr>
              <w:rPr>
                <w:lang w:val="nb-NO"/>
              </w:rPr>
            </w:pPr>
          </w:p>
          <w:p w14:paraId="16F6D4C4" w14:textId="77777777" w:rsidR="00660F14" w:rsidRPr="000A6A3D" w:rsidRDefault="00660F14" w:rsidP="000A6A3D">
            <w:pPr>
              <w:rPr>
                <w:lang w:val="nb-NO"/>
              </w:rPr>
            </w:pPr>
          </w:p>
          <w:p w14:paraId="164D28BD" w14:textId="77777777" w:rsidR="00660F14" w:rsidRPr="000A6A3D" w:rsidRDefault="00660F14" w:rsidP="000A6A3D">
            <w:pPr>
              <w:rPr>
                <w:lang w:val="nb-NO"/>
              </w:rPr>
            </w:pPr>
            <w:r w:rsidRPr="000A6A3D">
              <w:rPr>
                <w:lang w:val="nb-NO"/>
              </w:rPr>
              <w:t>HS theo dõi, ghi bài.</w:t>
            </w:r>
          </w:p>
          <w:p w14:paraId="2920A3B8" w14:textId="77777777" w:rsidR="00660F14" w:rsidRPr="000A6A3D" w:rsidRDefault="00660F14" w:rsidP="000A6A3D">
            <w:pPr>
              <w:rPr>
                <w:lang w:val="nb-NO"/>
              </w:rPr>
            </w:pPr>
          </w:p>
          <w:p w14:paraId="64358124" w14:textId="06DC0DD0" w:rsidR="00660F14" w:rsidRDefault="00660F14" w:rsidP="000A6A3D">
            <w:pPr>
              <w:rPr>
                <w:lang w:val="nb-NO"/>
              </w:rPr>
            </w:pPr>
          </w:p>
          <w:p w14:paraId="430AA47A" w14:textId="77777777" w:rsidR="0082682E" w:rsidRPr="000A6A3D" w:rsidRDefault="0082682E" w:rsidP="000A6A3D">
            <w:pPr>
              <w:rPr>
                <w:lang w:val="nb-NO"/>
              </w:rPr>
            </w:pPr>
          </w:p>
          <w:p w14:paraId="075FBE5F" w14:textId="77777777" w:rsidR="00EE48BD" w:rsidRDefault="00EE48BD" w:rsidP="000A6A3D">
            <w:pPr>
              <w:rPr>
                <w:lang w:val="nb-NO"/>
              </w:rPr>
            </w:pPr>
          </w:p>
          <w:p w14:paraId="2F2139FF" w14:textId="77777777" w:rsidR="00EE48BD" w:rsidRDefault="00EE48BD" w:rsidP="000A6A3D">
            <w:pPr>
              <w:rPr>
                <w:lang w:val="nb-NO"/>
              </w:rPr>
            </w:pPr>
          </w:p>
          <w:p w14:paraId="1F50B557" w14:textId="77777777" w:rsidR="00EE48BD" w:rsidRDefault="00EE48BD" w:rsidP="000A6A3D">
            <w:pPr>
              <w:rPr>
                <w:lang w:val="nb-NO"/>
              </w:rPr>
            </w:pPr>
          </w:p>
          <w:p w14:paraId="7FCF56C2" w14:textId="77777777" w:rsidR="00EE48BD" w:rsidRDefault="00EE48BD" w:rsidP="000A6A3D">
            <w:pPr>
              <w:rPr>
                <w:lang w:val="nb-NO"/>
              </w:rPr>
            </w:pPr>
          </w:p>
          <w:p w14:paraId="73A81DDD" w14:textId="76499468" w:rsidR="00660F14" w:rsidRPr="000A6A3D" w:rsidRDefault="00660F14" w:rsidP="000A6A3D">
            <w:pPr>
              <w:rPr>
                <w:lang w:val="nb-NO"/>
              </w:rPr>
            </w:pPr>
            <w:r w:rsidRPr="000A6A3D">
              <w:rPr>
                <w:lang w:val="nb-NO"/>
              </w:rPr>
              <w:t>HS t</w:t>
            </w:r>
            <w:r w:rsidRPr="000A6A3D">
              <w:rPr>
                <w:lang w:val="de-DE"/>
              </w:rPr>
              <w:t>rả lời các câu hỏi.</w:t>
            </w:r>
          </w:p>
          <w:p w14:paraId="138E94AF" w14:textId="77777777" w:rsidR="00660F14" w:rsidRPr="000A6A3D" w:rsidRDefault="00660F14" w:rsidP="000A6A3D">
            <w:pPr>
              <w:rPr>
                <w:lang w:val="nb-NO"/>
              </w:rPr>
            </w:pPr>
          </w:p>
          <w:p w14:paraId="5FEAB88B" w14:textId="77777777" w:rsidR="00660F14" w:rsidRPr="000A6A3D" w:rsidRDefault="00660F14" w:rsidP="000A6A3D">
            <w:pPr>
              <w:rPr>
                <w:lang w:val="nb-NO"/>
              </w:rPr>
            </w:pPr>
          </w:p>
          <w:p w14:paraId="4AB68476" w14:textId="77777777" w:rsidR="00660F14" w:rsidRPr="000A6A3D" w:rsidRDefault="00660F14" w:rsidP="000A6A3D">
            <w:pPr>
              <w:rPr>
                <w:lang w:val="nb-NO"/>
              </w:rPr>
            </w:pPr>
          </w:p>
          <w:p w14:paraId="57048625" w14:textId="77777777" w:rsidR="00660F14" w:rsidRPr="000A6A3D" w:rsidRDefault="00660F14" w:rsidP="000A6A3D">
            <w:pPr>
              <w:rPr>
                <w:lang w:val="nb-NO"/>
              </w:rPr>
            </w:pPr>
          </w:p>
          <w:p w14:paraId="639B2D21" w14:textId="77777777" w:rsidR="00660F14" w:rsidRPr="000A6A3D" w:rsidRDefault="00660F14" w:rsidP="000A6A3D">
            <w:pPr>
              <w:rPr>
                <w:lang w:val="nb-NO"/>
              </w:rPr>
            </w:pPr>
          </w:p>
          <w:p w14:paraId="531F3636" w14:textId="77777777" w:rsidR="00660F14" w:rsidRPr="000A6A3D" w:rsidRDefault="00660F14" w:rsidP="000A6A3D">
            <w:pPr>
              <w:rPr>
                <w:lang w:val="nb-NO"/>
              </w:rPr>
            </w:pPr>
          </w:p>
          <w:p w14:paraId="6F6F8CAE" w14:textId="77777777" w:rsidR="00660F14" w:rsidRPr="000A6A3D" w:rsidRDefault="00660F14" w:rsidP="000A6A3D">
            <w:pPr>
              <w:rPr>
                <w:lang w:val="nb-NO"/>
              </w:rPr>
            </w:pPr>
          </w:p>
          <w:p w14:paraId="2574F1F6" w14:textId="77777777" w:rsidR="00660F14" w:rsidRPr="000A6A3D" w:rsidRDefault="00660F14" w:rsidP="000A6A3D">
            <w:pPr>
              <w:rPr>
                <w:lang w:val="nb-NO"/>
              </w:rPr>
            </w:pPr>
          </w:p>
          <w:p w14:paraId="4044BBA5" w14:textId="3BB35828" w:rsidR="00660F14" w:rsidRPr="000A6A3D" w:rsidRDefault="00660F14" w:rsidP="000A6A3D">
            <w:pPr>
              <w:rPr>
                <w:lang w:val="nb-NO"/>
              </w:rPr>
            </w:pPr>
            <w:r w:rsidRPr="000A6A3D">
              <w:rPr>
                <w:lang w:val="nb-NO"/>
              </w:rPr>
              <w:t>HS theo dõi, ghi bài</w:t>
            </w:r>
            <w:r w:rsidR="00EE48BD">
              <w:rPr>
                <w:lang w:val="nb-NO"/>
              </w:rPr>
              <w:t>.</w:t>
            </w:r>
            <w:r w:rsidRPr="000A6A3D">
              <w:rPr>
                <w:lang w:val="nb-NO"/>
              </w:rPr>
              <w:t xml:space="preserve"> </w:t>
            </w:r>
          </w:p>
          <w:p w14:paraId="27DF8ED8" w14:textId="77777777" w:rsidR="00660F14" w:rsidRPr="000A6A3D" w:rsidRDefault="00660F14" w:rsidP="000A6A3D">
            <w:pPr>
              <w:rPr>
                <w:lang w:val="nb-NO"/>
              </w:rPr>
            </w:pPr>
          </w:p>
          <w:p w14:paraId="4677CF82" w14:textId="77777777" w:rsidR="00660F14" w:rsidRPr="000A6A3D" w:rsidRDefault="00660F14" w:rsidP="000A6A3D">
            <w:pPr>
              <w:rPr>
                <w:lang w:val="nb-NO"/>
              </w:rPr>
            </w:pPr>
          </w:p>
          <w:p w14:paraId="798D7A26" w14:textId="57D327C5" w:rsidR="00660F14" w:rsidRDefault="00660F14" w:rsidP="000A6A3D">
            <w:pPr>
              <w:rPr>
                <w:lang w:val="nb-NO"/>
              </w:rPr>
            </w:pPr>
          </w:p>
          <w:p w14:paraId="0A402296" w14:textId="77777777" w:rsidR="00EE48BD" w:rsidRPr="002B006E" w:rsidRDefault="00EE48BD" w:rsidP="00EE48BD">
            <w:pPr>
              <w:rPr>
                <w:lang w:val="nb-NO"/>
              </w:rPr>
            </w:pPr>
            <w:r>
              <w:rPr>
                <w:lang w:val="nb-NO"/>
              </w:rPr>
              <w:t>HS trả lời câu hỏi.</w:t>
            </w:r>
          </w:p>
          <w:p w14:paraId="5AA986A8" w14:textId="349FCFEC" w:rsidR="0082682E" w:rsidRDefault="0082682E" w:rsidP="000A6A3D">
            <w:pPr>
              <w:rPr>
                <w:lang w:val="nb-NO"/>
              </w:rPr>
            </w:pPr>
          </w:p>
          <w:p w14:paraId="71F851FF" w14:textId="5E6E857E" w:rsidR="0082682E" w:rsidRDefault="0082682E" w:rsidP="000A6A3D">
            <w:pPr>
              <w:rPr>
                <w:lang w:val="nb-NO"/>
              </w:rPr>
            </w:pPr>
          </w:p>
          <w:p w14:paraId="5104154E" w14:textId="24B225B5" w:rsidR="0082682E" w:rsidRDefault="0082682E" w:rsidP="000A6A3D">
            <w:pPr>
              <w:rPr>
                <w:lang w:val="nb-NO"/>
              </w:rPr>
            </w:pPr>
          </w:p>
          <w:p w14:paraId="615D5875" w14:textId="55177A30" w:rsidR="0082682E" w:rsidRDefault="0082682E" w:rsidP="000A6A3D">
            <w:pPr>
              <w:rPr>
                <w:lang w:val="nb-NO"/>
              </w:rPr>
            </w:pPr>
          </w:p>
          <w:p w14:paraId="09685691" w14:textId="2CB49F38" w:rsidR="0082682E" w:rsidRPr="000A6A3D" w:rsidRDefault="0082682E" w:rsidP="0082682E">
            <w:pPr>
              <w:rPr>
                <w:lang w:val="nb-NO"/>
              </w:rPr>
            </w:pPr>
            <w:r w:rsidRPr="000A6A3D">
              <w:rPr>
                <w:lang w:val="nb-NO"/>
              </w:rPr>
              <w:t>HS theo dõi, ghi bài</w:t>
            </w:r>
            <w:r w:rsidR="00EE48BD">
              <w:rPr>
                <w:lang w:val="nb-NO"/>
              </w:rPr>
              <w:t>.</w:t>
            </w:r>
            <w:r w:rsidRPr="000A6A3D">
              <w:rPr>
                <w:lang w:val="nb-NO"/>
              </w:rPr>
              <w:t xml:space="preserve"> </w:t>
            </w:r>
          </w:p>
          <w:p w14:paraId="4E6FE57F" w14:textId="35C40FDE" w:rsidR="0082682E" w:rsidRDefault="0082682E" w:rsidP="000A6A3D">
            <w:pPr>
              <w:rPr>
                <w:lang w:val="nb-NO"/>
              </w:rPr>
            </w:pPr>
          </w:p>
          <w:p w14:paraId="3DA187D2" w14:textId="78E46AC3" w:rsidR="0082682E" w:rsidRDefault="0082682E" w:rsidP="000A6A3D">
            <w:pPr>
              <w:rPr>
                <w:lang w:val="nb-NO"/>
              </w:rPr>
            </w:pPr>
          </w:p>
          <w:p w14:paraId="6DE0B51F" w14:textId="609150E2" w:rsidR="0082682E" w:rsidRDefault="0082682E" w:rsidP="000A6A3D">
            <w:pPr>
              <w:rPr>
                <w:lang w:val="nb-NO"/>
              </w:rPr>
            </w:pPr>
          </w:p>
          <w:p w14:paraId="41D8DA39" w14:textId="37389AAB" w:rsidR="0082682E" w:rsidRDefault="0082682E" w:rsidP="000A6A3D">
            <w:pPr>
              <w:rPr>
                <w:lang w:val="nb-NO"/>
              </w:rPr>
            </w:pPr>
          </w:p>
          <w:p w14:paraId="230A904A" w14:textId="77777777" w:rsidR="00EE48BD" w:rsidRPr="002B006E" w:rsidRDefault="00EE48BD" w:rsidP="00EE48BD">
            <w:pPr>
              <w:rPr>
                <w:lang w:val="nb-NO"/>
              </w:rPr>
            </w:pPr>
            <w:r>
              <w:rPr>
                <w:lang w:val="nb-NO"/>
              </w:rPr>
              <w:t>HS trả lời câu hỏi.</w:t>
            </w:r>
          </w:p>
          <w:p w14:paraId="7AAEC77C" w14:textId="1E27D04B" w:rsidR="0082682E" w:rsidRDefault="0082682E" w:rsidP="000A6A3D">
            <w:pPr>
              <w:rPr>
                <w:lang w:val="nb-NO"/>
              </w:rPr>
            </w:pPr>
          </w:p>
          <w:p w14:paraId="786E849D" w14:textId="42E28427" w:rsidR="0082682E" w:rsidRDefault="0082682E" w:rsidP="000A6A3D">
            <w:pPr>
              <w:rPr>
                <w:lang w:val="nb-NO"/>
              </w:rPr>
            </w:pPr>
          </w:p>
          <w:p w14:paraId="06F4B599" w14:textId="74E7517F" w:rsidR="0082682E" w:rsidRDefault="0082682E" w:rsidP="000A6A3D">
            <w:pPr>
              <w:rPr>
                <w:lang w:val="nb-NO"/>
              </w:rPr>
            </w:pPr>
          </w:p>
          <w:p w14:paraId="10CC80F5" w14:textId="52FC49A5" w:rsidR="0082682E" w:rsidRDefault="0082682E" w:rsidP="000A6A3D">
            <w:pPr>
              <w:rPr>
                <w:lang w:val="nb-NO"/>
              </w:rPr>
            </w:pPr>
          </w:p>
          <w:p w14:paraId="33A22179" w14:textId="199E8127" w:rsidR="00313195" w:rsidRDefault="00313195" w:rsidP="000A6A3D">
            <w:pPr>
              <w:rPr>
                <w:lang w:val="nb-NO"/>
              </w:rPr>
            </w:pPr>
          </w:p>
          <w:p w14:paraId="70CD76F4" w14:textId="77777777" w:rsidR="00EE48BD" w:rsidRDefault="00EE48BD" w:rsidP="000A6A3D">
            <w:pPr>
              <w:rPr>
                <w:lang w:val="nb-NO"/>
              </w:rPr>
            </w:pPr>
          </w:p>
          <w:p w14:paraId="5CD003CD" w14:textId="77777777" w:rsidR="005059F2" w:rsidRDefault="005059F2" w:rsidP="000A6A3D">
            <w:pPr>
              <w:rPr>
                <w:lang w:val="nb-NO"/>
              </w:rPr>
            </w:pPr>
          </w:p>
          <w:p w14:paraId="69F9C3EA" w14:textId="44CF3924" w:rsidR="00660F14" w:rsidRPr="000A6A3D" w:rsidRDefault="00660F14" w:rsidP="000A6A3D">
            <w:pPr>
              <w:rPr>
                <w:lang w:val="nb-NO"/>
              </w:rPr>
            </w:pPr>
            <w:r w:rsidRPr="000A6A3D">
              <w:rPr>
                <w:lang w:val="nb-NO"/>
              </w:rPr>
              <w:t xml:space="preserve">Học sinh </w:t>
            </w:r>
            <w:r w:rsidRPr="000A6A3D">
              <w:rPr>
                <w:lang w:val="de-DE"/>
              </w:rPr>
              <w:t>lắng nghe phần giải thích và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DDDE36B" w14:textId="77777777" w:rsidR="00660F14" w:rsidRPr="000A6A3D" w:rsidRDefault="00660F14" w:rsidP="000A6A3D">
            <w:pPr>
              <w:rPr>
                <w:lang w:val="nb-NO"/>
              </w:rPr>
            </w:pPr>
          </w:p>
          <w:p w14:paraId="6A2F4444" w14:textId="38B48EB4" w:rsidR="00660F14" w:rsidRPr="000A6A3D" w:rsidRDefault="00660F14" w:rsidP="008E71ED">
            <w:pPr>
              <w:rPr>
                <w:lang w:val="pt-BR"/>
              </w:rPr>
            </w:pPr>
          </w:p>
          <w:p w14:paraId="32369CEB" w14:textId="4E86EA59" w:rsidR="000C27EC" w:rsidRPr="000A6A3D" w:rsidRDefault="008E71ED" w:rsidP="000C27EC">
            <w:pPr>
              <w:jc w:val="center"/>
              <w:rPr>
                <w:lang w:val="pt-BR"/>
              </w:rPr>
            </w:pPr>
            <w:r>
              <w:rPr>
                <w:lang w:val="pt-BR"/>
              </w:rPr>
              <w:t>15</w:t>
            </w:r>
          </w:p>
          <w:p w14:paraId="742EC214" w14:textId="77777777" w:rsidR="000C27EC" w:rsidRPr="000A6A3D" w:rsidRDefault="000C27EC" w:rsidP="000C27EC">
            <w:pPr>
              <w:jc w:val="center"/>
              <w:rPr>
                <w:lang w:val="pt-BR"/>
              </w:rPr>
            </w:pPr>
            <w:r w:rsidRPr="000A6A3D">
              <w:rPr>
                <w:lang w:val="pt-BR"/>
              </w:rPr>
              <w:t>phút</w:t>
            </w:r>
          </w:p>
          <w:p w14:paraId="325AE7AE" w14:textId="77777777" w:rsidR="00660F14" w:rsidRPr="000A6A3D" w:rsidRDefault="00660F14" w:rsidP="000A6A3D">
            <w:pPr>
              <w:jc w:val="center"/>
              <w:rPr>
                <w:lang w:val="pt-BR"/>
              </w:rPr>
            </w:pPr>
          </w:p>
          <w:p w14:paraId="6476C52B" w14:textId="77777777" w:rsidR="00660F14" w:rsidRPr="000A6A3D" w:rsidRDefault="00660F14" w:rsidP="000A6A3D">
            <w:pPr>
              <w:jc w:val="center"/>
              <w:rPr>
                <w:lang w:val="pt-BR"/>
              </w:rPr>
            </w:pPr>
          </w:p>
          <w:p w14:paraId="3B76DCFC" w14:textId="77777777" w:rsidR="00660F14" w:rsidRPr="000A6A3D" w:rsidRDefault="00660F14" w:rsidP="000A6A3D">
            <w:pPr>
              <w:jc w:val="center"/>
              <w:rPr>
                <w:lang w:val="pt-BR"/>
              </w:rPr>
            </w:pPr>
          </w:p>
          <w:p w14:paraId="5A088BA2" w14:textId="77777777" w:rsidR="00660F14" w:rsidRPr="000A6A3D" w:rsidRDefault="00660F14" w:rsidP="000A6A3D">
            <w:pPr>
              <w:jc w:val="center"/>
              <w:rPr>
                <w:lang w:val="pt-BR"/>
              </w:rPr>
            </w:pPr>
          </w:p>
          <w:p w14:paraId="14E1A8C3" w14:textId="77777777" w:rsidR="00660F14" w:rsidRPr="000A6A3D" w:rsidRDefault="00660F14" w:rsidP="000A6A3D">
            <w:pPr>
              <w:jc w:val="center"/>
              <w:rPr>
                <w:lang w:val="pt-BR"/>
              </w:rPr>
            </w:pPr>
          </w:p>
          <w:p w14:paraId="3013EB53" w14:textId="77777777" w:rsidR="00660F14" w:rsidRPr="000A6A3D" w:rsidRDefault="00660F14" w:rsidP="000A6A3D">
            <w:pPr>
              <w:jc w:val="center"/>
              <w:rPr>
                <w:lang w:val="pt-BR"/>
              </w:rPr>
            </w:pPr>
          </w:p>
          <w:p w14:paraId="0737A89F" w14:textId="77777777" w:rsidR="00660F14" w:rsidRPr="000A6A3D" w:rsidRDefault="00660F14" w:rsidP="000A6A3D">
            <w:pPr>
              <w:jc w:val="center"/>
              <w:rPr>
                <w:lang w:val="pt-BR"/>
              </w:rPr>
            </w:pPr>
          </w:p>
          <w:p w14:paraId="7D4C8A97" w14:textId="77777777" w:rsidR="00660F14" w:rsidRPr="000A6A3D" w:rsidRDefault="00660F14" w:rsidP="000A6A3D">
            <w:pPr>
              <w:jc w:val="center"/>
              <w:rPr>
                <w:lang w:val="pt-BR"/>
              </w:rPr>
            </w:pPr>
          </w:p>
          <w:p w14:paraId="7C6DB0D9" w14:textId="77777777" w:rsidR="00660F14" w:rsidRPr="000A6A3D" w:rsidRDefault="00660F14" w:rsidP="000A6A3D">
            <w:pPr>
              <w:jc w:val="center"/>
              <w:rPr>
                <w:lang w:val="pt-BR"/>
              </w:rPr>
            </w:pPr>
          </w:p>
          <w:p w14:paraId="1726678D" w14:textId="77777777" w:rsidR="00660F14" w:rsidRPr="000A6A3D" w:rsidRDefault="00660F14" w:rsidP="000A6A3D">
            <w:pPr>
              <w:jc w:val="center"/>
              <w:rPr>
                <w:lang w:val="pt-BR"/>
              </w:rPr>
            </w:pPr>
          </w:p>
          <w:p w14:paraId="375F434C" w14:textId="77777777" w:rsidR="00660F14" w:rsidRPr="000A6A3D" w:rsidRDefault="00660F14" w:rsidP="000A6A3D">
            <w:pPr>
              <w:jc w:val="center"/>
              <w:rPr>
                <w:lang w:val="pt-BR"/>
              </w:rPr>
            </w:pPr>
          </w:p>
          <w:p w14:paraId="5CA5817D" w14:textId="77777777" w:rsidR="00660F14" w:rsidRPr="000A6A3D" w:rsidRDefault="00660F14" w:rsidP="000A6A3D">
            <w:pPr>
              <w:jc w:val="center"/>
              <w:rPr>
                <w:lang w:val="pt-BR"/>
              </w:rPr>
            </w:pPr>
          </w:p>
          <w:p w14:paraId="5465922B" w14:textId="77777777" w:rsidR="00660F14" w:rsidRPr="000A6A3D" w:rsidRDefault="00660F14" w:rsidP="000A6A3D">
            <w:pPr>
              <w:jc w:val="center"/>
              <w:rPr>
                <w:lang w:val="pt-BR"/>
              </w:rPr>
            </w:pPr>
          </w:p>
          <w:p w14:paraId="57A55BD4" w14:textId="77777777" w:rsidR="00660F14" w:rsidRPr="000A6A3D" w:rsidRDefault="00660F14" w:rsidP="000A6A3D">
            <w:pPr>
              <w:jc w:val="center"/>
              <w:rPr>
                <w:lang w:val="pt-BR"/>
              </w:rPr>
            </w:pPr>
          </w:p>
          <w:p w14:paraId="7DC0B68B" w14:textId="77777777" w:rsidR="00660F14" w:rsidRPr="000A6A3D" w:rsidRDefault="00660F14" w:rsidP="000A6A3D">
            <w:pPr>
              <w:jc w:val="center"/>
              <w:rPr>
                <w:lang w:val="pt-BR"/>
              </w:rPr>
            </w:pPr>
          </w:p>
          <w:p w14:paraId="6527ED3A" w14:textId="77777777" w:rsidR="00660F14" w:rsidRPr="000A6A3D" w:rsidRDefault="00660F14" w:rsidP="000A6A3D">
            <w:pPr>
              <w:jc w:val="center"/>
              <w:rPr>
                <w:lang w:val="pt-BR"/>
              </w:rPr>
            </w:pPr>
          </w:p>
          <w:p w14:paraId="47C4B84A" w14:textId="77777777" w:rsidR="00660F14" w:rsidRPr="000A6A3D" w:rsidRDefault="00660F14" w:rsidP="000A6A3D">
            <w:pPr>
              <w:jc w:val="center"/>
              <w:rPr>
                <w:lang w:val="pt-BR"/>
              </w:rPr>
            </w:pPr>
          </w:p>
          <w:p w14:paraId="065A5CA0" w14:textId="77777777" w:rsidR="00660F14" w:rsidRDefault="00660F14" w:rsidP="000A6A3D">
            <w:pPr>
              <w:jc w:val="center"/>
              <w:rPr>
                <w:lang w:val="nb-NO"/>
              </w:rPr>
            </w:pPr>
          </w:p>
          <w:p w14:paraId="3DC6F45A" w14:textId="77777777" w:rsidR="004D544B" w:rsidRDefault="004D544B" w:rsidP="000A6A3D">
            <w:pPr>
              <w:jc w:val="center"/>
              <w:rPr>
                <w:lang w:val="nb-NO"/>
              </w:rPr>
            </w:pPr>
          </w:p>
          <w:p w14:paraId="4DE9B342" w14:textId="77777777" w:rsidR="004D544B" w:rsidRDefault="004D544B" w:rsidP="000A6A3D">
            <w:pPr>
              <w:jc w:val="center"/>
              <w:rPr>
                <w:lang w:val="nb-NO"/>
              </w:rPr>
            </w:pPr>
          </w:p>
          <w:p w14:paraId="148EBE32" w14:textId="77777777" w:rsidR="004D544B" w:rsidRDefault="004D544B" w:rsidP="000A6A3D">
            <w:pPr>
              <w:jc w:val="center"/>
              <w:rPr>
                <w:lang w:val="nb-NO"/>
              </w:rPr>
            </w:pPr>
          </w:p>
          <w:p w14:paraId="3BC96157" w14:textId="77777777" w:rsidR="004D544B" w:rsidRDefault="004D544B" w:rsidP="000A6A3D">
            <w:pPr>
              <w:jc w:val="center"/>
              <w:rPr>
                <w:lang w:val="nb-NO"/>
              </w:rPr>
            </w:pPr>
          </w:p>
          <w:p w14:paraId="49C05244" w14:textId="77777777" w:rsidR="004D544B" w:rsidRDefault="004D544B" w:rsidP="000A6A3D">
            <w:pPr>
              <w:jc w:val="center"/>
              <w:rPr>
                <w:lang w:val="nb-NO"/>
              </w:rPr>
            </w:pPr>
          </w:p>
          <w:p w14:paraId="6EC35E78" w14:textId="77777777" w:rsidR="004D544B" w:rsidRDefault="004D544B" w:rsidP="000A6A3D">
            <w:pPr>
              <w:jc w:val="center"/>
              <w:rPr>
                <w:lang w:val="nb-NO"/>
              </w:rPr>
            </w:pPr>
          </w:p>
          <w:p w14:paraId="63A4AA6D" w14:textId="77777777" w:rsidR="004D544B" w:rsidRDefault="004D544B" w:rsidP="000A6A3D">
            <w:pPr>
              <w:jc w:val="center"/>
              <w:rPr>
                <w:lang w:val="nb-NO"/>
              </w:rPr>
            </w:pPr>
          </w:p>
          <w:p w14:paraId="6E2C7F78" w14:textId="77777777" w:rsidR="004D544B" w:rsidRDefault="004D544B" w:rsidP="000A6A3D">
            <w:pPr>
              <w:jc w:val="center"/>
              <w:rPr>
                <w:lang w:val="nb-NO"/>
              </w:rPr>
            </w:pPr>
          </w:p>
          <w:p w14:paraId="27228F4F" w14:textId="77777777" w:rsidR="004D544B" w:rsidRDefault="004D544B" w:rsidP="000A6A3D">
            <w:pPr>
              <w:jc w:val="center"/>
              <w:rPr>
                <w:lang w:val="nb-NO"/>
              </w:rPr>
            </w:pPr>
          </w:p>
          <w:p w14:paraId="08767EC5" w14:textId="77777777" w:rsidR="004D544B" w:rsidRDefault="004D544B" w:rsidP="000A6A3D">
            <w:pPr>
              <w:jc w:val="center"/>
              <w:rPr>
                <w:lang w:val="nb-NO"/>
              </w:rPr>
            </w:pPr>
          </w:p>
          <w:p w14:paraId="60F84E82" w14:textId="77777777" w:rsidR="004D544B" w:rsidRDefault="004D544B" w:rsidP="000A6A3D">
            <w:pPr>
              <w:jc w:val="center"/>
              <w:rPr>
                <w:lang w:val="nb-NO"/>
              </w:rPr>
            </w:pPr>
          </w:p>
          <w:p w14:paraId="6E1641DF" w14:textId="77777777" w:rsidR="004D544B" w:rsidRDefault="004D544B" w:rsidP="000A6A3D">
            <w:pPr>
              <w:jc w:val="center"/>
              <w:rPr>
                <w:lang w:val="nb-NO"/>
              </w:rPr>
            </w:pPr>
          </w:p>
          <w:p w14:paraId="3B4FB778" w14:textId="77777777" w:rsidR="004D544B" w:rsidRDefault="004D544B" w:rsidP="000A6A3D">
            <w:pPr>
              <w:jc w:val="center"/>
              <w:rPr>
                <w:lang w:val="nb-NO"/>
              </w:rPr>
            </w:pPr>
          </w:p>
          <w:p w14:paraId="7D5E66F8" w14:textId="77777777" w:rsidR="004D544B" w:rsidRDefault="004D544B" w:rsidP="000A6A3D">
            <w:pPr>
              <w:jc w:val="center"/>
              <w:rPr>
                <w:lang w:val="nb-NO"/>
              </w:rPr>
            </w:pPr>
          </w:p>
          <w:p w14:paraId="25E0310D" w14:textId="77777777" w:rsidR="004D544B" w:rsidRDefault="004D544B" w:rsidP="000A6A3D">
            <w:pPr>
              <w:jc w:val="center"/>
              <w:rPr>
                <w:lang w:val="nb-NO"/>
              </w:rPr>
            </w:pPr>
          </w:p>
          <w:p w14:paraId="70F2A702" w14:textId="77777777" w:rsidR="004D544B" w:rsidRDefault="004D544B" w:rsidP="000A6A3D">
            <w:pPr>
              <w:jc w:val="center"/>
              <w:rPr>
                <w:lang w:val="nb-NO"/>
              </w:rPr>
            </w:pPr>
          </w:p>
          <w:p w14:paraId="54FD988E" w14:textId="77777777" w:rsidR="004D544B" w:rsidRDefault="004D544B" w:rsidP="000A6A3D">
            <w:pPr>
              <w:jc w:val="center"/>
              <w:rPr>
                <w:lang w:val="nb-NO"/>
              </w:rPr>
            </w:pPr>
          </w:p>
          <w:p w14:paraId="64B79104" w14:textId="77777777" w:rsidR="004D544B" w:rsidRDefault="004D544B" w:rsidP="000A6A3D">
            <w:pPr>
              <w:jc w:val="center"/>
              <w:rPr>
                <w:lang w:val="nb-NO"/>
              </w:rPr>
            </w:pPr>
          </w:p>
          <w:p w14:paraId="3AEC645F" w14:textId="77777777" w:rsidR="004D544B" w:rsidRDefault="004D544B" w:rsidP="000A6A3D">
            <w:pPr>
              <w:jc w:val="center"/>
              <w:rPr>
                <w:lang w:val="nb-NO"/>
              </w:rPr>
            </w:pPr>
          </w:p>
          <w:p w14:paraId="5C9E67A5" w14:textId="77777777" w:rsidR="004D544B" w:rsidRDefault="004D544B" w:rsidP="000A6A3D">
            <w:pPr>
              <w:jc w:val="center"/>
              <w:rPr>
                <w:lang w:val="nb-NO"/>
              </w:rPr>
            </w:pPr>
          </w:p>
          <w:p w14:paraId="10EA3ADD" w14:textId="77777777" w:rsidR="004D544B" w:rsidRDefault="004D544B" w:rsidP="000A6A3D">
            <w:pPr>
              <w:jc w:val="center"/>
              <w:rPr>
                <w:lang w:val="nb-NO"/>
              </w:rPr>
            </w:pPr>
          </w:p>
          <w:p w14:paraId="4374772A" w14:textId="77777777" w:rsidR="004D544B" w:rsidRDefault="004D544B" w:rsidP="000A6A3D">
            <w:pPr>
              <w:jc w:val="center"/>
              <w:rPr>
                <w:lang w:val="nb-NO"/>
              </w:rPr>
            </w:pPr>
          </w:p>
          <w:p w14:paraId="061416A2" w14:textId="77777777" w:rsidR="004D544B" w:rsidRDefault="004D544B" w:rsidP="000A6A3D">
            <w:pPr>
              <w:jc w:val="center"/>
              <w:rPr>
                <w:lang w:val="nb-NO"/>
              </w:rPr>
            </w:pPr>
          </w:p>
          <w:p w14:paraId="7A50ED0B" w14:textId="77777777" w:rsidR="004D544B" w:rsidRDefault="004D544B" w:rsidP="000A6A3D">
            <w:pPr>
              <w:jc w:val="center"/>
              <w:rPr>
                <w:lang w:val="nb-NO"/>
              </w:rPr>
            </w:pPr>
          </w:p>
          <w:p w14:paraId="0DA2C2A6" w14:textId="0638BA98" w:rsidR="004D544B" w:rsidRPr="000A6A3D" w:rsidRDefault="008E71ED" w:rsidP="004D544B">
            <w:pPr>
              <w:jc w:val="center"/>
              <w:rPr>
                <w:lang w:val="pt-BR"/>
              </w:rPr>
            </w:pPr>
            <w:r>
              <w:rPr>
                <w:lang w:val="pt-BR"/>
              </w:rPr>
              <w:t>10</w:t>
            </w:r>
          </w:p>
          <w:p w14:paraId="38121353" w14:textId="77777777" w:rsidR="004D544B" w:rsidRPr="000A6A3D" w:rsidRDefault="004D544B" w:rsidP="004D544B">
            <w:pPr>
              <w:jc w:val="center"/>
              <w:rPr>
                <w:lang w:val="pt-BR"/>
              </w:rPr>
            </w:pPr>
            <w:r w:rsidRPr="000A6A3D">
              <w:rPr>
                <w:lang w:val="pt-BR"/>
              </w:rPr>
              <w:t>phút</w:t>
            </w:r>
          </w:p>
          <w:p w14:paraId="60DED023" w14:textId="4BB5036B" w:rsidR="004D544B" w:rsidRPr="000A6A3D" w:rsidRDefault="004D544B" w:rsidP="000A6A3D">
            <w:pPr>
              <w:jc w:val="center"/>
              <w:rPr>
                <w:lang w:val="nb-NO"/>
              </w:rPr>
            </w:pPr>
          </w:p>
        </w:tc>
      </w:tr>
      <w:tr w:rsidR="00660F14" w:rsidRPr="000A6A3D" w14:paraId="4BB75471"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6332AE4D" w14:textId="77777777" w:rsidR="00660F14" w:rsidRPr="000A6A3D" w:rsidRDefault="00660F14" w:rsidP="000A6A3D">
            <w:pPr>
              <w:jc w:val="center"/>
              <w:rPr>
                <w:b/>
                <w:bCs/>
                <w:lang w:val="nb-NO"/>
              </w:rPr>
            </w:pPr>
            <w:r w:rsidRPr="000A6A3D">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A55B34A" w14:textId="77777777" w:rsidR="00660F14" w:rsidRPr="000A6A3D" w:rsidRDefault="00660F14" w:rsidP="000A6A3D">
            <w:pPr>
              <w:rPr>
                <w:b/>
                <w:bCs/>
                <w:u w:val="single"/>
                <w:lang w:val="nb-NO"/>
              </w:rPr>
            </w:pPr>
            <w:r w:rsidRPr="000A6A3D">
              <w:rPr>
                <w:b/>
                <w:bCs/>
                <w:u w:val="single"/>
                <w:lang w:val="nb-NO"/>
              </w:rPr>
              <w:t>Củng cố kiến thức và kết thúc bài</w:t>
            </w:r>
          </w:p>
          <w:p w14:paraId="347FDAF9" w14:textId="77777777" w:rsidR="0097264A" w:rsidRPr="000A6A3D" w:rsidRDefault="00660F14" w:rsidP="000A6A3D">
            <w:pPr>
              <w:rPr>
                <w:bCs/>
                <w:lang w:val="nb-NO"/>
              </w:rPr>
            </w:pPr>
            <w:r w:rsidRPr="000A6A3D">
              <w:rPr>
                <w:bCs/>
                <w:lang w:val="nb-NO"/>
              </w:rPr>
              <w:t xml:space="preserve">1. </w:t>
            </w:r>
            <w:r w:rsidR="0097264A" w:rsidRPr="000A6A3D">
              <w:rPr>
                <w:bCs/>
                <w:lang w:val="nb-NO"/>
              </w:rPr>
              <w:t>Liên kết ion và liên kết cộng hóa trị</w:t>
            </w:r>
          </w:p>
          <w:p w14:paraId="53097F52" w14:textId="77777777" w:rsidR="00660F14" w:rsidRDefault="0097264A" w:rsidP="000A6A3D">
            <w:pPr>
              <w:rPr>
                <w:bCs/>
              </w:rPr>
            </w:pPr>
            <w:r w:rsidRPr="000A6A3D">
              <w:t>2</w:t>
            </w:r>
            <w:r w:rsidR="00660F14" w:rsidRPr="000A6A3D">
              <w:rPr>
                <w:lang w:val="vi-VN"/>
              </w:rPr>
              <w:t xml:space="preserve">. </w:t>
            </w:r>
            <w:r w:rsidRPr="000A6A3D">
              <w:rPr>
                <w:bCs/>
              </w:rPr>
              <w:t>Dựa vào hiệu độ âm điện để dự đoán về mặt lí thuyết loại liên kết.</w:t>
            </w:r>
          </w:p>
          <w:p w14:paraId="71CE419A" w14:textId="41B3B4A7" w:rsidR="00B2687D" w:rsidRPr="000A6A3D" w:rsidRDefault="00B2687D" w:rsidP="000A6A3D">
            <w:r>
              <w:t xml:space="preserve">3. </w:t>
            </w:r>
            <w:r w:rsidRPr="00B2687D">
              <w:t>Quy tắc tính số oxi hóa</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0B79AF9" w14:textId="77777777" w:rsidR="00660F14" w:rsidRPr="000A6A3D" w:rsidRDefault="00660F14" w:rsidP="000A6A3D">
            <w:pPr>
              <w:rPr>
                <w:lang w:val="nb-NO"/>
              </w:rPr>
            </w:pPr>
          </w:p>
          <w:p w14:paraId="6EC0F6D4" w14:textId="77777777" w:rsidR="00660F14" w:rsidRPr="000A6A3D" w:rsidRDefault="00660F14" w:rsidP="000A6A3D">
            <w:pPr>
              <w:rPr>
                <w:lang w:val="vi-VN"/>
              </w:rPr>
            </w:pPr>
            <w:r w:rsidRPr="000A6A3D">
              <w:rPr>
                <w:lang w:val="de-DE"/>
              </w:rPr>
              <w:t xml:space="preserve">Giảng viên trình bày tóm tắt nội dung bằng lời.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BCA21F1" w14:textId="77777777" w:rsidR="00660F14" w:rsidRPr="000A6A3D" w:rsidRDefault="00660F14" w:rsidP="000A6A3D">
            <w:pPr>
              <w:rPr>
                <w:lang w:val="nb-NO"/>
              </w:rPr>
            </w:pPr>
          </w:p>
          <w:p w14:paraId="14850F5E" w14:textId="77777777" w:rsidR="00660F14" w:rsidRPr="000A6A3D" w:rsidRDefault="00660F14" w:rsidP="000A6A3D">
            <w:pPr>
              <w:rPr>
                <w:lang w:val="nb-NO"/>
              </w:rPr>
            </w:pPr>
            <w:r w:rsidRPr="000A6A3D">
              <w:rPr>
                <w:lang w:val="de-DE"/>
              </w:rPr>
              <w:t xml:space="preserve">Học sinh lắng nghe và ghi chép những nội dung cần thiết.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FAB4384" w14:textId="77777777" w:rsidR="00660F14" w:rsidRPr="000A6A3D" w:rsidRDefault="00660F14" w:rsidP="000A6A3D">
            <w:pPr>
              <w:jc w:val="center"/>
              <w:rPr>
                <w:lang w:val="nb-NO"/>
              </w:rPr>
            </w:pPr>
          </w:p>
          <w:p w14:paraId="784A0BE5" w14:textId="683F1189" w:rsidR="00660F14" w:rsidRPr="000A6A3D" w:rsidRDefault="008E71ED" w:rsidP="000A6A3D">
            <w:pPr>
              <w:jc w:val="center"/>
              <w:rPr>
                <w:lang w:val="nb-NO"/>
              </w:rPr>
            </w:pPr>
            <w:r>
              <w:rPr>
                <w:lang w:val="pt-BR"/>
              </w:rPr>
              <w:t>5</w:t>
            </w:r>
            <w:r w:rsidR="00660F14" w:rsidRPr="000A6A3D">
              <w:rPr>
                <w:lang w:val="pt-BR"/>
              </w:rPr>
              <w:t xml:space="preserve"> phút</w:t>
            </w:r>
          </w:p>
        </w:tc>
      </w:tr>
      <w:tr w:rsidR="00660F14" w:rsidRPr="000A6A3D" w14:paraId="383C5D0D" w14:textId="77777777" w:rsidTr="00114B7C">
        <w:tc>
          <w:tcPr>
            <w:tcW w:w="540" w:type="dxa"/>
            <w:tcBorders>
              <w:top w:val="single" w:sz="4" w:space="0" w:color="auto"/>
              <w:left w:val="single" w:sz="4" w:space="0" w:color="auto"/>
              <w:bottom w:val="single" w:sz="4" w:space="0" w:color="auto"/>
              <w:right w:val="single" w:sz="4" w:space="0" w:color="auto"/>
            </w:tcBorders>
            <w:shd w:val="clear" w:color="auto" w:fill="auto"/>
          </w:tcPr>
          <w:p w14:paraId="532F3D74" w14:textId="77777777" w:rsidR="00660F14" w:rsidRPr="000A6A3D" w:rsidRDefault="00660F14" w:rsidP="000A6A3D">
            <w:pPr>
              <w:jc w:val="center"/>
              <w:rPr>
                <w:b/>
                <w:bCs/>
                <w:lang w:val="nb-NO"/>
              </w:rPr>
            </w:pPr>
            <w:r w:rsidRPr="000A6A3D">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6557324" w14:textId="77777777" w:rsidR="00660F14" w:rsidRPr="000A6A3D" w:rsidRDefault="00660F14" w:rsidP="000A6A3D">
            <w:pPr>
              <w:rPr>
                <w:b/>
                <w:bCs/>
                <w:u w:val="single"/>
                <w:lang w:val="pt-BR"/>
              </w:rPr>
            </w:pPr>
            <w:r w:rsidRPr="000A6A3D">
              <w:rPr>
                <w:b/>
                <w:bCs/>
                <w:u w:val="single"/>
                <w:lang w:val="pt-BR"/>
              </w:rPr>
              <w:t>Hướng dẫn tự học</w:t>
            </w:r>
          </w:p>
          <w:p w14:paraId="272F0A6A" w14:textId="77777777" w:rsidR="00660F14" w:rsidRPr="000A6A3D" w:rsidRDefault="00660F14" w:rsidP="000A6A3D">
            <w:pPr>
              <w:rPr>
                <w:b/>
                <w:bCs/>
                <w:u w:val="single"/>
                <w:lang w:val="pt-BR"/>
              </w:rPr>
            </w:pPr>
          </w:p>
          <w:p w14:paraId="52AF5248" w14:textId="2E7EEBE0" w:rsidR="00660F14" w:rsidRPr="000A6A3D" w:rsidRDefault="00660F14" w:rsidP="000A6A3D">
            <w:pPr>
              <w:rPr>
                <w:bCs/>
                <w:lang w:val="nb-NO"/>
              </w:rPr>
            </w:pPr>
            <w:r w:rsidRPr="000A6A3D">
              <w:rPr>
                <w:bCs/>
                <w:lang w:val="nb-NO"/>
              </w:rPr>
              <w:t xml:space="preserve">- Bài tập 16 - </w:t>
            </w:r>
            <w:r w:rsidR="0097264A" w:rsidRPr="000A6A3D">
              <w:rPr>
                <w:bCs/>
                <w:lang w:val="nb-NO"/>
              </w:rPr>
              <w:t>18</w:t>
            </w:r>
            <w:r w:rsidRPr="000A6A3D">
              <w:rPr>
                <w:bCs/>
                <w:lang w:val="nb-NO"/>
              </w:rPr>
              <w:t xml:space="preserve"> trang </w:t>
            </w:r>
            <w:r w:rsidR="0097264A" w:rsidRPr="000A6A3D">
              <w:rPr>
                <w:bCs/>
                <w:lang w:val="nb-NO"/>
              </w:rPr>
              <w:t>30</w:t>
            </w:r>
            <w:r w:rsidRPr="000A6A3D">
              <w:rPr>
                <w:bCs/>
                <w:lang w:val="nb-NO"/>
              </w:rPr>
              <w:t xml:space="preserve"> trong giáo trình. </w:t>
            </w:r>
          </w:p>
          <w:p w14:paraId="2AF482D4" w14:textId="0647FC29" w:rsidR="00660F14" w:rsidRPr="000A6A3D" w:rsidRDefault="00660F14" w:rsidP="000A6A3D">
            <w:pPr>
              <w:rPr>
                <w:bCs/>
                <w:u w:val="single"/>
                <w:lang w:val="nb-NO"/>
              </w:rPr>
            </w:pPr>
            <w:r w:rsidRPr="000A6A3D">
              <w:rPr>
                <w:lang w:val="pt-BR"/>
              </w:rPr>
              <w:t xml:space="preserve">- Chuẩn bị </w:t>
            </w:r>
            <w:r w:rsidRPr="000A6A3D">
              <w:rPr>
                <w:bCs/>
              </w:rPr>
              <w:t xml:space="preserve">Bài </w:t>
            </w:r>
            <w:r w:rsidR="0097264A" w:rsidRPr="000A6A3D">
              <w:rPr>
                <w:bCs/>
              </w:rPr>
              <w:t>11</w:t>
            </w:r>
            <w:r w:rsidRPr="000A6A3D">
              <w:rPr>
                <w:bCs/>
              </w:rPr>
              <w:t>.</w:t>
            </w:r>
            <w:r w:rsidRPr="000A6A3D">
              <w:t xml:space="preserve"> </w:t>
            </w:r>
            <w:r w:rsidR="0097264A" w:rsidRPr="000A6A3D">
              <w:t>Phản ứng oxi hóa - khử</w:t>
            </w:r>
            <w:r w:rsidRPr="000A6A3D">
              <w:t xml:space="preserve"> </w:t>
            </w:r>
          </w:p>
          <w:p w14:paraId="014BBD5C" w14:textId="77777777" w:rsidR="00660F14" w:rsidRPr="000A6A3D" w:rsidRDefault="00660F14" w:rsidP="000A6A3D">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1AC2AB1" w14:textId="77777777" w:rsidR="00660F14" w:rsidRPr="000A6A3D" w:rsidRDefault="00660F14" w:rsidP="000A6A3D">
            <w:pPr>
              <w:rPr>
                <w:lang w:val="pt-BR"/>
              </w:rPr>
            </w:pPr>
          </w:p>
          <w:p w14:paraId="54EEB1F3" w14:textId="77777777" w:rsidR="00660F14" w:rsidRPr="000A6A3D" w:rsidRDefault="00660F14" w:rsidP="000A6A3D">
            <w:pPr>
              <w:rPr>
                <w:lang w:val="pt-BR"/>
              </w:rPr>
            </w:pPr>
            <w:r w:rsidRPr="000A6A3D">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42DA0ED" w14:textId="77777777" w:rsidR="00660F14" w:rsidRPr="000A6A3D" w:rsidRDefault="00660F14" w:rsidP="000A6A3D">
            <w:pPr>
              <w:rPr>
                <w:lang w:val="de-DE"/>
              </w:rPr>
            </w:pPr>
          </w:p>
          <w:p w14:paraId="45838248" w14:textId="77777777" w:rsidR="00660F14" w:rsidRPr="000A6A3D" w:rsidRDefault="00660F14" w:rsidP="000A6A3D">
            <w:pPr>
              <w:rPr>
                <w:lang w:val="pt-BR"/>
              </w:rPr>
            </w:pPr>
            <w:r w:rsidRPr="000A6A3D">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129EA5B" w14:textId="77777777" w:rsidR="00660F14" w:rsidRPr="000A6A3D" w:rsidRDefault="00660F14" w:rsidP="000A6A3D">
            <w:pPr>
              <w:jc w:val="center"/>
              <w:rPr>
                <w:lang w:val="pt-BR"/>
              </w:rPr>
            </w:pPr>
          </w:p>
          <w:p w14:paraId="20109BF9" w14:textId="074DB3B6" w:rsidR="00660F14" w:rsidRPr="000A6A3D" w:rsidRDefault="008E71ED" w:rsidP="000A6A3D">
            <w:pPr>
              <w:jc w:val="center"/>
              <w:rPr>
                <w:lang w:val="pt-BR"/>
              </w:rPr>
            </w:pPr>
            <w:r>
              <w:rPr>
                <w:lang w:val="pt-BR"/>
              </w:rPr>
              <w:t>5</w:t>
            </w:r>
            <w:r w:rsidR="00660F14" w:rsidRPr="000A6A3D">
              <w:rPr>
                <w:lang w:val="pt-BR"/>
              </w:rPr>
              <w:t xml:space="preserve"> phút</w:t>
            </w:r>
          </w:p>
        </w:tc>
      </w:tr>
    </w:tbl>
    <w:p w14:paraId="7ECA7B09" w14:textId="77777777" w:rsidR="00660F14" w:rsidRPr="000A6A3D" w:rsidRDefault="00660F14" w:rsidP="000A6A3D">
      <w:pPr>
        <w:rPr>
          <w:lang w:val="pt-BR"/>
        </w:rPr>
      </w:pPr>
    </w:p>
    <w:tbl>
      <w:tblPr>
        <w:tblW w:w="10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1"/>
        <w:gridCol w:w="1298"/>
        <w:gridCol w:w="6159"/>
      </w:tblGrid>
      <w:tr w:rsidR="00660F14" w:rsidRPr="000A6A3D" w14:paraId="5108C370" w14:textId="77777777" w:rsidTr="00114B7C">
        <w:trPr>
          <w:trHeight w:val="1337"/>
        </w:trPr>
        <w:tc>
          <w:tcPr>
            <w:tcW w:w="3281" w:type="dxa"/>
            <w:tcBorders>
              <w:top w:val="single" w:sz="4" w:space="0" w:color="auto"/>
              <w:left w:val="single" w:sz="4" w:space="0" w:color="auto"/>
              <w:bottom w:val="single" w:sz="4" w:space="0" w:color="auto"/>
              <w:right w:val="single" w:sz="4" w:space="0" w:color="auto"/>
            </w:tcBorders>
            <w:shd w:val="clear" w:color="auto" w:fill="auto"/>
          </w:tcPr>
          <w:p w14:paraId="38DEF4C4" w14:textId="77777777" w:rsidR="00660F14" w:rsidRPr="000A6A3D" w:rsidRDefault="00660F14" w:rsidP="000A6A3D">
            <w:pPr>
              <w:rPr>
                <w:u w:val="single"/>
                <w:lang w:val="pt-BR"/>
              </w:rPr>
            </w:pPr>
          </w:p>
          <w:p w14:paraId="5C60DDA4" w14:textId="77777777" w:rsidR="00660F14" w:rsidRPr="000A6A3D" w:rsidRDefault="00660F14" w:rsidP="000A6A3D">
            <w:pPr>
              <w:rPr>
                <w:u w:val="single"/>
                <w:lang w:val="pt-BR"/>
              </w:rPr>
            </w:pPr>
          </w:p>
          <w:p w14:paraId="0B23BFA3" w14:textId="77777777" w:rsidR="00660F14" w:rsidRPr="000A6A3D" w:rsidRDefault="00660F14" w:rsidP="000A6A3D">
            <w:pPr>
              <w:rPr>
                <w:b/>
                <w:u w:val="single"/>
                <w:lang w:val="pt-BR"/>
              </w:rPr>
            </w:pPr>
            <w:r w:rsidRPr="000A6A3D">
              <w:rPr>
                <w:b/>
                <w:u w:val="single"/>
                <w:lang w:val="pt-BR"/>
              </w:rPr>
              <w:t xml:space="preserve">Nguồn tài liệu tham khảo </w:t>
            </w:r>
          </w:p>
        </w:tc>
        <w:tc>
          <w:tcPr>
            <w:tcW w:w="7457" w:type="dxa"/>
            <w:gridSpan w:val="2"/>
            <w:tcBorders>
              <w:top w:val="single" w:sz="4" w:space="0" w:color="auto"/>
              <w:left w:val="single" w:sz="4" w:space="0" w:color="auto"/>
              <w:bottom w:val="single" w:sz="4" w:space="0" w:color="auto"/>
              <w:right w:val="single" w:sz="4" w:space="0" w:color="auto"/>
            </w:tcBorders>
            <w:shd w:val="clear" w:color="auto" w:fill="auto"/>
          </w:tcPr>
          <w:p w14:paraId="757B88A2" w14:textId="77777777" w:rsidR="00660F14" w:rsidRPr="000A6A3D" w:rsidRDefault="00660F14" w:rsidP="000A6A3D">
            <w:pPr>
              <w:jc w:val="both"/>
            </w:pPr>
            <w:r w:rsidRPr="000A6A3D">
              <w:t xml:space="preserve">1. </w:t>
            </w:r>
            <w:r w:rsidRPr="000A6A3D">
              <w:rPr>
                <w:i/>
                <w:iCs/>
              </w:rPr>
              <w:t xml:space="preserve">Giáo trình hóa học 1, </w:t>
            </w:r>
            <w:r w:rsidRPr="000A6A3D">
              <w:t>Trường CĐ lý tự trọng Tp. HCM, năm 2018.</w:t>
            </w:r>
          </w:p>
          <w:p w14:paraId="1F35A670" w14:textId="77777777" w:rsidR="00660F14" w:rsidRPr="000A6A3D" w:rsidRDefault="00660F14" w:rsidP="000A6A3D">
            <w:pPr>
              <w:jc w:val="both"/>
            </w:pPr>
            <w:r w:rsidRPr="000A6A3D">
              <w:t xml:space="preserve">2. </w:t>
            </w:r>
            <w:r w:rsidRPr="000A6A3D">
              <w:rPr>
                <w:lang w:val="vi-VN"/>
              </w:rPr>
              <w:t>Nguyễn Xuân Trường</w:t>
            </w:r>
            <w:r w:rsidRPr="000A6A3D">
              <w:t xml:space="preserve">, </w:t>
            </w:r>
            <w:r w:rsidRPr="000A6A3D">
              <w:rPr>
                <w:i/>
                <w:iCs/>
              </w:rPr>
              <w:t xml:space="preserve">Hóa học 10, </w:t>
            </w:r>
            <w:r w:rsidRPr="000A6A3D">
              <w:rPr>
                <w:lang w:val="vi-VN"/>
              </w:rPr>
              <w:t>NXB Giáo dục Việt Nam</w:t>
            </w:r>
            <w:r w:rsidRPr="000A6A3D">
              <w:t>, năm 2015.</w:t>
            </w:r>
          </w:p>
          <w:p w14:paraId="683EECA1" w14:textId="77777777" w:rsidR="00660F14" w:rsidRPr="000A6A3D" w:rsidRDefault="00660F14" w:rsidP="000A6A3D">
            <w:pPr>
              <w:jc w:val="both"/>
              <w:rPr>
                <w:lang w:val="pt-BR"/>
              </w:rPr>
            </w:pPr>
            <w:r w:rsidRPr="000A6A3D">
              <w:t xml:space="preserve">3. </w:t>
            </w:r>
            <w:r w:rsidRPr="000A6A3D">
              <w:rPr>
                <w:lang w:val="vi-VN"/>
              </w:rPr>
              <w:t xml:space="preserve">Nguyễn Xuân Trường, </w:t>
            </w:r>
            <w:r w:rsidRPr="000A6A3D">
              <w:rPr>
                <w:i/>
                <w:iCs/>
                <w:lang w:val="vi-VN"/>
              </w:rPr>
              <w:t xml:space="preserve">Bài tập Hóa học </w:t>
            </w:r>
            <w:r w:rsidRPr="000A6A3D">
              <w:t xml:space="preserve">10, </w:t>
            </w:r>
            <w:r w:rsidRPr="000A6A3D">
              <w:rPr>
                <w:lang w:val="vi-VN"/>
              </w:rPr>
              <w:t>NXB Giáo dục Việt Nam</w:t>
            </w:r>
            <w:r w:rsidRPr="000A6A3D">
              <w:t>, năm 2015.</w:t>
            </w:r>
          </w:p>
        </w:tc>
      </w:tr>
      <w:tr w:rsidR="00660F14" w:rsidRPr="000A6A3D" w14:paraId="7FE445CB" w14:textId="77777777" w:rsidTr="00114B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579" w:type="dxa"/>
            <w:gridSpan w:val="2"/>
            <w:shd w:val="clear" w:color="auto" w:fill="auto"/>
          </w:tcPr>
          <w:p w14:paraId="583E8F8E" w14:textId="77777777" w:rsidR="00660F14" w:rsidRPr="000A6A3D" w:rsidRDefault="00660F14" w:rsidP="000A6A3D">
            <w:pPr>
              <w:rPr>
                <w:lang w:val="pt-BR"/>
              </w:rPr>
            </w:pPr>
          </w:p>
          <w:p w14:paraId="59324F7B" w14:textId="77777777" w:rsidR="00A963E0" w:rsidRPr="000A6A3D" w:rsidRDefault="00A963E0" w:rsidP="00A963E0">
            <w:pPr>
              <w:jc w:val="center"/>
              <w:rPr>
                <w:b/>
                <w:bCs/>
                <w:lang w:val="pt-BR"/>
              </w:rPr>
            </w:pPr>
            <w:r w:rsidRPr="000A6A3D">
              <w:rPr>
                <w:b/>
                <w:bCs/>
                <w:lang w:val="pt-BR"/>
              </w:rPr>
              <w:t xml:space="preserve">Trưởng </w:t>
            </w:r>
            <w:r>
              <w:rPr>
                <w:b/>
                <w:bCs/>
                <w:lang w:val="pt-BR"/>
              </w:rPr>
              <w:t xml:space="preserve">bộ </w:t>
            </w:r>
            <w:r w:rsidRPr="000A6A3D">
              <w:rPr>
                <w:b/>
                <w:bCs/>
                <w:lang w:val="pt-BR"/>
              </w:rPr>
              <w:t>môn</w:t>
            </w:r>
          </w:p>
          <w:p w14:paraId="32313EBA" w14:textId="61BE7901" w:rsidR="00660F14" w:rsidRPr="000A6A3D" w:rsidRDefault="00660F14" w:rsidP="000A6A3D">
            <w:pPr>
              <w:jc w:val="center"/>
              <w:rPr>
                <w:b/>
                <w:bCs/>
                <w:lang w:val="pt-BR"/>
              </w:rPr>
            </w:pPr>
            <w:r w:rsidRPr="000A6A3D">
              <w:rPr>
                <w:b/>
                <w:bCs/>
                <w:lang w:val="vi-VN"/>
              </w:rPr>
              <w:t xml:space="preserve">   </w:t>
            </w:r>
            <w:r w:rsidR="008961A6">
              <w:rPr>
                <w:b/>
                <w:bCs/>
                <w:sz w:val="26"/>
                <w:szCs w:val="26"/>
              </w:rPr>
              <w:t>Phạm Thị Thu Nga</w:t>
            </w:r>
          </w:p>
          <w:p w14:paraId="26402EED" w14:textId="77777777" w:rsidR="00660F14" w:rsidRPr="000A6A3D" w:rsidRDefault="00660F14" w:rsidP="000A6A3D">
            <w:pPr>
              <w:rPr>
                <w:b/>
                <w:bCs/>
                <w:lang w:val="vi-VN"/>
              </w:rPr>
            </w:pPr>
          </w:p>
          <w:p w14:paraId="07550D46" w14:textId="77777777" w:rsidR="00660F14" w:rsidRPr="000A6A3D" w:rsidRDefault="00660F14" w:rsidP="000A6A3D">
            <w:pPr>
              <w:rPr>
                <w:b/>
                <w:bCs/>
                <w:lang w:val="vi-VN"/>
              </w:rPr>
            </w:pPr>
          </w:p>
        </w:tc>
        <w:tc>
          <w:tcPr>
            <w:tcW w:w="6159" w:type="dxa"/>
            <w:shd w:val="clear" w:color="auto" w:fill="auto"/>
          </w:tcPr>
          <w:p w14:paraId="64EADB5E" w14:textId="77777777" w:rsidR="00660F14" w:rsidRPr="000A6A3D" w:rsidRDefault="00660F14" w:rsidP="000A6A3D">
            <w:pPr>
              <w:rPr>
                <w:lang w:val="pt-BR"/>
              </w:rPr>
            </w:pPr>
          </w:p>
          <w:p w14:paraId="1CF992BD" w14:textId="77777777" w:rsidR="005A252A" w:rsidRDefault="005A252A" w:rsidP="000A6A3D">
            <w:pPr>
              <w:jc w:val="center"/>
              <w:rPr>
                <w:i/>
                <w:lang w:val="pt-BR"/>
              </w:rPr>
            </w:pPr>
            <w:r>
              <w:rPr>
                <w:i/>
                <w:lang w:val="pt-BR"/>
              </w:rPr>
              <w:t xml:space="preserve">Tp. Hồ Chí Minh, ngày 18 tháng 10  năm 2021 </w:t>
            </w:r>
          </w:p>
          <w:p w14:paraId="129EA601" w14:textId="52E45765" w:rsidR="00660F14" w:rsidRDefault="00660F14" w:rsidP="000A6A3D">
            <w:pPr>
              <w:jc w:val="center"/>
              <w:rPr>
                <w:b/>
                <w:lang w:val="pt-BR"/>
              </w:rPr>
            </w:pPr>
            <w:r w:rsidRPr="000A6A3D">
              <w:rPr>
                <w:b/>
                <w:lang w:val="pt-BR"/>
              </w:rPr>
              <w:t>Giảng viên</w:t>
            </w:r>
          </w:p>
          <w:p w14:paraId="7BB23D3D" w14:textId="6B533F84" w:rsidR="001136C5" w:rsidRPr="000A6A3D" w:rsidRDefault="001136C5" w:rsidP="000A6A3D">
            <w:pPr>
              <w:jc w:val="center"/>
              <w:rPr>
                <w:lang w:val="pt-BR"/>
              </w:rPr>
            </w:pPr>
            <w:r>
              <w:t>Trịnh Khắc Vũ</w:t>
            </w:r>
          </w:p>
        </w:tc>
      </w:tr>
    </w:tbl>
    <w:p w14:paraId="485F124D" w14:textId="77777777" w:rsidR="00036499" w:rsidRPr="005424B3" w:rsidRDefault="00036499" w:rsidP="00036499"/>
    <w:p w14:paraId="024DEFEA" w14:textId="77777777" w:rsidR="00036499" w:rsidRPr="005424B3" w:rsidRDefault="00036499" w:rsidP="00036499"/>
    <w:tbl>
      <w:tblPr>
        <w:tblW w:w="10264" w:type="dxa"/>
        <w:tblInd w:w="108" w:type="dxa"/>
        <w:tblLook w:val="01E0" w:firstRow="1" w:lastRow="1" w:firstColumn="1" w:lastColumn="1" w:noHBand="0" w:noVBand="0"/>
      </w:tblPr>
      <w:tblGrid>
        <w:gridCol w:w="3686"/>
        <w:gridCol w:w="6578"/>
      </w:tblGrid>
      <w:tr w:rsidR="00036499" w:rsidRPr="005424B3" w14:paraId="719F7B43" w14:textId="77777777" w:rsidTr="005A252A">
        <w:trPr>
          <w:trHeight w:val="1051"/>
        </w:trPr>
        <w:tc>
          <w:tcPr>
            <w:tcW w:w="3686" w:type="dxa"/>
            <w:shd w:val="clear" w:color="auto" w:fill="auto"/>
          </w:tcPr>
          <w:p w14:paraId="02F9929E" w14:textId="4F77BB6D" w:rsidR="00036499" w:rsidRPr="005424B3" w:rsidRDefault="00036499" w:rsidP="00036499">
            <w:pPr>
              <w:rPr>
                <w:lang w:val="pt-BR"/>
              </w:rPr>
            </w:pPr>
            <w:r w:rsidRPr="005424B3">
              <w:br w:type="page"/>
            </w:r>
            <w:r w:rsidRPr="005424B3">
              <w:rPr>
                <w:lang w:val="pt-BR"/>
              </w:rPr>
              <w:t xml:space="preserve">Giáo án số:  </w:t>
            </w:r>
            <w:r>
              <w:rPr>
                <w:lang w:val="pt-BR"/>
              </w:rPr>
              <w:t>8</w:t>
            </w:r>
          </w:p>
        </w:tc>
        <w:tc>
          <w:tcPr>
            <w:tcW w:w="6578" w:type="dxa"/>
            <w:shd w:val="clear" w:color="auto" w:fill="auto"/>
          </w:tcPr>
          <w:p w14:paraId="3B7A6A21" w14:textId="77777777" w:rsidR="00036499" w:rsidRPr="005424B3" w:rsidRDefault="00036499" w:rsidP="00036499">
            <w:r w:rsidRPr="005424B3">
              <w:t>Thời gian thực hiện:</w:t>
            </w:r>
            <w:r>
              <w:t xml:space="preserve"> 3 </w:t>
            </w:r>
            <w:r w:rsidRPr="005424B3">
              <w:t xml:space="preserve"> tiết</w:t>
            </w:r>
          </w:p>
          <w:p w14:paraId="62463D56" w14:textId="23F9389C" w:rsidR="00036499" w:rsidRPr="005424B3" w:rsidRDefault="00036499" w:rsidP="00036499">
            <w:pPr>
              <w:tabs>
                <w:tab w:val="right" w:leader="dot" w:pos="3331"/>
              </w:tabs>
            </w:pPr>
            <w:r w:rsidRPr="005424B3">
              <w:t xml:space="preserve">Tên chương: </w:t>
            </w:r>
            <w:r w:rsidRPr="005424B3">
              <w:rPr>
                <w:b/>
                <w:bCs/>
              </w:rPr>
              <w:t xml:space="preserve">CHƯƠNG </w:t>
            </w:r>
            <w:r>
              <w:rPr>
                <w:b/>
                <w:bCs/>
              </w:rPr>
              <w:t>III</w:t>
            </w:r>
            <w:r w:rsidRPr="005424B3">
              <w:rPr>
                <w:b/>
                <w:bCs/>
              </w:rPr>
              <w:t xml:space="preserve">: </w:t>
            </w:r>
            <w:r w:rsidRPr="005424B3">
              <w:rPr>
                <w:b/>
              </w:rPr>
              <w:t>SỰ ĐIỆN LI</w:t>
            </w:r>
          </w:p>
          <w:p w14:paraId="3BABFE22" w14:textId="065E3840" w:rsidR="00036499" w:rsidRPr="005424B3" w:rsidRDefault="00036499" w:rsidP="00036499">
            <w:r w:rsidRPr="005424B3">
              <w:t xml:space="preserve">Thực hiện ngày       </w:t>
            </w:r>
            <w:r w:rsidR="005A252A">
              <w:t>1</w:t>
            </w:r>
            <w:r w:rsidRPr="005424B3">
              <w:t xml:space="preserve">           tháng       </w:t>
            </w:r>
            <w:r w:rsidR="005A252A">
              <w:t>11</w:t>
            </w:r>
            <w:r w:rsidRPr="005424B3">
              <w:t xml:space="preserve">          năm 20</w:t>
            </w:r>
            <w:r w:rsidR="005A252A">
              <w:t>21</w:t>
            </w:r>
          </w:p>
          <w:p w14:paraId="50413BC9" w14:textId="77777777" w:rsidR="00036499" w:rsidRPr="005424B3" w:rsidRDefault="00036499" w:rsidP="00036499">
            <w:r w:rsidRPr="005424B3">
              <w:t xml:space="preserve"> </w:t>
            </w:r>
          </w:p>
        </w:tc>
      </w:tr>
    </w:tbl>
    <w:p w14:paraId="0E48B31A" w14:textId="68CA7A3B" w:rsidR="00036499" w:rsidRPr="005424B3" w:rsidRDefault="00036499" w:rsidP="00036499">
      <w:pPr>
        <w:rPr>
          <w:lang w:val="it-IT"/>
        </w:rPr>
      </w:pPr>
      <w:r w:rsidRPr="005424B3">
        <w:rPr>
          <w:lang w:val="it-IT"/>
        </w:rPr>
        <w:t xml:space="preserve">Tên bài: </w:t>
      </w:r>
      <w:r w:rsidRPr="005424B3">
        <w:rPr>
          <w:lang w:val="it-IT"/>
        </w:rPr>
        <w:tab/>
      </w:r>
      <w:r w:rsidRPr="005424B3">
        <w:rPr>
          <w:lang w:val="it-IT"/>
        </w:rPr>
        <w:tab/>
      </w:r>
      <w:r w:rsidRPr="005424B3">
        <w:rPr>
          <w:b/>
          <w:i/>
        </w:rPr>
        <w:t xml:space="preserve">Bài </w:t>
      </w:r>
      <w:r>
        <w:rPr>
          <w:b/>
          <w:i/>
        </w:rPr>
        <w:t>8</w:t>
      </w:r>
      <w:r w:rsidRPr="005424B3">
        <w:rPr>
          <w:b/>
          <w:i/>
        </w:rPr>
        <w:t xml:space="preserve">:  </w:t>
      </w:r>
      <w:r w:rsidRPr="005424B3">
        <w:rPr>
          <w:b/>
        </w:rPr>
        <w:t>SỰ ĐIỆN LI – AXIT BAZO MUỐI</w:t>
      </w:r>
      <w:r w:rsidR="008E71ED">
        <w:rPr>
          <w:b/>
        </w:rPr>
        <w:t xml:space="preserve"> - PH</w:t>
      </w:r>
    </w:p>
    <w:p w14:paraId="160BA65E" w14:textId="77777777" w:rsidR="00036499" w:rsidRPr="005424B3" w:rsidRDefault="00036499" w:rsidP="00036499">
      <w:pPr>
        <w:rPr>
          <w:b/>
          <w:u w:val="single"/>
          <w:lang w:val="it-IT"/>
        </w:rPr>
      </w:pPr>
      <w:r w:rsidRPr="005424B3">
        <w:rPr>
          <w:b/>
          <w:u w:val="single"/>
          <w:lang w:val="it-IT"/>
        </w:rPr>
        <w:t xml:space="preserve">Mục tiêu của bài: </w:t>
      </w:r>
    </w:p>
    <w:p w14:paraId="57FA2748" w14:textId="77777777" w:rsidR="00036499" w:rsidRPr="005424B3" w:rsidRDefault="00036499" w:rsidP="00036499">
      <w:pPr>
        <w:rPr>
          <w:b/>
          <w:lang w:val="it-IT"/>
        </w:rPr>
      </w:pPr>
      <w:r w:rsidRPr="005424B3">
        <w:rPr>
          <w:lang w:val="it-IT"/>
        </w:rPr>
        <w:t xml:space="preserve">Sau khi học xong bài này người học có khả năng: </w:t>
      </w:r>
    </w:p>
    <w:p w14:paraId="32C1EBC5" w14:textId="77777777" w:rsidR="00036499" w:rsidRPr="005424B3" w:rsidRDefault="00036499" w:rsidP="00036499">
      <w:r w:rsidRPr="005424B3">
        <w:rPr>
          <w:b/>
        </w:rPr>
        <w:t>1.</w:t>
      </w:r>
      <w:r w:rsidRPr="005424B3">
        <w:rPr>
          <w:b/>
          <w:u w:val="single"/>
        </w:rPr>
        <w:t>Kiến thức</w:t>
      </w:r>
      <w:r w:rsidRPr="005424B3">
        <w:rPr>
          <w:b/>
        </w:rPr>
        <w:t>:</w:t>
      </w:r>
    </w:p>
    <w:p w14:paraId="547EACA6" w14:textId="77777777" w:rsidR="00036499" w:rsidRPr="005424B3" w:rsidRDefault="00036499" w:rsidP="00036499">
      <w:pPr>
        <w:ind w:firstLine="418"/>
        <w:rPr>
          <w:spacing w:val="-4"/>
        </w:rPr>
      </w:pPr>
      <w:r>
        <w:rPr>
          <w:spacing w:val="-4"/>
        </w:rPr>
        <w:t>- Nêu được</w:t>
      </w:r>
      <w:r w:rsidRPr="005424B3">
        <w:rPr>
          <w:spacing w:val="-4"/>
        </w:rPr>
        <w:t xml:space="preserve"> Khái niệm về sự điện li, chất điện li, chất điện li mạnh, chất điện li yếu, cân bằng điện li.</w:t>
      </w:r>
    </w:p>
    <w:p w14:paraId="1AB22C1B" w14:textId="77777777" w:rsidR="00036499" w:rsidRPr="005424B3" w:rsidRDefault="00036499" w:rsidP="00036499">
      <w:pPr>
        <w:ind w:firstLine="420"/>
        <w:rPr>
          <w:lang w:val="it-IT"/>
        </w:rPr>
      </w:pPr>
      <w:r>
        <w:t>-</w:t>
      </w:r>
      <w:r w:rsidRPr="005424B3">
        <w:rPr>
          <w:lang w:val="it-IT"/>
        </w:rPr>
        <w:t xml:space="preserve"> </w:t>
      </w:r>
      <w:r>
        <w:rPr>
          <w:spacing w:val="-4"/>
        </w:rPr>
        <w:t>Nêu được</w:t>
      </w:r>
      <w:r w:rsidRPr="005424B3">
        <w:rPr>
          <w:spacing w:val="-4"/>
        </w:rPr>
        <w:t xml:space="preserve"> </w:t>
      </w:r>
      <w:r>
        <w:rPr>
          <w:lang w:val="it-IT"/>
        </w:rPr>
        <w:t>đ</w:t>
      </w:r>
      <w:r w:rsidRPr="005424B3">
        <w:rPr>
          <w:lang w:val="it-IT"/>
        </w:rPr>
        <w:t>ịnh nghĩa : axit, bazơ, hiđroxit lưỡng tính và muối theo thuyết A-rê-ni-ut.</w:t>
      </w:r>
    </w:p>
    <w:p w14:paraId="4052CC71" w14:textId="77777777" w:rsidR="00036499" w:rsidRPr="005424B3" w:rsidRDefault="00036499" w:rsidP="00036499">
      <w:pPr>
        <w:rPr>
          <w:b/>
        </w:rPr>
      </w:pPr>
      <w:r w:rsidRPr="005424B3">
        <w:rPr>
          <w:b/>
        </w:rPr>
        <w:t>2.</w:t>
      </w:r>
      <w:r w:rsidRPr="005424B3">
        <w:rPr>
          <w:b/>
          <w:u w:val="single"/>
        </w:rPr>
        <w:t>Kĩ năng</w:t>
      </w:r>
      <w:r w:rsidRPr="005424B3">
        <w:rPr>
          <w:b/>
        </w:rPr>
        <w:t xml:space="preserve">: </w:t>
      </w:r>
    </w:p>
    <w:p w14:paraId="4379F393" w14:textId="77777777" w:rsidR="00036499" w:rsidRPr="005424B3" w:rsidRDefault="00036499" w:rsidP="00036499">
      <w:pPr>
        <w:ind w:firstLine="418"/>
      </w:pPr>
      <w:r w:rsidRPr="005424B3">
        <w:rPr>
          <w:rFonts w:ascii="Symbol" w:hAnsi="Symbol"/>
        </w:rPr>
        <w:t></w:t>
      </w:r>
      <w:r w:rsidRPr="005424B3">
        <w:t xml:space="preserve"> Quan sát thí nghiệm, rút ra được kết luận về tính dẫn điện của dung dịch chất điện li.</w:t>
      </w:r>
    </w:p>
    <w:p w14:paraId="38823727" w14:textId="77777777" w:rsidR="00036499" w:rsidRPr="005424B3" w:rsidRDefault="00036499" w:rsidP="00036499">
      <w:pPr>
        <w:ind w:firstLine="418"/>
      </w:pPr>
      <w:r w:rsidRPr="005424B3">
        <w:rPr>
          <w:rFonts w:ascii="Symbol" w:hAnsi="Symbol"/>
        </w:rPr>
        <w:t></w:t>
      </w:r>
      <w:r w:rsidRPr="005424B3">
        <w:t xml:space="preserve"> Phân biệt được chất điện li, chất không điện li, chất điện li mạnh, chất điện li yếu.</w:t>
      </w:r>
    </w:p>
    <w:p w14:paraId="768AAA75" w14:textId="77777777" w:rsidR="00036499" w:rsidRPr="005424B3" w:rsidRDefault="00036499" w:rsidP="00036499">
      <w:pPr>
        <w:ind w:firstLine="418"/>
      </w:pPr>
      <w:r w:rsidRPr="005424B3">
        <w:rPr>
          <w:rFonts w:ascii="Symbol" w:hAnsi="Symbol"/>
        </w:rPr>
        <w:t></w:t>
      </w:r>
      <w:r w:rsidRPr="005424B3">
        <w:t xml:space="preserve"> Viết được phương trình điện li của chất điện li mạnh, chất điện li yếu.</w:t>
      </w:r>
    </w:p>
    <w:p w14:paraId="40BA3BCC" w14:textId="77777777" w:rsidR="00036499" w:rsidRPr="005424B3" w:rsidRDefault="00036499" w:rsidP="00036499">
      <w:pPr>
        <w:rPr>
          <w:b/>
        </w:rPr>
      </w:pPr>
      <w:r w:rsidRPr="005424B3">
        <w:rPr>
          <w:b/>
        </w:rPr>
        <w:t>3.</w:t>
      </w:r>
      <w:r w:rsidRPr="005424B3">
        <w:rPr>
          <w:b/>
          <w:u w:val="single"/>
        </w:rPr>
        <w:t>Thái độ</w:t>
      </w:r>
      <w:r w:rsidRPr="005424B3">
        <w:rPr>
          <w:b/>
        </w:rPr>
        <w:t xml:space="preserve">: </w:t>
      </w:r>
    </w:p>
    <w:p w14:paraId="4394CD29" w14:textId="77777777" w:rsidR="00036499" w:rsidRPr="005424B3" w:rsidRDefault="00036499" w:rsidP="00036499">
      <w:pPr>
        <w:ind w:firstLine="480"/>
      </w:pPr>
      <w:r w:rsidRPr="005424B3">
        <w:t>- Xây dựng thái độ học tập tích cực, chủ động, hợp tác, có kế hoạch</w:t>
      </w:r>
    </w:p>
    <w:p w14:paraId="3E8F85BF" w14:textId="77777777" w:rsidR="00036499" w:rsidRPr="005424B3" w:rsidRDefault="00036499" w:rsidP="00036499">
      <w:pPr>
        <w:ind w:firstLine="480"/>
      </w:pPr>
      <w:r w:rsidRPr="005424B3">
        <w:t>- Kích thích sự hứng thú với bộ môn, phát huy khả năng tư duy của học sinh</w:t>
      </w:r>
    </w:p>
    <w:p w14:paraId="230AC0C9" w14:textId="77777777" w:rsidR="00036499" w:rsidRPr="005424B3" w:rsidRDefault="00036499" w:rsidP="00036499">
      <w:pPr>
        <w:rPr>
          <w:b/>
          <w:lang w:val="it-IT"/>
        </w:rPr>
      </w:pPr>
      <w:r w:rsidRPr="005424B3">
        <w:rPr>
          <w:b/>
          <w:lang w:val="it-IT"/>
        </w:rPr>
        <w:t>Đồ dùng và phương tiện dạy học:</w:t>
      </w:r>
    </w:p>
    <w:p w14:paraId="6E92B509" w14:textId="77777777" w:rsidR="00036499" w:rsidRPr="005424B3" w:rsidRDefault="00036499" w:rsidP="00036499">
      <w:pPr>
        <w:rPr>
          <w:lang w:val="it-IT"/>
        </w:rPr>
      </w:pPr>
      <w:r w:rsidRPr="005424B3">
        <w:rPr>
          <w:lang w:val="it-IT"/>
        </w:rPr>
        <w:t>Máy chiếu, màn ảnh, máy tính, bảng, phấn.</w:t>
      </w:r>
    </w:p>
    <w:p w14:paraId="0D380831" w14:textId="77777777" w:rsidR="00036499" w:rsidRPr="005424B3" w:rsidRDefault="00036499" w:rsidP="00036499">
      <w:pPr>
        <w:rPr>
          <w:lang w:val="it-IT"/>
        </w:rPr>
      </w:pPr>
      <w:r w:rsidRPr="005424B3">
        <w:rPr>
          <w:b/>
          <w:lang w:val="it-IT"/>
        </w:rPr>
        <w:t xml:space="preserve">I. Ổn định lớp học:                                                 </w:t>
      </w:r>
      <w:r w:rsidRPr="005424B3">
        <w:rPr>
          <w:lang w:val="it-IT"/>
        </w:rPr>
        <w:t>Thời gian:  05 phút.</w:t>
      </w:r>
    </w:p>
    <w:p w14:paraId="399F0543" w14:textId="77777777" w:rsidR="00036499" w:rsidRPr="005424B3" w:rsidRDefault="00036499" w:rsidP="00036499">
      <w:pPr>
        <w:rPr>
          <w:lang w:val="it-IT"/>
        </w:rPr>
      </w:pPr>
      <w:r w:rsidRPr="005424B3">
        <w:rPr>
          <w:lang w:val="it-IT"/>
        </w:rPr>
        <w:t>Số học sinh vắng:…………Tên:……………………………………………………..................................</w:t>
      </w:r>
    </w:p>
    <w:p w14:paraId="24999D6E" w14:textId="77777777" w:rsidR="00036499" w:rsidRPr="005424B3" w:rsidRDefault="00036499" w:rsidP="00036499">
      <w:pPr>
        <w:rPr>
          <w:lang w:val="it-IT"/>
        </w:rPr>
      </w:pPr>
      <w:r w:rsidRPr="005424B3">
        <w:rPr>
          <w:lang w:val="it-IT"/>
        </w:rPr>
        <w:t>......................................................................................................................................................................</w:t>
      </w:r>
    </w:p>
    <w:p w14:paraId="34394061" w14:textId="77777777" w:rsidR="00036499" w:rsidRPr="005424B3" w:rsidRDefault="00036499" w:rsidP="00036499">
      <w:pPr>
        <w:rPr>
          <w:b/>
          <w:lang w:val="sv-SE"/>
        </w:rPr>
      </w:pPr>
      <w:r w:rsidRPr="005424B3">
        <w:rPr>
          <w:b/>
          <w:lang w:val="sv-SE"/>
        </w:rPr>
        <w:t>II. Thực hiện bài học:</w:t>
      </w:r>
    </w:p>
    <w:p w14:paraId="1367A4A7" w14:textId="77777777" w:rsidR="00036499" w:rsidRPr="005424B3" w:rsidRDefault="00036499" w:rsidP="00036499">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036499" w:rsidRPr="005424B3" w14:paraId="4C0C1B8E" w14:textId="77777777" w:rsidTr="00036499">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24653A" w14:textId="77777777" w:rsidR="00036499" w:rsidRPr="005424B3" w:rsidRDefault="00036499" w:rsidP="00036499">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4C0B48" w14:textId="77777777" w:rsidR="00036499" w:rsidRPr="005424B3" w:rsidRDefault="00036499" w:rsidP="00036499">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99F40" w14:textId="77777777" w:rsidR="00036499" w:rsidRPr="005424B3" w:rsidRDefault="00036499" w:rsidP="00036499">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3F28C7" w14:textId="77777777" w:rsidR="00036499" w:rsidRPr="005424B3" w:rsidRDefault="00036499" w:rsidP="00036499">
            <w:pPr>
              <w:jc w:val="center"/>
              <w:rPr>
                <w:lang w:val="de-DE"/>
              </w:rPr>
            </w:pPr>
            <w:r w:rsidRPr="005424B3">
              <w:rPr>
                <w:lang w:val="de-DE"/>
              </w:rPr>
              <w:t>Thời gian</w:t>
            </w:r>
          </w:p>
        </w:tc>
      </w:tr>
      <w:tr w:rsidR="00036499" w:rsidRPr="005424B3" w14:paraId="7155D32F" w14:textId="77777777" w:rsidTr="00036499">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89F873" w14:textId="77777777" w:rsidR="00036499" w:rsidRPr="005424B3" w:rsidRDefault="00036499" w:rsidP="00036499">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0D006F" w14:textId="77777777" w:rsidR="00036499" w:rsidRPr="005424B3" w:rsidRDefault="00036499" w:rsidP="00036499">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34D6860E" w14:textId="77777777" w:rsidR="00036499" w:rsidRPr="005424B3" w:rsidRDefault="00036499" w:rsidP="00036499">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24E197DC" w14:textId="77777777" w:rsidR="00036499" w:rsidRPr="005424B3" w:rsidRDefault="00036499" w:rsidP="00036499">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BA56A" w14:textId="77777777" w:rsidR="00036499" w:rsidRPr="005424B3" w:rsidRDefault="00036499" w:rsidP="00036499">
            <w:pPr>
              <w:jc w:val="center"/>
              <w:rPr>
                <w:lang w:val="de-DE"/>
              </w:rPr>
            </w:pPr>
          </w:p>
        </w:tc>
      </w:tr>
      <w:tr w:rsidR="00036499" w:rsidRPr="005424B3" w14:paraId="64749ADC" w14:textId="77777777" w:rsidTr="00036499">
        <w:tc>
          <w:tcPr>
            <w:tcW w:w="540" w:type="dxa"/>
            <w:tcBorders>
              <w:top w:val="single" w:sz="4" w:space="0" w:color="auto"/>
              <w:left w:val="single" w:sz="4" w:space="0" w:color="auto"/>
              <w:bottom w:val="single" w:sz="4" w:space="0" w:color="auto"/>
              <w:right w:val="single" w:sz="4" w:space="0" w:color="auto"/>
            </w:tcBorders>
            <w:shd w:val="clear" w:color="auto" w:fill="auto"/>
          </w:tcPr>
          <w:p w14:paraId="04939FB3" w14:textId="77777777" w:rsidR="00036499" w:rsidRPr="005424B3" w:rsidRDefault="00036499" w:rsidP="00036499">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E623F9D" w14:textId="77777777" w:rsidR="00036499" w:rsidRPr="005424B3" w:rsidRDefault="00036499" w:rsidP="00036499">
            <w:pPr>
              <w:rPr>
                <w:lang w:val="de-DE"/>
              </w:rPr>
            </w:pPr>
            <w:r w:rsidRPr="005424B3">
              <w:rPr>
                <w:b/>
                <w:bCs/>
                <w:u w:val="single"/>
                <w:lang w:val="de-DE"/>
              </w:rPr>
              <w:t>Dẫn nhập</w:t>
            </w:r>
          </w:p>
          <w:p w14:paraId="0A2F3C9C" w14:textId="77777777" w:rsidR="00036499" w:rsidRPr="005424B3" w:rsidRDefault="00036499" w:rsidP="00036499">
            <w:pPr>
              <w:tabs>
                <w:tab w:val="left" w:pos="9360"/>
              </w:tabs>
              <w:jc w:val="both"/>
              <w:rPr>
                <w:b/>
                <w:bCs/>
                <w:lang w:val="it-IT"/>
              </w:rPr>
            </w:pPr>
            <w:r w:rsidRPr="005424B3">
              <w:rPr>
                <w:b/>
                <w:bCs/>
                <w:lang w:val="it-IT"/>
              </w:rPr>
              <w:t xml:space="preserve">I. </w:t>
            </w:r>
            <w:r w:rsidRPr="005424B3">
              <w:rPr>
                <w:b/>
                <w:bCs/>
                <w:u w:val="single"/>
                <w:lang w:val="it-IT"/>
              </w:rPr>
              <w:t>Hiện tượng điện li</w:t>
            </w:r>
            <w:r w:rsidRPr="005424B3">
              <w:rPr>
                <w:b/>
                <w:bCs/>
                <w:lang w:val="it-IT"/>
              </w:rPr>
              <w:t>:</w:t>
            </w:r>
          </w:p>
          <w:p w14:paraId="5134E697" w14:textId="77777777" w:rsidR="00036499" w:rsidRPr="005424B3" w:rsidRDefault="00036499" w:rsidP="00036499">
            <w:pPr>
              <w:tabs>
                <w:tab w:val="left" w:pos="9360"/>
              </w:tabs>
              <w:jc w:val="both"/>
              <w:rPr>
                <w:lang w:val="it-IT"/>
              </w:rPr>
            </w:pPr>
            <w:r w:rsidRPr="005424B3">
              <w:rPr>
                <w:b/>
                <w:iCs/>
                <w:lang w:val="it-IT"/>
              </w:rPr>
              <w:t>1.</w:t>
            </w:r>
            <w:r w:rsidRPr="005424B3">
              <w:rPr>
                <w:b/>
                <w:i/>
                <w:iCs/>
                <w:lang w:val="it-IT"/>
              </w:rPr>
              <w:t xml:space="preserve"> </w:t>
            </w:r>
            <w:r w:rsidRPr="005424B3">
              <w:rPr>
                <w:b/>
                <w:iCs/>
                <w:lang w:val="it-IT"/>
              </w:rPr>
              <w:t>Thí nghiệm</w:t>
            </w:r>
            <w:r w:rsidRPr="005424B3">
              <w:rPr>
                <w:b/>
                <w:lang w:val="it-IT"/>
              </w:rPr>
              <w:t xml:space="preserve"> hiện tượng CM:</w:t>
            </w:r>
          </w:p>
          <w:p w14:paraId="757F185A" w14:textId="77777777" w:rsidR="00036499" w:rsidRPr="005424B3" w:rsidRDefault="00036499" w:rsidP="00036499">
            <w:pPr>
              <w:tabs>
                <w:tab w:val="left" w:pos="9360"/>
              </w:tabs>
              <w:jc w:val="both"/>
              <w:rPr>
                <w:lang w:val="it-IT"/>
              </w:rPr>
            </w:pPr>
            <w:r w:rsidRPr="005424B3">
              <w:rPr>
                <w:lang w:val="it-IT"/>
              </w:rPr>
              <w:t>-Dung dịch muối, axít, bazơ: dẫn điện.</w:t>
            </w:r>
          </w:p>
          <w:p w14:paraId="27D62B4F" w14:textId="77777777" w:rsidR="00036499" w:rsidRPr="005424B3" w:rsidRDefault="00036499" w:rsidP="00036499">
            <w:pPr>
              <w:tabs>
                <w:tab w:val="left" w:pos="9360"/>
              </w:tabs>
              <w:jc w:val="both"/>
              <w:rPr>
                <w:lang w:val="it-IT"/>
              </w:rPr>
            </w:pPr>
            <w:r w:rsidRPr="005424B3">
              <w:rPr>
                <w:lang w:val="it-IT"/>
              </w:rPr>
              <w:t>-Dung dịch rượu, đường: không dẫn điện.</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E483DDB" w14:textId="77777777" w:rsidR="00036499" w:rsidRPr="005424B3" w:rsidRDefault="00036499" w:rsidP="00036499">
            <w:pPr>
              <w:rPr>
                <w:lang w:val="de-DE"/>
              </w:rPr>
            </w:pPr>
          </w:p>
          <w:p w14:paraId="1479D154" w14:textId="77777777" w:rsidR="00036499" w:rsidRPr="005424B3" w:rsidRDefault="00036499" w:rsidP="00036499">
            <w:pPr>
              <w:rPr>
                <w:lang w:val="de-DE"/>
              </w:rPr>
            </w:pPr>
            <w:r w:rsidRPr="005424B3">
              <w:rPr>
                <w:lang w:val="de-DE"/>
              </w:rPr>
              <w:t>- GV trình bày bằng lời.</w:t>
            </w:r>
          </w:p>
          <w:p w14:paraId="20604408" w14:textId="77777777" w:rsidR="00036499" w:rsidRPr="005424B3" w:rsidRDefault="00036499" w:rsidP="00036499">
            <w:r w:rsidRPr="005424B3">
              <w:t xml:space="preserve">- GV </w:t>
            </w:r>
            <w:r w:rsidRPr="005424B3">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81EA972" w14:textId="77777777" w:rsidR="00036499" w:rsidRPr="005424B3" w:rsidRDefault="00036499" w:rsidP="00036499">
            <w:pPr>
              <w:rPr>
                <w:lang w:val="de-DE"/>
              </w:rPr>
            </w:pPr>
          </w:p>
          <w:p w14:paraId="3B573948" w14:textId="77777777" w:rsidR="00036499" w:rsidRPr="005424B3" w:rsidRDefault="00036499" w:rsidP="00036499">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1C3D41D8" w14:textId="77777777" w:rsidR="00036499" w:rsidRPr="005424B3" w:rsidRDefault="00036499" w:rsidP="00036499">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513C844" w14:textId="77777777" w:rsidR="00036499" w:rsidRPr="005424B3" w:rsidRDefault="00036499" w:rsidP="00036499">
            <w:pPr>
              <w:rPr>
                <w:lang w:val="de-DE"/>
              </w:rPr>
            </w:pPr>
          </w:p>
          <w:p w14:paraId="12F6DFE0" w14:textId="77777777" w:rsidR="00036499" w:rsidRPr="005424B3" w:rsidRDefault="00036499" w:rsidP="00036499">
            <w:pPr>
              <w:jc w:val="center"/>
              <w:rPr>
                <w:lang w:val="pt-BR"/>
              </w:rPr>
            </w:pPr>
            <w:r>
              <w:rPr>
                <w:lang w:val="pt-BR"/>
              </w:rPr>
              <w:t>5</w:t>
            </w:r>
          </w:p>
          <w:p w14:paraId="23F761EE" w14:textId="77777777" w:rsidR="00036499" w:rsidRPr="005424B3" w:rsidRDefault="00036499" w:rsidP="00036499">
            <w:pPr>
              <w:jc w:val="center"/>
              <w:rPr>
                <w:lang w:val="de-DE"/>
              </w:rPr>
            </w:pPr>
            <w:r w:rsidRPr="005424B3">
              <w:rPr>
                <w:lang w:val="pt-BR"/>
              </w:rPr>
              <w:t>phút</w:t>
            </w:r>
            <w:r w:rsidRPr="005424B3">
              <w:rPr>
                <w:lang w:val="de-DE"/>
              </w:rPr>
              <w:t xml:space="preserve"> </w:t>
            </w:r>
          </w:p>
        </w:tc>
      </w:tr>
      <w:tr w:rsidR="00036499" w:rsidRPr="005424B3" w14:paraId="73F2EDC4" w14:textId="77777777" w:rsidTr="00036499">
        <w:trPr>
          <w:trHeight w:val="1323"/>
        </w:trPr>
        <w:tc>
          <w:tcPr>
            <w:tcW w:w="540" w:type="dxa"/>
            <w:tcBorders>
              <w:top w:val="single" w:sz="4" w:space="0" w:color="auto"/>
              <w:left w:val="single" w:sz="4" w:space="0" w:color="auto"/>
              <w:right w:val="single" w:sz="4" w:space="0" w:color="auto"/>
            </w:tcBorders>
            <w:shd w:val="clear" w:color="auto" w:fill="auto"/>
          </w:tcPr>
          <w:p w14:paraId="6865DAFD" w14:textId="77777777" w:rsidR="00036499" w:rsidRPr="005424B3" w:rsidRDefault="00036499" w:rsidP="00036499">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68EF96C" w14:textId="77777777" w:rsidR="00036499" w:rsidRPr="005424B3" w:rsidRDefault="00036499" w:rsidP="00036499">
            <w:pPr>
              <w:rPr>
                <w:b/>
                <w:bCs/>
                <w:u w:val="single"/>
                <w:lang w:val="nb-NO"/>
              </w:rPr>
            </w:pPr>
            <w:r w:rsidRPr="005424B3">
              <w:rPr>
                <w:b/>
                <w:bCs/>
                <w:u w:val="single"/>
                <w:lang w:val="nb-NO"/>
              </w:rPr>
              <w:t>Giảng bài mới</w:t>
            </w:r>
          </w:p>
          <w:p w14:paraId="56037215" w14:textId="77777777" w:rsidR="00036499" w:rsidRPr="005424B3" w:rsidRDefault="00036499" w:rsidP="00036499">
            <w:pPr>
              <w:tabs>
                <w:tab w:val="left" w:pos="9360"/>
              </w:tabs>
              <w:jc w:val="both"/>
              <w:rPr>
                <w:b/>
                <w:u w:val="single"/>
                <w:lang w:val="it-IT"/>
              </w:rPr>
            </w:pPr>
            <w:r w:rsidRPr="005424B3">
              <w:rPr>
                <w:b/>
                <w:lang w:val="it-IT"/>
              </w:rPr>
              <w:t>1. Sự điện ly:</w:t>
            </w:r>
          </w:p>
          <w:p w14:paraId="5D3C8544" w14:textId="77777777" w:rsidR="00036499" w:rsidRPr="005424B3" w:rsidRDefault="00036499" w:rsidP="00036499">
            <w:pPr>
              <w:tabs>
                <w:tab w:val="left" w:pos="9360"/>
              </w:tabs>
              <w:jc w:val="both"/>
              <w:rPr>
                <w:b/>
                <w:lang w:val="it-IT"/>
              </w:rPr>
            </w:pPr>
            <w:r w:rsidRPr="005424B3">
              <w:rPr>
                <w:b/>
                <w:u w:val="single"/>
                <w:lang w:val="it-IT"/>
              </w:rPr>
              <w:t xml:space="preserve">1.1 hiện tượng </w:t>
            </w:r>
            <w:r w:rsidRPr="005424B3">
              <w:rPr>
                <w:b/>
                <w:lang w:val="it-IT"/>
              </w:rPr>
              <w:t>điện ly:</w:t>
            </w:r>
          </w:p>
          <w:p w14:paraId="75D16248" w14:textId="77777777" w:rsidR="00036499" w:rsidRPr="005424B3" w:rsidRDefault="00036499" w:rsidP="00036499">
            <w:pPr>
              <w:tabs>
                <w:tab w:val="left" w:pos="9360"/>
              </w:tabs>
              <w:jc w:val="both"/>
              <w:rPr>
                <w:lang w:val="it-IT"/>
              </w:rPr>
            </w:pPr>
            <w:r w:rsidRPr="005424B3">
              <w:rPr>
                <w:lang w:val="it-IT"/>
              </w:rPr>
              <w:t>-Các muối, axít, bazơ khi tan trong nước phân li ra các ion</w:t>
            </w:r>
          </w:p>
          <w:p w14:paraId="7CB46986" w14:textId="77777777" w:rsidR="00036499" w:rsidRPr="005424B3" w:rsidRDefault="00036499" w:rsidP="00036499">
            <w:pPr>
              <w:tabs>
                <w:tab w:val="left" w:pos="9360"/>
              </w:tabs>
              <w:jc w:val="both"/>
              <w:rPr>
                <w:lang w:val="it-IT"/>
              </w:rPr>
            </w:pPr>
            <w:r w:rsidRPr="005424B3">
              <w:rPr>
                <w:lang w:val="it-IT"/>
              </w:rPr>
              <w:t>-Quá trình phân li các chất trong H</w:t>
            </w:r>
            <w:r w:rsidRPr="005424B3">
              <w:rPr>
                <w:vertAlign w:val="subscript"/>
                <w:lang w:val="it-IT"/>
              </w:rPr>
              <w:t>2</w:t>
            </w:r>
            <w:r w:rsidRPr="005424B3">
              <w:rPr>
                <w:lang w:val="it-IT"/>
              </w:rPr>
              <w:t>O ra ion là sự điện li.</w:t>
            </w:r>
          </w:p>
          <w:p w14:paraId="3041462C" w14:textId="77777777" w:rsidR="00036499" w:rsidRPr="005424B3" w:rsidRDefault="00036499" w:rsidP="00036499">
            <w:pPr>
              <w:tabs>
                <w:tab w:val="left" w:pos="9360"/>
              </w:tabs>
              <w:jc w:val="both"/>
              <w:rPr>
                <w:lang w:val="it-IT"/>
              </w:rPr>
            </w:pPr>
            <w:r w:rsidRPr="005424B3">
              <w:rPr>
                <w:lang w:val="it-IT"/>
              </w:rPr>
              <w:t>-Những chất tan trong H</w:t>
            </w:r>
            <w:r w:rsidRPr="005424B3">
              <w:rPr>
                <w:vertAlign w:val="subscript"/>
                <w:lang w:val="it-IT"/>
              </w:rPr>
              <w:t>2</w:t>
            </w:r>
            <w:r w:rsidRPr="005424B3">
              <w:rPr>
                <w:lang w:val="it-IT"/>
              </w:rPr>
              <w:t xml:space="preserve">O phân li thành các ion gọi là chất điện li. </w:t>
            </w:r>
          </w:p>
          <w:p w14:paraId="532DCFA3" w14:textId="77777777" w:rsidR="00036499" w:rsidRPr="005424B3" w:rsidRDefault="00036499" w:rsidP="00036499">
            <w:pPr>
              <w:tabs>
                <w:tab w:val="left" w:pos="9360"/>
              </w:tabs>
              <w:jc w:val="both"/>
              <w:rPr>
                <w:lang w:val="it-IT"/>
              </w:rPr>
            </w:pPr>
            <w:r w:rsidRPr="005424B3">
              <w:rPr>
                <w:lang w:val="it-IT"/>
              </w:rPr>
              <w:t xml:space="preserve">-Sự điện li được biểu diễn bằng pt điện li: NaCl </w:t>
            </w:r>
            <w:r w:rsidRPr="005424B3">
              <w:sym w:font="Wingdings" w:char="F0E0"/>
            </w:r>
            <w:r w:rsidRPr="005424B3">
              <w:rPr>
                <w:lang w:val="it-IT"/>
              </w:rPr>
              <w:t xml:space="preserve"> Na</w:t>
            </w:r>
            <w:r w:rsidRPr="005424B3">
              <w:rPr>
                <w:vertAlign w:val="superscript"/>
                <w:lang w:val="it-IT"/>
              </w:rPr>
              <w:t>+</w:t>
            </w:r>
            <w:r w:rsidRPr="005424B3">
              <w:rPr>
                <w:lang w:val="it-IT"/>
              </w:rPr>
              <w:t xml:space="preserve"> + Cl</w:t>
            </w:r>
            <w:r w:rsidRPr="005424B3">
              <w:rPr>
                <w:vertAlign w:val="superscript"/>
                <w:lang w:val="it-IT"/>
              </w:rPr>
              <w:t>-</w:t>
            </w:r>
          </w:p>
          <w:p w14:paraId="1F838F43" w14:textId="77777777" w:rsidR="00036499" w:rsidRPr="005424B3" w:rsidRDefault="00036499" w:rsidP="00036499">
            <w:pPr>
              <w:tabs>
                <w:tab w:val="left" w:pos="9360"/>
              </w:tabs>
              <w:jc w:val="both"/>
              <w:rPr>
                <w:b/>
                <w:bCs/>
              </w:rPr>
            </w:pPr>
            <w:r w:rsidRPr="005424B3">
              <w:rPr>
                <w:b/>
                <w:bCs/>
              </w:rPr>
              <w:t xml:space="preserve">1.2. </w:t>
            </w:r>
            <w:r w:rsidRPr="005424B3">
              <w:rPr>
                <w:b/>
                <w:bCs/>
                <w:u w:val="single"/>
              </w:rPr>
              <w:t>Phân loại các chất điện li</w:t>
            </w:r>
            <w:r w:rsidRPr="005424B3">
              <w:rPr>
                <w:b/>
                <w:bCs/>
              </w:rPr>
              <w:t>:</w:t>
            </w:r>
          </w:p>
          <w:p w14:paraId="151BB829" w14:textId="77777777" w:rsidR="00036499" w:rsidRPr="005424B3" w:rsidRDefault="00036499" w:rsidP="00036499">
            <w:pPr>
              <w:tabs>
                <w:tab w:val="left" w:pos="9360"/>
              </w:tabs>
              <w:jc w:val="both"/>
              <w:rPr>
                <w:b/>
                <w:lang w:val="it-IT"/>
              </w:rPr>
            </w:pPr>
            <w:r w:rsidRPr="005424B3">
              <w:rPr>
                <w:b/>
                <w:i/>
                <w:iCs/>
                <w:lang w:val="it-IT"/>
              </w:rPr>
              <w:t xml:space="preserve">1.2.1. </w:t>
            </w:r>
            <w:r w:rsidRPr="005424B3">
              <w:rPr>
                <w:b/>
                <w:i/>
                <w:iCs/>
                <w:u w:val="single"/>
                <w:lang w:val="it-IT"/>
              </w:rPr>
              <w:t>Chất điện li mạnh</w:t>
            </w:r>
            <w:r w:rsidRPr="005424B3">
              <w:rPr>
                <w:b/>
                <w:lang w:val="it-IT"/>
              </w:rPr>
              <w:t>:</w:t>
            </w:r>
          </w:p>
          <w:p w14:paraId="6374C6EC" w14:textId="77777777" w:rsidR="00036499" w:rsidRPr="005424B3" w:rsidRDefault="00036499" w:rsidP="00036499">
            <w:pPr>
              <w:tabs>
                <w:tab w:val="left" w:pos="9360"/>
              </w:tabs>
              <w:jc w:val="both"/>
              <w:rPr>
                <w:lang w:val="it-IT"/>
              </w:rPr>
            </w:pPr>
            <w:r w:rsidRPr="005424B3">
              <w:rPr>
                <w:lang w:val="it-IT"/>
              </w:rPr>
              <w:t>- Khái niệm: Chất điện li mạnh là chất khi tan trong nước, các phân tử hoà tan đều phân li ra ion.</w:t>
            </w:r>
          </w:p>
          <w:p w14:paraId="12003742" w14:textId="77777777" w:rsidR="00036499" w:rsidRPr="005424B3" w:rsidRDefault="00036499" w:rsidP="00036499">
            <w:pPr>
              <w:tabs>
                <w:tab w:val="left" w:pos="9360"/>
              </w:tabs>
              <w:jc w:val="both"/>
              <w:rPr>
                <w:vertAlign w:val="superscript"/>
                <w:lang w:val="pl-PL"/>
              </w:rPr>
            </w:pPr>
            <w:r w:rsidRPr="005424B3">
              <w:rPr>
                <w:lang w:val="pl-PL"/>
              </w:rPr>
              <w:t xml:space="preserve">NaCl     </w:t>
            </w:r>
            <w:r w:rsidRPr="005424B3">
              <w:sym w:font="Wingdings" w:char="F0E0"/>
            </w:r>
            <w:r w:rsidRPr="005424B3">
              <w:rPr>
                <w:lang w:val="pl-PL"/>
              </w:rPr>
              <w:t xml:space="preserve">   Na</w:t>
            </w:r>
            <w:r w:rsidRPr="005424B3">
              <w:rPr>
                <w:vertAlign w:val="superscript"/>
                <w:lang w:val="pl-PL"/>
              </w:rPr>
              <w:t>+</w:t>
            </w:r>
            <w:r w:rsidRPr="005424B3">
              <w:rPr>
                <w:lang w:val="pl-PL"/>
              </w:rPr>
              <w:t xml:space="preserve"> + Cl</w:t>
            </w:r>
            <w:r w:rsidRPr="005424B3">
              <w:rPr>
                <w:vertAlign w:val="superscript"/>
                <w:lang w:val="pl-PL"/>
              </w:rPr>
              <w:t>-</w:t>
            </w:r>
          </w:p>
          <w:p w14:paraId="2D54AB8E" w14:textId="77777777" w:rsidR="00036499" w:rsidRPr="005424B3" w:rsidRDefault="00036499" w:rsidP="00036499">
            <w:pPr>
              <w:tabs>
                <w:tab w:val="left" w:pos="9360"/>
              </w:tabs>
              <w:jc w:val="both"/>
              <w:rPr>
                <w:lang w:val="pl-PL"/>
              </w:rPr>
            </w:pPr>
            <w:r w:rsidRPr="005424B3">
              <w:rPr>
                <w:lang w:val="pl-PL"/>
              </w:rPr>
              <w:t>-Gồm:</w:t>
            </w:r>
          </w:p>
          <w:p w14:paraId="2446327E" w14:textId="77777777" w:rsidR="00036499" w:rsidRPr="005424B3" w:rsidRDefault="00036499" w:rsidP="00036499">
            <w:pPr>
              <w:tabs>
                <w:tab w:val="left" w:pos="9360"/>
              </w:tabs>
              <w:jc w:val="both"/>
              <w:rPr>
                <w:lang w:val="pl-PL"/>
              </w:rPr>
            </w:pPr>
            <w:r w:rsidRPr="005424B3">
              <w:rPr>
                <w:lang w:val="pl-PL"/>
              </w:rPr>
              <w:t>+ Các axít mạnh HCl, HNO</w:t>
            </w:r>
            <w:r w:rsidRPr="005424B3">
              <w:rPr>
                <w:vertAlign w:val="subscript"/>
                <w:lang w:val="pl-PL"/>
              </w:rPr>
              <w:t>3</w:t>
            </w:r>
            <w:r w:rsidRPr="005424B3">
              <w:rPr>
                <w:lang w:val="pl-PL"/>
              </w:rPr>
              <w:t>, H</w:t>
            </w:r>
            <w:r w:rsidRPr="005424B3">
              <w:rPr>
                <w:vertAlign w:val="subscript"/>
                <w:lang w:val="pl-PL"/>
              </w:rPr>
              <w:t>2</w:t>
            </w:r>
            <w:r w:rsidRPr="005424B3">
              <w:rPr>
                <w:lang w:val="pl-PL"/>
              </w:rPr>
              <w:t>SO</w:t>
            </w:r>
            <w:r w:rsidRPr="005424B3">
              <w:rPr>
                <w:vertAlign w:val="subscript"/>
                <w:lang w:val="pl-PL"/>
              </w:rPr>
              <w:t>4</w:t>
            </w:r>
            <w:r w:rsidRPr="005424B3">
              <w:rPr>
                <w:lang w:val="pl-PL"/>
              </w:rPr>
              <w:t>…</w:t>
            </w:r>
          </w:p>
          <w:p w14:paraId="340BBF53" w14:textId="77777777" w:rsidR="00036499" w:rsidRPr="005424B3" w:rsidRDefault="00036499" w:rsidP="00036499">
            <w:pPr>
              <w:tabs>
                <w:tab w:val="left" w:pos="9360"/>
              </w:tabs>
              <w:jc w:val="both"/>
              <w:rPr>
                <w:lang w:val="pl-PL"/>
              </w:rPr>
            </w:pPr>
            <w:r w:rsidRPr="005424B3">
              <w:rPr>
                <w:lang w:val="pl-PL"/>
              </w:rPr>
              <w:lastRenderedPageBreak/>
              <w:t>+ Các bazơ mạnh:NaOH, KOH, Ba(OH)</w:t>
            </w:r>
            <w:r w:rsidRPr="005424B3">
              <w:rPr>
                <w:vertAlign w:val="subscript"/>
                <w:lang w:val="pl-PL"/>
              </w:rPr>
              <w:t>2</w:t>
            </w:r>
          </w:p>
          <w:p w14:paraId="41B7ABCB" w14:textId="77777777" w:rsidR="00036499" w:rsidRPr="005424B3" w:rsidRDefault="00036499" w:rsidP="00036499">
            <w:pPr>
              <w:tabs>
                <w:tab w:val="left" w:pos="9360"/>
              </w:tabs>
              <w:jc w:val="both"/>
              <w:rPr>
                <w:lang w:val="pl-PL"/>
              </w:rPr>
            </w:pPr>
            <w:r w:rsidRPr="005424B3">
              <w:rPr>
                <w:lang w:val="pl-PL"/>
              </w:rPr>
              <w:t>+ Hầu hết các muối.</w:t>
            </w:r>
          </w:p>
          <w:p w14:paraId="3E466004" w14:textId="77777777" w:rsidR="00036499" w:rsidRPr="005424B3" w:rsidRDefault="00036499" w:rsidP="00036499">
            <w:pPr>
              <w:tabs>
                <w:tab w:val="left" w:pos="9360"/>
              </w:tabs>
              <w:jc w:val="both"/>
              <w:rPr>
                <w:lang w:val="pl-PL"/>
              </w:rPr>
            </w:pPr>
            <w:r w:rsidRPr="005424B3">
              <w:rPr>
                <w:b/>
                <w:i/>
                <w:lang w:val="pl-PL"/>
              </w:rPr>
              <w:t>1.2.2</w:t>
            </w:r>
            <w:r w:rsidRPr="005424B3">
              <w:rPr>
                <w:b/>
                <w:i/>
                <w:iCs/>
                <w:lang w:val="pl-PL"/>
              </w:rPr>
              <w:t xml:space="preserve">. </w:t>
            </w:r>
            <w:r w:rsidRPr="005424B3">
              <w:rPr>
                <w:b/>
                <w:i/>
                <w:iCs/>
                <w:u w:val="single"/>
                <w:lang w:val="pl-PL"/>
              </w:rPr>
              <w:t>Chất điện li yếu</w:t>
            </w:r>
            <w:r w:rsidRPr="005424B3">
              <w:rPr>
                <w:b/>
                <w:i/>
                <w:iCs/>
                <w:lang w:val="pl-PL"/>
              </w:rPr>
              <w:t>:</w:t>
            </w:r>
          </w:p>
          <w:p w14:paraId="2CDE480E" w14:textId="77777777" w:rsidR="00036499" w:rsidRPr="005424B3" w:rsidRDefault="00036499" w:rsidP="00036499">
            <w:pPr>
              <w:tabs>
                <w:tab w:val="left" w:pos="9360"/>
              </w:tabs>
              <w:jc w:val="both"/>
              <w:rPr>
                <w:lang w:val="pl-PL"/>
              </w:rPr>
            </w:pPr>
            <w:r w:rsidRPr="005424B3">
              <w:rPr>
                <w:lang w:val="pl-PL"/>
              </w:rPr>
              <w:t xml:space="preserve">- </w:t>
            </w:r>
            <w:r w:rsidRPr="005424B3">
              <w:rPr>
                <w:i/>
                <w:lang w:val="pl-PL"/>
              </w:rPr>
              <w:t>Khái niệm:</w:t>
            </w:r>
            <w:r w:rsidRPr="005424B3">
              <w:rPr>
                <w:lang w:val="pl-PL"/>
              </w:rPr>
              <w:t xml:space="preserve"> Chất điện li yếu là chất khi tan trong nước, chỉ có 1 phần số phân tử hoà tan phân li ra ion.</w:t>
            </w:r>
          </w:p>
          <w:p w14:paraId="667F0951" w14:textId="77777777" w:rsidR="00036499" w:rsidRPr="005424B3" w:rsidRDefault="00036499" w:rsidP="00036499">
            <w:pPr>
              <w:tabs>
                <w:tab w:val="left" w:pos="9360"/>
              </w:tabs>
              <w:jc w:val="both"/>
            </w:pPr>
            <w:r w:rsidRPr="005424B3">
              <w:t>- Pt điện li: CH</w:t>
            </w:r>
            <w:r w:rsidRPr="005424B3">
              <w:rPr>
                <w:vertAlign w:val="subscript"/>
              </w:rPr>
              <w:t>3</w:t>
            </w:r>
            <w:r w:rsidRPr="005424B3">
              <w:t xml:space="preserve">COOH </w:t>
            </w:r>
            <w:r w:rsidRPr="005424B3">
              <w:sym w:font="Wingdings 3" w:char="F044"/>
            </w:r>
            <w:r w:rsidRPr="005424B3">
              <w:t xml:space="preserve"> CH</w:t>
            </w:r>
            <w:r w:rsidRPr="005424B3">
              <w:rPr>
                <w:vertAlign w:val="subscript"/>
              </w:rPr>
              <w:t>3</w:t>
            </w:r>
            <w:r w:rsidRPr="005424B3">
              <w:t>COO</w:t>
            </w:r>
            <w:r w:rsidRPr="005424B3">
              <w:rPr>
                <w:vertAlign w:val="superscript"/>
              </w:rPr>
              <w:t>-</w:t>
            </w:r>
            <w:r w:rsidRPr="005424B3">
              <w:t xml:space="preserve"> + H</w:t>
            </w:r>
            <w:r w:rsidRPr="005424B3">
              <w:rPr>
                <w:vertAlign w:val="superscript"/>
              </w:rPr>
              <w:t>+</w:t>
            </w:r>
          </w:p>
          <w:p w14:paraId="3295462A" w14:textId="77777777" w:rsidR="00036499" w:rsidRPr="005424B3" w:rsidRDefault="00036499" w:rsidP="00036499">
            <w:pPr>
              <w:tabs>
                <w:tab w:val="left" w:pos="9360"/>
              </w:tabs>
              <w:jc w:val="both"/>
              <w:rPr>
                <w:lang w:val="pt-BR"/>
              </w:rPr>
            </w:pPr>
            <w:r w:rsidRPr="005424B3">
              <w:rPr>
                <w:lang w:val="pt-BR"/>
              </w:rPr>
              <w:t>- Gồm:</w:t>
            </w:r>
          </w:p>
          <w:p w14:paraId="23B175A7" w14:textId="77777777" w:rsidR="00036499" w:rsidRPr="005424B3" w:rsidRDefault="00036499" w:rsidP="00036499">
            <w:pPr>
              <w:tabs>
                <w:tab w:val="left" w:pos="9360"/>
              </w:tabs>
              <w:jc w:val="both"/>
              <w:rPr>
                <w:lang w:val="pt-BR"/>
              </w:rPr>
            </w:pPr>
            <w:r w:rsidRPr="005424B3">
              <w:rPr>
                <w:lang w:val="pt-BR"/>
              </w:rPr>
              <w:t>+ Các axít yếu: H</w:t>
            </w:r>
            <w:r w:rsidRPr="005424B3">
              <w:rPr>
                <w:vertAlign w:val="subscript"/>
                <w:lang w:val="pt-BR"/>
              </w:rPr>
              <w:t>2</w:t>
            </w:r>
            <w:r w:rsidRPr="005424B3">
              <w:rPr>
                <w:lang w:val="pt-BR"/>
              </w:rPr>
              <w:t>S , HClO, CH</w:t>
            </w:r>
            <w:r w:rsidRPr="005424B3">
              <w:rPr>
                <w:vertAlign w:val="subscript"/>
                <w:lang w:val="pt-BR"/>
              </w:rPr>
              <w:t>3</w:t>
            </w:r>
            <w:r w:rsidRPr="005424B3">
              <w:rPr>
                <w:lang w:val="pt-BR"/>
              </w:rPr>
              <w:t>COOH, HF, H</w:t>
            </w:r>
            <w:r w:rsidRPr="005424B3">
              <w:rPr>
                <w:vertAlign w:val="subscript"/>
                <w:lang w:val="pt-BR"/>
              </w:rPr>
              <w:t>2</w:t>
            </w:r>
            <w:r w:rsidRPr="005424B3">
              <w:rPr>
                <w:lang w:val="pt-BR"/>
              </w:rPr>
              <w:t>SO</w:t>
            </w:r>
            <w:r w:rsidRPr="005424B3">
              <w:rPr>
                <w:vertAlign w:val="subscript"/>
                <w:lang w:val="pt-BR"/>
              </w:rPr>
              <w:t>3</w:t>
            </w:r>
            <w:r w:rsidRPr="005424B3">
              <w:rPr>
                <w:lang w:val="pt-BR"/>
              </w:rPr>
              <w:t>, HNO</w:t>
            </w:r>
            <w:r w:rsidRPr="005424B3">
              <w:rPr>
                <w:vertAlign w:val="subscript"/>
                <w:lang w:val="pt-BR"/>
              </w:rPr>
              <w:t>2</w:t>
            </w:r>
            <w:r w:rsidRPr="005424B3">
              <w:rPr>
                <w:lang w:val="pt-BR"/>
              </w:rPr>
              <w:t>, H</w:t>
            </w:r>
            <w:r w:rsidRPr="005424B3">
              <w:rPr>
                <w:vertAlign w:val="subscript"/>
                <w:lang w:val="pt-BR"/>
              </w:rPr>
              <w:t>3</w:t>
            </w:r>
            <w:r w:rsidRPr="005424B3">
              <w:rPr>
                <w:lang w:val="pt-BR"/>
              </w:rPr>
              <w:t>PO</w:t>
            </w:r>
            <w:r w:rsidRPr="005424B3">
              <w:rPr>
                <w:vertAlign w:val="subscript"/>
                <w:lang w:val="pt-BR"/>
              </w:rPr>
              <w:t>4</w:t>
            </w:r>
            <w:r w:rsidRPr="005424B3">
              <w:rPr>
                <w:lang w:val="pt-BR"/>
              </w:rPr>
              <w:t>, H</w:t>
            </w:r>
            <w:r w:rsidRPr="005424B3">
              <w:rPr>
                <w:vertAlign w:val="subscript"/>
                <w:lang w:val="pt-BR"/>
              </w:rPr>
              <w:t>2</w:t>
            </w:r>
            <w:r w:rsidRPr="005424B3">
              <w:rPr>
                <w:lang w:val="pt-BR"/>
              </w:rPr>
              <w:t>CO</w:t>
            </w:r>
            <w:r w:rsidRPr="005424B3">
              <w:rPr>
                <w:vertAlign w:val="subscript"/>
                <w:lang w:val="pt-BR"/>
              </w:rPr>
              <w:t>3</w:t>
            </w:r>
            <w:r w:rsidRPr="005424B3">
              <w:rPr>
                <w:lang w:val="pt-BR"/>
              </w:rPr>
              <w:t>, ...</w:t>
            </w:r>
          </w:p>
          <w:p w14:paraId="69FB4A94" w14:textId="77777777" w:rsidR="00036499" w:rsidRPr="005424B3" w:rsidRDefault="00036499" w:rsidP="00036499">
            <w:pPr>
              <w:tabs>
                <w:tab w:val="left" w:pos="9360"/>
              </w:tabs>
              <w:jc w:val="both"/>
              <w:rPr>
                <w:lang w:val="pt-BR"/>
              </w:rPr>
            </w:pPr>
            <w:r w:rsidRPr="005424B3">
              <w:rPr>
                <w:lang w:val="pt-BR"/>
              </w:rPr>
              <w:t>+ Bazơ yếu: Mg(OH)</w:t>
            </w:r>
            <w:r w:rsidRPr="005424B3">
              <w:rPr>
                <w:vertAlign w:val="subscript"/>
                <w:lang w:val="pt-BR"/>
              </w:rPr>
              <w:t>2</w:t>
            </w:r>
            <w:r w:rsidRPr="005424B3">
              <w:rPr>
                <w:lang w:val="pt-BR"/>
              </w:rPr>
              <w:t>, Bi(OH)</w:t>
            </w:r>
            <w:r w:rsidRPr="005424B3">
              <w:rPr>
                <w:vertAlign w:val="subscript"/>
                <w:lang w:val="pt-BR"/>
              </w:rPr>
              <w:t>3</w:t>
            </w:r>
            <w:r w:rsidRPr="005424B3">
              <w:rPr>
                <w:lang w:val="pt-BR"/>
              </w:rPr>
              <w:t xml:space="preserve">... </w:t>
            </w:r>
          </w:p>
          <w:p w14:paraId="6868F178" w14:textId="77777777" w:rsidR="00036499" w:rsidRPr="005424B3" w:rsidRDefault="00036499" w:rsidP="00036499">
            <w:pPr>
              <w:jc w:val="both"/>
              <w:rPr>
                <w:lang w:val="pt-BR"/>
              </w:rPr>
            </w:pPr>
            <w:r w:rsidRPr="005424B3">
              <w:rPr>
                <w:b/>
                <w:lang w:val="pt-BR"/>
              </w:rPr>
              <w:t>2. Axit, bazơ và muối</w:t>
            </w:r>
            <w:r w:rsidRPr="005424B3">
              <w:rPr>
                <w:lang w:val="pt-BR"/>
              </w:rPr>
              <w:t xml:space="preserve">                             </w:t>
            </w:r>
          </w:p>
          <w:p w14:paraId="1D048367" w14:textId="77777777" w:rsidR="00036499" w:rsidRPr="005424B3" w:rsidRDefault="00036499" w:rsidP="00036499">
            <w:pPr>
              <w:tabs>
                <w:tab w:val="left" w:pos="9360"/>
              </w:tabs>
              <w:jc w:val="both"/>
              <w:rPr>
                <w:b/>
                <w:bCs/>
              </w:rPr>
            </w:pPr>
            <w:r w:rsidRPr="005424B3">
              <w:rPr>
                <w:b/>
                <w:bCs/>
              </w:rPr>
              <w:t xml:space="preserve">2.1. </w:t>
            </w:r>
            <w:r w:rsidRPr="005424B3">
              <w:rPr>
                <w:b/>
                <w:bCs/>
                <w:u w:val="single"/>
              </w:rPr>
              <w:t>Axít:</w:t>
            </w:r>
            <w:r w:rsidRPr="005424B3">
              <w:rPr>
                <w:b/>
                <w:bCs/>
              </w:rPr>
              <w:t xml:space="preserve"> </w:t>
            </w:r>
          </w:p>
          <w:p w14:paraId="5131D518" w14:textId="77777777" w:rsidR="00036499" w:rsidRPr="005424B3" w:rsidRDefault="00036499" w:rsidP="00036499">
            <w:pPr>
              <w:tabs>
                <w:tab w:val="left" w:pos="9360"/>
              </w:tabs>
              <w:jc w:val="both"/>
              <w:rPr>
                <w:b/>
                <w:bCs/>
              </w:rPr>
            </w:pPr>
            <w:r w:rsidRPr="005424B3">
              <w:rPr>
                <w:b/>
                <w:bCs/>
              </w:rPr>
              <w:t>2.1.1.</w:t>
            </w:r>
            <w:r w:rsidRPr="005424B3">
              <w:rPr>
                <w:b/>
                <w:u w:val="single"/>
              </w:rPr>
              <w:t>Định nghĩa</w:t>
            </w:r>
            <w:r w:rsidRPr="005424B3">
              <w:rPr>
                <w:b/>
              </w:rPr>
              <w:t>:</w:t>
            </w:r>
            <w:r w:rsidRPr="005424B3">
              <w:t xml:space="preserve"> (theo A-rê-ni-ut)</w:t>
            </w:r>
          </w:p>
          <w:p w14:paraId="7FC8C8EA" w14:textId="77777777" w:rsidR="00036499" w:rsidRPr="005424B3" w:rsidRDefault="00036499" w:rsidP="00036499">
            <w:pPr>
              <w:tabs>
                <w:tab w:val="left" w:pos="9360"/>
              </w:tabs>
              <w:jc w:val="both"/>
            </w:pPr>
            <w:r w:rsidRPr="005424B3">
              <w:t>- Axít là chất khi tan trong nước phân li ra cation H</w:t>
            </w:r>
            <w:r w:rsidRPr="005424B3">
              <w:rPr>
                <w:vertAlign w:val="superscript"/>
              </w:rPr>
              <w:t>+</w:t>
            </w:r>
            <w:r w:rsidRPr="005424B3">
              <w:t xml:space="preserve">.   HCl </w:t>
            </w:r>
            <w:r w:rsidRPr="005424B3">
              <w:sym w:font="Wingdings" w:char="F0E0"/>
            </w:r>
            <w:r w:rsidRPr="005424B3">
              <w:t xml:space="preserve"> H</w:t>
            </w:r>
            <w:r w:rsidRPr="005424B3">
              <w:rPr>
                <w:vertAlign w:val="superscript"/>
              </w:rPr>
              <w:t>+</w:t>
            </w:r>
            <w:r w:rsidRPr="005424B3">
              <w:t xml:space="preserve"> + Cl</w:t>
            </w:r>
            <w:r w:rsidRPr="005424B3">
              <w:rPr>
                <w:vertAlign w:val="superscript"/>
              </w:rPr>
              <w:t>-</w:t>
            </w:r>
          </w:p>
          <w:p w14:paraId="54D0B8FC" w14:textId="77777777" w:rsidR="00036499" w:rsidRPr="005424B3" w:rsidRDefault="00036499" w:rsidP="00036499">
            <w:pPr>
              <w:tabs>
                <w:tab w:val="left" w:pos="9360"/>
              </w:tabs>
              <w:jc w:val="both"/>
              <w:rPr>
                <w:b/>
              </w:rPr>
            </w:pPr>
            <w:r w:rsidRPr="005424B3">
              <w:rPr>
                <w:b/>
              </w:rPr>
              <w:t xml:space="preserve">2.1.2. </w:t>
            </w:r>
            <w:r w:rsidRPr="005424B3">
              <w:rPr>
                <w:b/>
                <w:u w:val="single"/>
              </w:rPr>
              <w:t>Axít nhiều nấc</w:t>
            </w:r>
            <w:r w:rsidRPr="005424B3">
              <w:rPr>
                <w:b/>
              </w:rPr>
              <w:t xml:space="preserve">: </w:t>
            </w:r>
          </w:p>
          <w:p w14:paraId="66557EAD" w14:textId="77777777" w:rsidR="00036499" w:rsidRPr="005424B3" w:rsidRDefault="00036499" w:rsidP="00036499">
            <w:pPr>
              <w:tabs>
                <w:tab w:val="left" w:pos="9360"/>
              </w:tabs>
              <w:jc w:val="both"/>
            </w:pPr>
            <w:r w:rsidRPr="005424B3">
              <w:t>-Axít mà 1 phân tử phân li nhiều nấc ra ion H</w:t>
            </w:r>
            <w:r w:rsidRPr="005424B3">
              <w:rPr>
                <w:vertAlign w:val="superscript"/>
              </w:rPr>
              <w:t>+</w:t>
            </w:r>
            <w:r w:rsidRPr="005424B3">
              <w:t xml:space="preserve"> là axít nhiều nấc.</w:t>
            </w:r>
          </w:p>
          <w:p w14:paraId="78E99899" w14:textId="77777777" w:rsidR="00036499" w:rsidRPr="005424B3" w:rsidRDefault="00036499" w:rsidP="00036499">
            <w:pPr>
              <w:tabs>
                <w:tab w:val="left" w:pos="9360"/>
              </w:tabs>
              <w:jc w:val="both"/>
              <w:rPr>
                <w:b/>
                <w:bCs/>
                <w:lang w:val="pt-BR"/>
              </w:rPr>
            </w:pPr>
            <w:r w:rsidRPr="005424B3">
              <w:rPr>
                <w:b/>
                <w:bCs/>
                <w:lang w:val="pt-BR"/>
              </w:rPr>
              <w:t xml:space="preserve">2.2. </w:t>
            </w:r>
            <w:r w:rsidRPr="005424B3">
              <w:rPr>
                <w:b/>
                <w:bCs/>
                <w:u w:val="single"/>
                <w:lang w:val="pt-BR"/>
              </w:rPr>
              <w:t>Bazơ</w:t>
            </w:r>
            <w:r w:rsidRPr="005424B3">
              <w:rPr>
                <w:b/>
                <w:bCs/>
                <w:lang w:val="pt-BR"/>
              </w:rPr>
              <w:t>:</w:t>
            </w:r>
          </w:p>
          <w:p w14:paraId="3490190C" w14:textId="77777777" w:rsidR="00036499" w:rsidRPr="005424B3" w:rsidRDefault="00036499" w:rsidP="00036499">
            <w:pPr>
              <w:tabs>
                <w:tab w:val="left" w:pos="9360"/>
              </w:tabs>
              <w:jc w:val="both"/>
              <w:rPr>
                <w:lang w:val="pt-BR"/>
              </w:rPr>
            </w:pPr>
            <w:r w:rsidRPr="005424B3">
              <w:rPr>
                <w:b/>
                <w:lang w:val="pt-BR"/>
              </w:rPr>
              <w:t xml:space="preserve">2.2.1.Định nghĩa </w:t>
            </w:r>
            <w:r w:rsidRPr="005424B3">
              <w:rPr>
                <w:lang w:val="pt-BR"/>
              </w:rPr>
              <w:t>(theo thuyết a-rê-ni-út): Bazơ là chất khi tan trong nước phân li ra anion OH</w:t>
            </w:r>
            <w:r w:rsidRPr="005424B3">
              <w:rPr>
                <w:vertAlign w:val="superscript"/>
                <w:lang w:val="pt-BR"/>
              </w:rPr>
              <w:t>-</w:t>
            </w:r>
          </w:p>
          <w:p w14:paraId="171DB7C1" w14:textId="77777777" w:rsidR="00036499" w:rsidRPr="005424B3" w:rsidRDefault="00036499" w:rsidP="00036499">
            <w:pPr>
              <w:tabs>
                <w:tab w:val="left" w:pos="9360"/>
              </w:tabs>
              <w:jc w:val="both"/>
              <w:rPr>
                <w:lang w:val="pl-PL"/>
              </w:rPr>
            </w:pPr>
            <w:r w:rsidRPr="005424B3">
              <w:rPr>
                <w:lang w:val="pl-PL"/>
              </w:rPr>
              <w:t xml:space="preserve">Vd: NaOH </w:t>
            </w:r>
            <w:r w:rsidRPr="005424B3">
              <w:t>→</w:t>
            </w:r>
            <w:r w:rsidRPr="005424B3">
              <w:rPr>
                <w:lang w:val="pl-PL"/>
              </w:rPr>
              <w:t>Na</w:t>
            </w:r>
            <w:r w:rsidRPr="005424B3">
              <w:rPr>
                <w:vertAlign w:val="superscript"/>
                <w:lang w:val="pl-PL"/>
              </w:rPr>
              <w:t>+</w:t>
            </w:r>
            <w:r w:rsidRPr="005424B3">
              <w:rPr>
                <w:lang w:val="pl-PL"/>
              </w:rPr>
              <w:t xml:space="preserve"> + OH</w:t>
            </w:r>
            <w:r w:rsidRPr="005424B3">
              <w:rPr>
                <w:vertAlign w:val="superscript"/>
                <w:lang w:val="pl-PL"/>
              </w:rPr>
              <w:t>-</w:t>
            </w:r>
          </w:p>
          <w:p w14:paraId="6A1F2B25" w14:textId="77777777" w:rsidR="00036499" w:rsidRPr="005424B3" w:rsidRDefault="00036499" w:rsidP="00036499">
            <w:pPr>
              <w:tabs>
                <w:tab w:val="left" w:pos="9360"/>
              </w:tabs>
              <w:jc w:val="both"/>
              <w:rPr>
                <w:lang w:val="pl-PL"/>
              </w:rPr>
            </w:pPr>
            <w:r w:rsidRPr="005424B3">
              <w:rPr>
                <w:b/>
                <w:bCs/>
                <w:lang w:val="pl-PL"/>
              </w:rPr>
              <w:t xml:space="preserve">2.3. </w:t>
            </w:r>
            <w:r w:rsidRPr="005424B3">
              <w:rPr>
                <w:b/>
                <w:bCs/>
                <w:u w:val="single"/>
                <w:lang w:val="pl-PL"/>
              </w:rPr>
              <w:t>Hiđroxít lưỡng tính</w:t>
            </w:r>
            <w:r w:rsidRPr="005424B3">
              <w:rPr>
                <w:b/>
                <w:bCs/>
                <w:lang w:val="pl-PL"/>
              </w:rPr>
              <w:t>:</w:t>
            </w:r>
          </w:p>
          <w:p w14:paraId="48C727F2" w14:textId="77777777" w:rsidR="00036499" w:rsidRPr="005424B3" w:rsidRDefault="00036499" w:rsidP="00036499">
            <w:pPr>
              <w:tabs>
                <w:tab w:val="left" w:pos="9360"/>
              </w:tabs>
              <w:jc w:val="both"/>
              <w:rPr>
                <w:lang w:val="pl-PL"/>
              </w:rPr>
            </w:pPr>
            <w:r w:rsidRPr="005424B3">
              <w:rPr>
                <w:b/>
                <w:i/>
                <w:iCs/>
                <w:lang w:val="pl-PL"/>
              </w:rPr>
              <w:t>* Định nghĩa:</w:t>
            </w:r>
            <w:r w:rsidRPr="005424B3">
              <w:rPr>
                <w:lang w:val="pl-PL"/>
              </w:rPr>
              <w:t xml:space="preserve"> Hiđroxit lưỡng tính là hiđroxit khi tan trong nước phân li như axit, vừa có thể phân li như bazơ</w:t>
            </w:r>
          </w:p>
          <w:p w14:paraId="1B545246" w14:textId="77777777" w:rsidR="00036499" w:rsidRPr="005424B3" w:rsidRDefault="00036499" w:rsidP="00036499">
            <w:pPr>
              <w:tabs>
                <w:tab w:val="left" w:pos="9360"/>
              </w:tabs>
              <w:jc w:val="both"/>
              <w:rPr>
                <w:u w:val="single"/>
                <w:lang w:val="pl-PL"/>
              </w:rPr>
            </w:pPr>
            <w:r w:rsidRPr="005424B3">
              <w:rPr>
                <w:b/>
                <w:bCs/>
                <w:lang w:val="pl-PL"/>
              </w:rPr>
              <w:t xml:space="preserve">2.4. </w:t>
            </w:r>
            <w:r w:rsidRPr="005424B3">
              <w:rPr>
                <w:b/>
                <w:bCs/>
                <w:u w:val="single"/>
                <w:lang w:val="pl-PL"/>
              </w:rPr>
              <w:t>Muối</w:t>
            </w:r>
            <w:r w:rsidRPr="005424B3">
              <w:rPr>
                <w:b/>
                <w:lang w:val="pl-PL"/>
              </w:rPr>
              <w:t>:</w:t>
            </w:r>
          </w:p>
          <w:p w14:paraId="0CE4F55D" w14:textId="77777777" w:rsidR="00036499" w:rsidRPr="005424B3" w:rsidRDefault="00036499" w:rsidP="00036499">
            <w:pPr>
              <w:tabs>
                <w:tab w:val="left" w:pos="9360"/>
              </w:tabs>
              <w:jc w:val="both"/>
              <w:rPr>
                <w:lang w:val="pl-PL"/>
              </w:rPr>
            </w:pPr>
            <w:r w:rsidRPr="005424B3">
              <w:rPr>
                <w:b/>
                <w:i/>
                <w:iCs/>
                <w:lang w:val="pl-PL"/>
              </w:rPr>
              <w:t xml:space="preserve">1. </w:t>
            </w:r>
            <w:r w:rsidRPr="005424B3">
              <w:rPr>
                <w:b/>
                <w:i/>
                <w:iCs/>
                <w:u w:val="single"/>
                <w:lang w:val="pl-PL"/>
              </w:rPr>
              <w:t>Định nghĩa</w:t>
            </w:r>
            <w:r w:rsidRPr="005424B3">
              <w:rPr>
                <w:b/>
                <w:i/>
                <w:iCs/>
                <w:lang w:val="pl-PL"/>
              </w:rPr>
              <w:t>:</w:t>
            </w:r>
            <w:r w:rsidRPr="005424B3">
              <w:rPr>
                <w:i/>
                <w:iCs/>
                <w:lang w:val="pl-PL"/>
              </w:rPr>
              <w:t xml:space="preserve"> GT</w:t>
            </w:r>
          </w:p>
          <w:p w14:paraId="46A5B186" w14:textId="77777777" w:rsidR="00036499" w:rsidRPr="005424B3" w:rsidRDefault="00036499" w:rsidP="00036499">
            <w:pPr>
              <w:tabs>
                <w:tab w:val="left" w:pos="9360"/>
              </w:tabs>
              <w:jc w:val="both"/>
              <w:rPr>
                <w:b/>
                <w:i/>
                <w:iCs/>
                <w:lang w:val="pl-PL"/>
              </w:rPr>
            </w:pPr>
            <w:r w:rsidRPr="005424B3">
              <w:rPr>
                <w:b/>
                <w:i/>
                <w:iCs/>
                <w:lang w:val="pl-PL"/>
              </w:rPr>
              <w:t xml:space="preserve">2. </w:t>
            </w:r>
            <w:r w:rsidRPr="005424B3">
              <w:rPr>
                <w:b/>
                <w:i/>
                <w:iCs/>
                <w:u w:val="single"/>
                <w:lang w:val="pl-PL"/>
              </w:rPr>
              <w:t>Phân loại</w:t>
            </w:r>
            <w:r w:rsidRPr="005424B3">
              <w:rPr>
                <w:b/>
                <w:i/>
                <w:iCs/>
                <w:lang w:val="pl-PL"/>
              </w:rPr>
              <w:t>:</w:t>
            </w:r>
            <w:r w:rsidRPr="005424B3">
              <w:rPr>
                <w:lang w:val="pl-PL"/>
              </w:rPr>
              <w:t>Muối trung hoà và muối axít.</w:t>
            </w:r>
          </w:p>
          <w:p w14:paraId="5D98391F" w14:textId="77777777" w:rsidR="00036499" w:rsidRPr="005424B3" w:rsidRDefault="00036499" w:rsidP="00036499">
            <w:pPr>
              <w:tabs>
                <w:tab w:val="left" w:pos="9360"/>
              </w:tabs>
              <w:jc w:val="both"/>
              <w:rPr>
                <w:b/>
                <w:i/>
                <w:lang w:val="pl-PL"/>
              </w:rPr>
            </w:pPr>
            <w:r w:rsidRPr="005424B3">
              <w:rPr>
                <w:b/>
                <w:i/>
                <w:lang w:val="pl-PL"/>
              </w:rPr>
              <w:t xml:space="preserve">3. </w:t>
            </w:r>
            <w:r w:rsidRPr="005424B3">
              <w:rPr>
                <w:b/>
                <w:i/>
                <w:u w:val="single"/>
                <w:lang w:val="pl-PL"/>
              </w:rPr>
              <w:t>Sự điện li của muối trong nước</w:t>
            </w:r>
            <w:r w:rsidRPr="005424B3">
              <w:rPr>
                <w:b/>
                <w:i/>
                <w:lang w:val="pl-PL"/>
              </w:rPr>
              <w:t>:</w:t>
            </w:r>
          </w:p>
          <w:p w14:paraId="45EEE823" w14:textId="77777777" w:rsidR="00036499" w:rsidRDefault="00036499" w:rsidP="00036499">
            <w:pPr>
              <w:tabs>
                <w:tab w:val="left" w:pos="9360"/>
              </w:tabs>
              <w:jc w:val="both"/>
              <w:rPr>
                <w:lang w:val="pl-PL"/>
              </w:rPr>
            </w:pPr>
            <w:r w:rsidRPr="005424B3">
              <w:rPr>
                <w:lang w:val="pl-PL"/>
              </w:rPr>
              <w:t>-Hầu hết muối tan đều phân li mạnh.</w:t>
            </w:r>
          </w:p>
          <w:p w14:paraId="794C62A6" w14:textId="73B88BE8" w:rsidR="008E71ED" w:rsidRPr="005424B3" w:rsidRDefault="001136C5" w:rsidP="008E71ED">
            <w:pPr>
              <w:tabs>
                <w:tab w:val="left" w:pos="9360"/>
              </w:tabs>
              <w:jc w:val="both"/>
              <w:rPr>
                <w:b/>
                <w:bCs/>
                <w:lang w:val="pt-BR"/>
              </w:rPr>
            </w:pPr>
            <w:r>
              <w:rPr>
                <w:b/>
                <w:bCs/>
                <w:lang w:val="pt-BR"/>
              </w:rPr>
              <w:t>3</w:t>
            </w:r>
            <w:r w:rsidR="008E71ED" w:rsidRPr="005424B3">
              <w:rPr>
                <w:b/>
                <w:bCs/>
                <w:lang w:val="pt-BR"/>
              </w:rPr>
              <w:t xml:space="preserve">. </w:t>
            </w:r>
            <w:r w:rsidR="008E71ED" w:rsidRPr="005424B3">
              <w:rPr>
                <w:b/>
                <w:bCs/>
                <w:u w:val="single"/>
                <w:lang w:val="pt-BR"/>
              </w:rPr>
              <w:t>Khái niệm về PH:</w:t>
            </w:r>
          </w:p>
          <w:p w14:paraId="027175A4" w14:textId="625ABAB0" w:rsidR="008E71ED" w:rsidRPr="005424B3" w:rsidRDefault="001136C5" w:rsidP="008E71ED">
            <w:pPr>
              <w:tabs>
                <w:tab w:val="left" w:pos="9360"/>
              </w:tabs>
              <w:jc w:val="both"/>
              <w:rPr>
                <w:b/>
                <w:lang w:val="pt-BR"/>
              </w:rPr>
            </w:pPr>
            <w:r>
              <w:rPr>
                <w:b/>
                <w:iCs/>
                <w:lang w:val="pt-BR"/>
              </w:rPr>
              <w:t>3</w:t>
            </w:r>
            <w:r w:rsidR="008E71ED" w:rsidRPr="005424B3">
              <w:rPr>
                <w:b/>
                <w:iCs/>
                <w:lang w:val="pt-BR"/>
              </w:rPr>
              <w:t xml:space="preserve">.1. </w:t>
            </w:r>
            <w:r w:rsidR="008E71ED" w:rsidRPr="005424B3">
              <w:rPr>
                <w:b/>
                <w:iCs/>
                <w:u w:val="single"/>
                <w:lang w:val="pt-BR"/>
              </w:rPr>
              <w:t>Khái niệm pH</w:t>
            </w:r>
            <w:r w:rsidR="008E71ED" w:rsidRPr="005424B3">
              <w:rPr>
                <w:b/>
                <w:lang w:val="pt-BR"/>
              </w:rPr>
              <w:t>:</w:t>
            </w:r>
          </w:p>
          <w:p w14:paraId="55BAC774" w14:textId="77777777" w:rsidR="008E71ED" w:rsidRPr="005424B3" w:rsidRDefault="008E71ED" w:rsidP="008E71ED">
            <w:pPr>
              <w:tabs>
                <w:tab w:val="left" w:pos="9360"/>
              </w:tabs>
              <w:jc w:val="both"/>
              <w:rPr>
                <w:lang w:val="pt-BR"/>
              </w:rPr>
            </w:pPr>
            <w:r w:rsidRPr="005424B3">
              <w:rPr>
                <w:lang w:val="pt-BR"/>
              </w:rPr>
              <w:t>[H</w:t>
            </w:r>
            <w:r w:rsidRPr="005424B3">
              <w:rPr>
                <w:vertAlign w:val="superscript"/>
                <w:lang w:val="pt-BR"/>
              </w:rPr>
              <w:t>+</w:t>
            </w:r>
            <w:r w:rsidRPr="005424B3">
              <w:rPr>
                <w:lang w:val="pt-BR"/>
              </w:rPr>
              <w:t>]  = 10</w:t>
            </w:r>
            <w:r w:rsidRPr="005424B3">
              <w:rPr>
                <w:vertAlign w:val="superscript"/>
                <w:lang w:val="pt-BR"/>
              </w:rPr>
              <w:t>-PH</w:t>
            </w:r>
            <w:r w:rsidRPr="005424B3">
              <w:rPr>
                <w:lang w:val="pt-BR"/>
              </w:rPr>
              <w:t xml:space="preserve"> M  hay pH= -lg [H</w:t>
            </w:r>
            <w:r w:rsidRPr="005424B3">
              <w:rPr>
                <w:vertAlign w:val="superscript"/>
                <w:lang w:val="pt-BR"/>
              </w:rPr>
              <w:t>+</w:t>
            </w:r>
            <w:r w:rsidRPr="005424B3">
              <w:rPr>
                <w:lang w:val="pt-BR"/>
              </w:rPr>
              <w:t>]</w:t>
            </w:r>
          </w:p>
          <w:p w14:paraId="798293CB" w14:textId="77777777" w:rsidR="008E71ED" w:rsidRPr="005424B3" w:rsidRDefault="008E71ED" w:rsidP="008E71ED">
            <w:pPr>
              <w:tabs>
                <w:tab w:val="left" w:pos="9360"/>
              </w:tabs>
              <w:jc w:val="both"/>
              <w:rPr>
                <w:lang w:val="pt-BR"/>
              </w:rPr>
            </w:pPr>
            <w:r w:rsidRPr="005424B3">
              <w:rPr>
                <w:lang w:val="pt-BR"/>
              </w:rPr>
              <w:t>Nếu [H</w:t>
            </w:r>
            <w:r w:rsidRPr="005424B3">
              <w:rPr>
                <w:vertAlign w:val="superscript"/>
                <w:lang w:val="pt-BR"/>
              </w:rPr>
              <w:t>+</w:t>
            </w:r>
            <w:r w:rsidRPr="005424B3">
              <w:rPr>
                <w:lang w:val="pt-BR"/>
              </w:rPr>
              <w:t>]   = 10</w:t>
            </w:r>
            <w:r w:rsidRPr="005424B3">
              <w:rPr>
                <w:vertAlign w:val="superscript"/>
                <w:lang w:val="pt-BR"/>
              </w:rPr>
              <w:t>-a</w:t>
            </w:r>
            <w:r w:rsidRPr="005424B3">
              <w:rPr>
                <w:lang w:val="pt-BR"/>
              </w:rPr>
              <w:t xml:space="preserve"> M  thì pH = a</w:t>
            </w:r>
          </w:p>
          <w:p w14:paraId="216CBDBF" w14:textId="77777777" w:rsidR="008E71ED" w:rsidRPr="005424B3" w:rsidRDefault="008E71ED" w:rsidP="008E71ED">
            <w:pPr>
              <w:tabs>
                <w:tab w:val="left" w:pos="9360"/>
              </w:tabs>
              <w:jc w:val="both"/>
              <w:rPr>
                <w:lang w:val="pt-BR"/>
              </w:rPr>
            </w:pPr>
            <w:r w:rsidRPr="005424B3">
              <w:rPr>
                <w:lang w:val="pt-BR"/>
              </w:rPr>
              <w:t>Vd: [H</w:t>
            </w:r>
            <w:r w:rsidRPr="005424B3">
              <w:rPr>
                <w:vertAlign w:val="superscript"/>
                <w:lang w:val="pt-BR"/>
              </w:rPr>
              <w:t>+</w:t>
            </w:r>
            <w:r w:rsidRPr="005424B3">
              <w:rPr>
                <w:lang w:val="pt-BR"/>
              </w:rPr>
              <w:t>]   = 10</w:t>
            </w:r>
            <w:r w:rsidRPr="005424B3">
              <w:rPr>
                <w:vertAlign w:val="superscript"/>
                <w:lang w:val="pt-BR"/>
              </w:rPr>
              <w:t>-3</w:t>
            </w:r>
            <w:r w:rsidRPr="005424B3">
              <w:rPr>
                <w:lang w:val="pt-BR"/>
              </w:rPr>
              <w:t xml:space="preserve"> M =&gt; pH=3 mt axít </w:t>
            </w:r>
          </w:p>
          <w:p w14:paraId="63B80A8C" w14:textId="77777777" w:rsidR="008E71ED" w:rsidRPr="005424B3" w:rsidRDefault="008E71ED" w:rsidP="008E71ED">
            <w:pPr>
              <w:tabs>
                <w:tab w:val="left" w:pos="9360"/>
              </w:tabs>
              <w:jc w:val="both"/>
              <w:rPr>
                <w:lang w:val="pt-BR"/>
              </w:rPr>
            </w:pPr>
            <w:r w:rsidRPr="005424B3">
              <w:rPr>
                <w:lang w:val="pt-BR"/>
              </w:rPr>
              <w:t>[H</w:t>
            </w:r>
            <w:r w:rsidRPr="005424B3">
              <w:rPr>
                <w:vertAlign w:val="superscript"/>
                <w:lang w:val="pt-BR"/>
              </w:rPr>
              <w:t>+</w:t>
            </w:r>
            <w:r w:rsidRPr="005424B3">
              <w:rPr>
                <w:lang w:val="pt-BR"/>
              </w:rPr>
              <w:t>] = 10</w:t>
            </w:r>
            <w:r w:rsidRPr="005424B3">
              <w:rPr>
                <w:vertAlign w:val="superscript"/>
                <w:lang w:val="pt-BR"/>
              </w:rPr>
              <w:t>-11</w:t>
            </w:r>
            <w:r w:rsidRPr="005424B3">
              <w:rPr>
                <w:lang w:val="pt-BR"/>
              </w:rPr>
              <w:t xml:space="preserve"> M =&gt; pH = 11: mt bazơ </w:t>
            </w:r>
          </w:p>
          <w:p w14:paraId="2679859C" w14:textId="77777777" w:rsidR="008E71ED" w:rsidRPr="005424B3" w:rsidRDefault="008E71ED" w:rsidP="008E71ED">
            <w:pPr>
              <w:tabs>
                <w:tab w:val="left" w:pos="1980"/>
                <w:tab w:val="left" w:pos="2880"/>
              </w:tabs>
              <w:jc w:val="both"/>
              <w:rPr>
                <w:lang w:val="pt-BR"/>
              </w:rPr>
            </w:pPr>
            <w:r w:rsidRPr="005424B3">
              <w:rPr>
                <w:lang w:val="pt-BR"/>
              </w:rPr>
              <w:t>[H</w:t>
            </w:r>
            <w:r w:rsidRPr="005424B3">
              <w:rPr>
                <w:vertAlign w:val="superscript"/>
                <w:lang w:val="pt-BR"/>
              </w:rPr>
              <w:t>+</w:t>
            </w:r>
            <w:r w:rsidRPr="005424B3">
              <w:rPr>
                <w:lang w:val="pt-BR"/>
              </w:rPr>
              <w:t>]= 10</w:t>
            </w:r>
            <w:r w:rsidRPr="005424B3">
              <w:rPr>
                <w:vertAlign w:val="superscript"/>
                <w:lang w:val="pt-BR"/>
              </w:rPr>
              <w:t>-7</w:t>
            </w:r>
            <w:r w:rsidRPr="005424B3">
              <w:rPr>
                <w:lang w:val="pt-BR"/>
              </w:rPr>
              <w:t xml:space="preserve"> M =&gt; pH = 7:môi trường trung tính.</w:t>
            </w:r>
          </w:p>
          <w:p w14:paraId="33D43321" w14:textId="709958C1" w:rsidR="008E71ED" w:rsidRPr="005424B3" w:rsidRDefault="008E71ED" w:rsidP="00036499">
            <w:pPr>
              <w:tabs>
                <w:tab w:val="left" w:pos="9360"/>
              </w:tabs>
              <w:jc w:val="both"/>
              <w:rPr>
                <w:lang w:val="pl-PL"/>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EBA3CCC" w14:textId="77777777" w:rsidR="00036499" w:rsidRPr="00284A34" w:rsidRDefault="00036499" w:rsidP="00036499">
            <w:pPr>
              <w:tabs>
                <w:tab w:val="left" w:pos="9360"/>
              </w:tabs>
              <w:jc w:val="both"/>
            </w:pPr>
          </w:p>
          <w:p w14:paraId="79BB46B5" w14:textId="77777777" w:rsidR="00036499" w:rsidRPr="00284A34" w:rsidRDefault="00036499" w:rsidP="00036499">
            <w:pPr>
              <w:tabs>
                <w:tab w:val="left" w:pos="9360"/>
              </w:tabs>
              <w:jc w:val="both"/>
            </w:pPr>
          </w:p>
          <w:p w14:paraId="20947D79" w14:textId="77777777" w:rsidR="00036499" w:rsidRPr="00284A34" w:rsidRDefault="00036499" w:rsidP="00036499">
            <w:pPr>
              <w:tabs>
                <w:tab w:val="left" w:pos="9360"/>
              </w:tabs>
              <w:jc w:val="both"/>
            </w:pPr>
          </w:p>
          <w:p w14:paraId="7B9E5E33" w14:textId="77777777" w:rsidR="00036499" w:rsidRPr="00284A34" w:rsidRDefault="00036499" w:rsidP="00036499">
            <w:pPr>
              <w:tabs>
                <w:tab w:val="left" w:pos="9360"/>
              </w:tabs>
              <w:jc w:val="both"/>
            </w:pPr>
          </w:p>
          <w:p w14:paraId="0590C32A" w14:textId="77777777" w:rsidR="00036499" w:rsidRPr="00284A34" w:rsidRDefault="00036499" w:rsidP="00036499">
            <w:pPr>
              <w:tabs>
                <w:tab w:val="left" w:pos="9360"/>
              </w:tabs>
              <w:jc w:val="both"/>
            </w:pPr>
            <w:r w:rsidRPr="00284A34">
              <w:t>Gv: Đặt vấn đề: Tại sao dd này dẫn điện được mà dd khác lại không dẫn điện được?</w:t>
            </w:r>
          </w:p>
          <w:p w14:paraId="1D9BE6D2" w14:textId="77777777" w:rsidR="00036499" w:rsidRPr="00284A34" w:rsidRDefault="00036499" w:rsidP="00036499">
            <w:pPr>
              <w:tabs>
                <w:tab w:val="left" w:pos="9360"/>
              </w:tabs>
              <w:jc w:val="both"/>
            </w:pPr>
          </w:p>
          <w:p w14:paraId="00F2C17D" w14:textId="77777777" w:rsidR="00036499" w:rsidRPr="00284A34" w:rsidRDefault="00036499" w:rsidP="00036499">
            <w:pPr>
              <w:tabs>
                <w:tab w:val="left" w:pos="9360"/>
              </w:tabs>
              <w:jc w:val="both"/>
            </w:pPr>
            <w:r w:rsidRPr="00284A34">
              <w:t>Gv: Gợi ý để hs rút ra các khái niệm chất điện li mạnh.</w:t>
            </w:r>
          </w:p>
          <w:p w14:paraId="7BF5788D" w14:textId="77777777" w:rsidR="00036499" w:rsidRPr="00284A34" w:rsidRDefault="00036499" w:rsidP="00036499">
            <w:pPr>
              <w:tabs>
                <w:tab w:val="left" w:pos="9360"/>
              </w:tabs>
              <w:jc w:val="both"/>
            </w:pPr>
          </w:p>
          <w:p w14:paraId="131EB682" w14:textId="77777777" w:rsidR="00036499" w:rsidRPr="00284A34" w:rsidRDefault="00036499" w:rsidP="00036499">
            <w:pPr>
              <w:tabs>
                <w:tab w:val="left" w:pos="9360"/>
              </w:tabs>
              <w:jc w:val="both"/>
            </w:pPr>
          </w:p>
          <w:p w14:paraId="1C4C4CDB" w14:textId="77777777" w:rsidR="00036499" w:rsidRPr="00284A34" w:rsidRDefault="00036499" w:rsidP="00036499">
            <w:pPr>
              <w:tabs>
                <w:tab w:val="left" w:pos="9360"/>
              </w:tabs>
              <w:jc w:val="both"/>
            </w:pPr>
            <w:r w:rsidRPr="00284A34">
              <w:t>Lấy ví dụ CH</w:t>
            </w:r>
            <w:r w:rsidRPr="00284A34">
              <w:rPr>
                <w:vertAlign w:val="subscript"/>
              </w:rPr>
              <w:t>3</w:t>
            </w:r>
            <w:r w:rsidRPr="00284A34">
              <w:t xml:space="preserve">COOH để phân tích, rồi cho hs rút ra định nghĩa về chất </w:t>
            </w:r>
            <w:r w:rsidRPr="00284A34">
              <w:lastRenderedPageBreak/>
              <w:t>điện li yếu.</w:t>
            </w:r>
          </w:p>
          <w:p w14:paraId="362D26CE" w14:textId="77777777" w:rsidR="00036499" w:rsidRPr="00284A34" w:rsidRDefault="00036499" w:rsidP="00036499">
            <w:r w:rsidRPr="00284A34">
              <w:t xml:space="preserve">   Cung cấp cho hs cách viết pt điện li của chất điện li yếu.</w:t>
            </w:r>
          </w:p>
          <w:p w14:paraId="7D367DFB" w14:textId="77777777" w:rsidR="00036499" w:rsidRPr="00284A34" w:rsidRDefault="00036499" w:rsidP="00036499">
            <w:pPr>
              <w:tabs>
                <w:tab w:val="left" w:pos="9360"/>
              </w:tabs>
              <w:jc w:val="both"/>
            </w:pPr>
            <w:r w:rsidRPr="00284A34">
              <w:t>Gv: Cho hs nhắc lại các khái niệm về axít đã học ở các lớp dưới và cho ví dụ.</w:t>
            </w:r>
          </w:p>
          <w:p w14:paraId="2E8BFB86" w14:textId="77777777" w:rsidR="00036499" w:rsidRDefault="00036499" w:rsidP="00036499">
            <w:pPr>
              <w:tabs>
                <w:tab w:val="left" w:pos="9360"/>
              </w:tabs>
              <w:jc w:val="both"/>
            </w:pPr>
          </w:p>
          <w:p w14:paraId="4B3D088A" w14:textId="77777777" w:rsidR="00036499" w:rsidRDefault="00036499" w:rsidP="00036499">
            <w:pPr>
              <w:tabs>
                <w:tab w:val="left" w:pos="9360"/>
              </w:tabs>
              <w:jc w:val="both"/>
            </w:pPr>
          </w:p>
          <w:p w14:paraId="7F7D6D32" w14:textId="77777777" w:rsidR="00036499" w:rsidRDefault="00036499" w:rsidP="00036499">
            <w:pPr>
              <w:tabs>
                <w:tab w:val="left" w:pos="9360"/>
              </w:tabs>
              <w:jc w:val="both"/>
            </w:pPr>
            <w:r w:rsidRPr="00284A34">
              <w:t xml:space="preserve"> </w:t>
            </w:r>
          </w:p>
          <w:p w14:paraId="09D319EB" w14:textId="77777777" w:rsidR="00036499" w:rsidRDefault="00036499" w:rsidP="00036499">
            <w:pPr>
              <w:tabs>
                <w:tab w:val="left" w:pos="9360"/>
              </w:tabs>
              <w:jc w:val="both"/>
            </w:pPr>
          </w:p>
          <w:p w14:paraId="0295FE81" w14:textId="77777777" w:rsidR="00036499" w:rsidRPr="00284A34" w:rsidRDefault="00036499" w:rsidP="00036499">
            <w:pPr>
              <w:tabs>
                <w:tab w:val="left" w:pos="9360"/>
              </w:tabs>
              <w:jc w:val="both"/>
            </w:pPr>
            <w:r>
              <w:t xml:space="preserve">- </w:t>
            </w:r>
            <w:r w:rsidRPr="00284A34">
              <w:t>Gv: Dựa vào bài cũ, xác định axit?</w:t>
            </w:r>
          </w:p>
          <w:p w14:paraId="4F513BD5" w14:textId="77777777" w:rsidR="00036499" w:rsidRPr="00284A34" w:rsidRDefault="00036499" w:rsidP="00036499">
            <w:pPr>
              <w:tabs>
                <w:tab w:val="left" w:pos="9360"/>
              </w:tabs>
              <w:jc w:val="both"/>
            </w:pPr>
            <w:r w:rsidRPr="00284A34">
              <w:t>→ Nhận xét về các ion do axít phân li?</w:t>
            </w:r>
          </w:p>
          <w:p w14:paraId="7A713138" w14:textId="77777777" w:rsidR="00036499" w:rsidRPr="00284A34" w:rsidRDefault="00036499" w:rsidP="00036499">
            <w:pPr>
              <w:tabs>
                <w:tab w:val="left" w:pos="9360"/>
              </w:tabs>
              <w:jc w:val="both"/>
            </w:pPr>
            <w:r w:rsidRPr="00284A34">
              <w:t>- Gv: Theo A-rê-ni-ut, axit  được định nghĩa như thế nào?</w:t>
            </w:r>
          </w:p>
          <w:p w14:paraId="637A3631" w14:textId="77777777" w:rsidR="00036499" w:rsidRPr="00284A34" w:rsidRDefault="00036499" w:rsidP="00036499">
            <w:pPr>
              <w:tabs>
                <w:tab w:val="left" w:pos="9360"/>
              </w:tabs>
              <w:jc w:val="both"/>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27DD196" w14:textId="77777777" w:rsidR="00036499" w:rsidRPr="00284A34" w:rsidRDefault="00036499" w:rsidP="00036499"/>
          <w:p w14:paraId="0FDE54E4" w14:textId="77777777" w:rsidR="00036499" w:rsidRPr="00284A34" w:rsidRDefault="00036499" w:rsidP="00036499"/>
          <w:p w14:paraId="5F6B69CC" w14:textId="77777777" w:rsidR="00036499" w:rsidRPr="00284A34" w:rsidRDefault="00036499" w:rsidP="00036499"/>
          <w:p w14:paraId="36C68F13" w14:textId="77777777" w:rsidR="00036499" w:rsidRPr="00284A34" w:rsidRDefault="00036499" w:rsidP="00036499"/>
          <w:p w14:paraId="7A6BAF2E" w14:textId="77777777" w:rsidR="00036499" w:rsidRPr="00284A34" w:rsidRDefault="00036499" w:rsidP="00036499">
            <w:r w:rsidRPr="00284A34">
              <w:t>Hs: Vận dụng kiến thức dòng điện đã học</w:t>
            </w:r>
          </w:p>
          <w:p w14:paraId="102C6B67" w14:textId="77777777" w:rsidR="00036499" w:rsidRPr="00284A34" w:rsidRDefault="00036499" w:rsidP="00036499"/>
          <w:p w14:paraId="13211348" w14:textId="77777777" w:rsidR="00036499" w:rsidRPr="00284A34" w:rsidRDefault="00036499" w:rsidP="00036499"/>
          <w:p w14:paraId="76ED61DB" w14:textId="77777777" w:rsidR="00036499" w:rsidRPr="00284A34" w:rsidRDefault="00036499" w:rsidP="00036499"/>
          <w:p w14:paraId="0BD01150" w14:textId="77777777" w:rsidR="00036499" w:rsidRPr="00284A34" w:rsidRDefault="00036499" w:rsidP="00036499">
            <w:pPr>
              <w:tabs>
                <w:tab w:val="left" w:pos="9360"/>
              </w:tabs>
              <w:jc w:val="both"/>
            </w:pPr>
            <w:r w:rsidRPr="00284A34">
              <w:t>Gv: Gợi ý để hs rút ra các khái niệm chất điện li mạnh.</w:t>
            </w:r>
          </w:p>
          <w:p w14:paraId="4834DC30" w14:textId="77777777" w:rsidR="00036499" w:rsidRPr="00284A34" w:rsidRDefault="00036499" w:rsidP="00036499"/>
          <w:p w14:paraId="2EF00B22" w14:textId="77777777" w:rsidR="00036499" w:rsidRPr="00284A34" w:rsidRDefault="00036499" w:rsidP="00036499">
            <w:pPr>
              <w:rPr>
                <w:lang w:val="de-DE"/>
              </w:rPr>
            </w:pPr>
            <w:r w:rsidRPr="00284A34">
              <w:rPr>
                <w:lang w:val="de-DE"/>
              </w:rPr>
              <w:t xml:space="preserve">- </w:t>
            </w:r>
            <w:r w:rsidRPr="00284A34">
              <w:rPr>
                <w:lang w:val="nb-NO"/>
              </w:rPr>
              <w:t>HS theo dõi, ghi bài và t</w:t>
            </w:r>
            <w:r w:rsidRPr="00284A34">
              <w:rPr>
                <w:lang w:val="de-DE"/>
              </w:rPr>
              <w:t>rả lời các câu hỏi.</w:t>
            </w:r>
          </w:p>
          <w:p w14:paraId="49E7EE31" w14:textId="77777777" w:rsidR="00036499" w:rsidRPr="00284A34" w:rsidRDefault="00036499" w:rsidP="00036499">
            <w:pPr>
              <w:rPr>
                <w:lang w:val="de-DE"/>
              </w:rPr>
            </w:pPr>
          </w:p>
          <w:p w14:paraId="61A9BBA5" w14:textId="77777777" w:rsidR="00036499" w:rsidRPr="00284A34" w:rsidRDefault="00036499" w:rsidP="00036499">
            <w:pPr>
              <w:rPr>
                <w:lang w:val="de-DE"/>
              </w:rPr>
            </w:pPr>
          </w:p>
          <w:p w14:paraId="47908DB8" w14:textId="77777777" w:rsidR="00036499" w:rsidRPr="00284A34" w:rsidRDefault="00036499" w:rsidP="00036499">
            <w:pPr>
              <w:rPr>
                <w:lang w:val="de-DE"/>
              </w:rPr>
            </w:pPr>
          </w:p>
          <w:p w14:paraId="0F99B173" w14:textId="77777777" w:rsidR="00036499" w:rsidRPr="00284A34" w:rsidRDefault="00036499" w:rsidP="00036499">
            <w:pPr>
              <w:rPr>
                <w:lang w:val="de-DE"/>
              </w:rPr>
            </w:pPr>
            <w:r w:rsidRPr="00284A34">
              <w:rPr>
                <w:lang w:val="de-DE"/>
              </w:rPr>
              <w:t xml:space="preserve">- </w:t>
            </w:r>
            <w:r w:rsidRPr="00284A34">
              <w:rPr>
                <w:lang w:val="nb-NO"/>
              </w:rPr>
              <w:t>HS theo dõi, ghi bài và t</w:t>
            </w:r>
            <w:r w:rsidRPr="00284A34">
              <w:rPr>
                <w:lang w:val="de-DE"/>
              </w:rPr>
              <w:t>rả lời các câu hỏi.</w:t>
            </w:r>
          </w:p>
          <w:p w14:paraId="163947F2" w14:textId="77777777" w:rsidR="00036499" w:rsidRPr="00284A34" w:rsidRDefault="00036499" w:rsidP="00036499">
            <w:pPr>
              <w:tabs>
                <w:tab w:val="left" w:pos="9360"/>
              </w:tabs>
              <w:jc w:val="both"/>
            </w:pPr>
          </w:p>
          <w:p w14:paraId="2E89C71D" w14:textId="77777777" w:rsidR="00036499" w:rsidRPr="00284A34" w:rsidRDefault="00036499" w:rsidP="00036499">
            <w:pPr>
              <w:tabs>
                <w:tab w:val="left" w:pos="9360"/>
              </w:tabs>
              <w:jc w:val="both"/>
            </w:pPr>
          </w:p>
          <w:p w14:paraId="76A85FD9" w14:textId="77777777" w:rsidR="00036499" w:rsidRPr="00284A34" w:rsidRDefault="00036499" w:rsidP="00036499">
            <w:pPr>
              <w:tabs>
                <w:tab w:val="left" w:pos="9360"/>
              </w:tabs>
              <w:jc w:val="both"/>
            </w:pPr>
          </w:p>
          <w:p w14:paraId="34721081" w14:textId="77777777" w:rsidR="00036499" w:rsidRDefault="00036499" w:rsidP="00036499">
            <w:pPr>
              <w:tabs>
                <w:tab w:val="left" w:pos="9360"/>
              </w:tabs>
              <w:jc w:val="both"/>
            </w:pPr>
          </w:p>
          <w:p w14:paraId="16EFE455" w14:textId="77777777" w:rsidR="00036499" w:rsidRDefault="00036499" w:rsidP="00036499">
            <w:pPr>
              <w:tabs>
                <w:tab w:val="left" w:pos="9360"/>
              </w:tabs>
              <w:jc w:val="both"/>
            </w:pPr>
          </w:p>
          <w:p w14:paraId="0C173E97" w14:textId="77777777" w:rsidR="00036499" w:rsidRDefault="00036499" w:rsidP="00036499">
            <w:pPr>
              <w:tabs>
                <w:tab w:val="left" w:pos="9360"/>
              </w:tabs>
              <w:jc w:val="both"/>
            </w:pPr>
          </w:p>
          <w:p w14:paraId="72C8D2B0" w14:textId="77777777" w:rsidR="00036499" w:rsidRDefault="00036499" w:rsidP="00036499">
            <w:pPr>
              <w:tabs>
                <w:tab w:val="left" w:pos="9360"/>
              </w:tabs>
              <w:jc w:val="both"/>
            </w:pPr>
          </w:p>
          <w:p w14:paraId="1D478DBF" w14:textId="77777777" w:rsidR="00036499" w:rsidRDefault="00036499" w:rsidP="00036499">
            <w:pPr>
              <w:tabs>
                <w:tab w:val="left" w:pos="9360"/>
              </w:tabs>
              <w:jc w:val="both"/>
            </w:pPr>
          </w:p>
          <w:p w14:paraId="5D1589C3" w14:textId="77777777" w:rsidR="00036499" w:rsidRPr="00284A34" w:rsidRDefault="00036499" w:rsidP="00036499">
            <w:pPr>
              <w:tabs>
                <w:tab w:val="left" w:pos="9360"/>
              </w:tabs>
              <w:jc w:val="both"/>
            </w:pPr>
            <w:r w:rsidRPr="00284A34">
              <w:t>Hs: Kết luận</w:t>
            </w:r>
          </w:p>
          <w:p w14:paraId="1E52F295" w14:textId="77777777" w:rsidR="00036499" w:rsidRPr="00284A34" w:rsidRDefault="00036499" w:rsidP="00036499">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F30F174" w14:textId="77777777" w:rsidR="00036499" w:rsidRPr="005424B3" w:rsidRDefault="00036499" w:rsidP="00036499">
            <w:pPr>
              <w:rPr>
                <w:lang w:val="nb-NO"/>
              </w:rPr>
            </w:pPr>
          </w:p>
          <w:p w14:paraId="43ABD93D" w14:textId="77777777" w:rsidR="00036499" w:rsidRPr="005424B3" w:rsidRDefault="00036499" w:rsidP="00036499">
            <w:pPr>
              <w:jc w:val="center"/>
              <w:rPr>
                <w:lang w:val="pt-BR"/>
              </w:rPr>
            </w:pPr>
          </w:p>
          <w:p w14:paraId="32B9DACB" w14:textId="5E83E2FD" w:rsidR="00036499" w:rsidRDefault="008E71ED" w:rsidP="00036499">
            <w:pPr>
              <w:rPr>
                <w:lang w:val="pt-BR"/>
              </w:rPr>
            </w:pPr>
            <w:r>
              <w:rPr>
                <w:lang w:val="pt-BR"/>
              </w:rPr>
              <w:t>1</w:t>
            </w:r>
            <w:r w:rsidR="00036499">
              <w:rPr>
                <w:lang w:val="pt-BR"/>
              </w:rPr>
              <w:t xml:space="preserve">0 </w:t>
            </w:r>
            <w:r w:rsidR="00036499" w:rsidRPr="005424B3">
              <w:rPr>
                <w:lang w:val="pt-BR"/>
              </w:rPr>
              <w:t>phút</w:t>
            </w:r>
          </w:p>
          <w:p w14:paraId="1F0B6B39" w14:textId="77777777" w:rsidR="00036499" w:rsidRDefault="00036499" w:rsidP="00036499">
            <w:pPr>
              <w:rPr>
                <w:lang w:val="pt-BR"/>
              </w:rPr>
            </w:pPr>
          </w:p>
          <w:p w14:paraId="141D3C81" w14:textId="77777777" w:rsidR="00036499" w:rsidRDefault="00036499" w:rsidP="00036499">
            <w:pPr>
              <w:rPr>
                <w:lang w:val="pt-BR"/>
              </w:rPr>
            </w:pPr>
          </w:p>
          <w:p w14:paraId="40A6EFB0" w14:textId="77777777" w:rsidR="00036499" w:rsidRDefault="00036499" w:rsidP="00036499">
            <w:pPr>
              <w:rPr>
                <w:lang w:val="pt-BR"/>
              </w:rPr>
            </w:pPr>
          </w:p>
          <w:p w14:paraId="5F461012" w14:textId="77777777" w:rsidR="00036499" w:rsidRDefault="00036499" w:rsidP="00036499">
            <w:pPr>
              <w:rPr>
                <w:lang w:val="pt-BR"/>
              </w:rPr>
            </w:pPr>
          </w:p>
          <w:p w14:paraId="1DE37A47" w14:textId="77777777" w:rsidR="00036499" w:rsidRDefault="00036499" w:rsidP="00036499">
            <w:pPr>
              <w:rPr>
                <w:lang w:val="pt-BR"/>
              </w:rPr>
            </w:pPr>
          </w:p>
          <w:p w14:paraId="3AD6B34F" w14:textId="77777777" w:rsidR="00036499" w:rsidRDefault="00036499" w:rsidP="00036499">
            <w:pPr>
              <w:rPr>
                <w:lang w:val="pt-BR"/>
              </w:rPr>
            </w:pPr>
          </w:p>
          <w:p w14:paraId="59A9BC68" w14:textId="77777777" w:rsidR="00036499" w:rsidRDefault="00036499" w:rsidP="00036499">
            <w:pPr>
              <w:rPr>
                <w:lang w:val="pt-BR"/>
              </w:rPr>
            </w:pPr>
          </w:p>
          <w:p w14:paraId="5FADD266" w14:textId="77777777" w:rsidR="00036499" w:rsidRDefault="00036499" w:rsidP="00036499">
            <w:pPr>
              <w:rPr>
                <w:lang w:val="pt-BR"/>
              </w:rPr>
            </w:pPr>
          </w:p>
          <w:p w14:paraId="04A7EC24" w14:textId="5367D3A1" w:rsidR="008E71ED" w:rsidRDefault="008E71ED" w:rsidP="008E71ED">
            <w:pPr>
              <w:rPr>
                <w:lang w:val="pt-BR"/>
              </w:rPr>
            </w:pPr>
            <w:r>
              <w:rPr>
                <w:lang w:val="pt-BR"/>
              </w:rPr>
              <w:t xml:space="preserve">10 </w:t>
            </w:r>
            <w:r w:rsidRPr="005424B3">
              <w:rPr>
                <w:lang w:val="pt-BR"/>
              </w:rPr>
              <w:t>phút</w:t>
            </w:r>
          </w:p>
          <w:p w14:paraId="2A6D6D1F" w14:textId="77777777" w:rsidR="00036499" w:rsidRDefault="00036499" w:rsidP="00036499">
            <w:pPr>
              <w:rPr>
                <w:lang w:val="pt-BR"/>
              </w:rPr>
            </w:pPr>
          </w:p>
          <w:p w14:paraId="42FFFE7A" w14:textId="77777777" w:rsidR="00036499" w:rsidRDefault="00036499" w:rsidP="00036499">
            <w:pPr>
              <w:rPr>
                <w:lang w:val="pt-BR"/>
              </w:rPr>
            </w:pPr>
          </w:p>
          <w:p w14:paraId="71D25B58" w14:textId="77777777" w:rsidR="00036499" w:rsidRDefault="00036499" w:rsidP="00036499">
            <w:pPr>
              <w:rPr>
                <w:lang w:val="pt-BR"/>
              </w:rPr>
            </w:pPr>
          </w:p>
          <w:p w14:paraId="2E0734AF" w14:textId="77777777" w:rsidR="00036499" w:rsidRDefault="00036499" w:rsidP="00036499">
            <w:pPr>
              <w:rPr>
                <w:lang w:val="pt-BR"/>
              </w:rPr>
            </w:pPr>
          </w:p>
          <w:p w14:paraId="657CDED6" w14:textId="77777777" w:rsidR="00036499" w:rsidRDefault="00036499" w:rsidP="00036499">
            <w:pPr>
              <w:rPr>
                <w:lang w:val="pt-BR"/>
              </w:rPr>
            </w:pPr>
          </w:p>
          <w:p w14:paraId="027D999A" w14:textId="77777777" w:rsidR="00036499" w:rsidRDefault="00036499" w:rsidP="00036499">
            <w:pPr>
              <w:rPr>
                <w:lang w:val="pt-BR"/>
              </w:rPr>
            </w:pPr>
          </w:p>
          <w:p w14:paraId="277A64F7" w14:textId="77777777" w:rsidR="00036499" w:rsidRDefault="00036499" w:rsidP="00036499">
            <w:pPr>
              <w:rPr>
                <w:lang w:val="pt-BR"/>
              </w:rPr>
            </w:pPr>
          </w:p>
          <w:p w14:paraId="1D801E2B" w14:textId="77777777" w:rsidR="00036499" w:rsidRDefault="00036499" w:rsidP="00036499">
            <w:pPr>
              <w:rPr>
                <w:lang w:val="pt-BR"/>
              </w:rPr>
            </w:pPr>
          </w:p>
          <w:p w14:paraId="57121835" w14:textId="77777777" w:rsidR="00036499" w:rsidRDefault="00036499" w:rsidP="00036499">
            <w:pPr>
              <w:rPr>
                <w:lang w:val="pt-BR"/>
              </w:rPr>
            </w:pPr>
          </w:p>
          <w:p w14:paraId="6C37991F" w14:textId="77777777" w:rsidR="00036499" w:rsidRDefault="00036499" w:rsidP="00036499">
            <w:pPr>
              <w:rPr>
                <w:lang w:val="pt-BR"/>
              </w:rPr>
            </w:pPr>
          </w:p>
          <w:p w14:paraId="2BFA1B5F" w14:textId="77777777" w:rsidR="00036499" w:rsidRDefault="00036499" w:rsidP="00036499">
            <w:pPr>
              <w:rPr>
                <w:lang w:val="pt-BR"/>
              </w:rPr>
            </w:pPr>
          </w:p>
          <w:p w14:paraId="34F8CE93" w14:textId="77777777" w:rsidR="00036499" w:rsidRDefault="00036499" w:rsidP="00036499">
            <w:pPr>
              <w:rPr>
                <w:lang w:val="pt-BR"/>
              </w:rPr>
            </w:pPr>
          </w:p>
          <w:p w14:paraId="4819A6AF" w14:textId="77777777" w:rsidR="00036499" w:rsidRDefault="00036499" w:rsidP="00036499">
            <w:pPr>
              <w:rPr>
                <w:lang w:val="pt-BR"/>
              </w:rPr>
            </w:pPr>
          </w:p>
          <w:p w14:paraId="1B1C53C7" w14:textId="77777777" w:rsidR="00036499" w:rsidRDefault="00036499" w:rsidP="00036499">
            <w:pPr>
              <w:rPr>
                <w:lang w:val="pt-BR"/>
              </w:rPr>
            </w:pPr>
          </w:p>
          <w:p w14:paraId="28C6C8B8" w14:textId="083A1F4C" w:rsidR="00036499" w:rsidRDefault="008E71ED" w:rsidP="00036499">
            <w:pPr>
              <w:rPr>
                <w:lang w:val="pt-BR"/>
              </w:rPr>
            </w:pPr>
            <w:r>
              <w:rPr>
                <w:lang w:val="pt-BR"/>
              </w:rPr>
              <w:t>1</w:t>
            </w:r>
            <w:r w:rsidR="00036499">
              <w:rPr>
                <w:lang w:val="pt-BR"/>
              </w:rPr>
              <w:t xml:space="preserve">0 </w:t>
            </w:r>
            <w:r w:rsidR="00036499" w:rsidRPr="005424B3">
              <w:rPr>
                <w:lang w:val="pt-BR"/>
              </w:rPr>
              <w:t>phút</w:t>
            </w:r>
          </w:p>
          <w:p w14:paraId="08B3CDA8" w14:textId="77777777" w:rsidR="00036499" w:rsidRDefault="00036499" w:rsidP="00036499">
            <w:pPr>
              <w:rPr>
                <w:lang w:val="nb-NO"/>
              </w:rPr>
            </w:pPr>
          </w:p>
          <w:p w14:paraId="1C23935C" w14:textId="77777777" w:rsidR="008E71ED" w:rsidRDefault="008E71ED" w:rsidP="00036499">
            <w:pPr>
              <w:rPr>
                <w:lang w:val="nb-NO"/>
              </w:rPr>
            </w:pPr>
          </w:p>
          <w:p w14:paraId="6D801FA2" w14:textId="77777777" w:rsidR="008E71ED" w:rsidRDefault="008E71ED" w:rsidP="00036499">
            <w:pPr>
              <w:rPr>
                <w:lang w:val="nb-NO"/>
              </w:rPr>
            </w:pPr>
          </w:p>
          <w:p w14:paraId="31265244" w14:textId="77777777" w:rsidR="008E71ED" w:rsidRDefault="008E71ED" w:rsidP="00036499">
            <w:pPr>
              <w:rPr>
                <w:lang w:val="nb-NO"/>
              </w:rPr>
            </w:pPr>
          </w:p>
          <w:p w14:paraId="262EC855" w14:textId="7763A0D4" w:rsidR="008E71ED" w:rsidRDefault="008E71ED" w:rsidP="008E71ED">
            <w:pPr>
              <w:rPr>
                <w:lang w:val="pt-BR"/>
              </w:rPr>
            </w:pPr>
            <w:r>
              <w:rPr>
                <w:lang w:val="pt-BR"/>
              </w:rPr>
              <w:t xml:space="preserve">10 </w:t>
            </w:r>
            <w:r w:rsidRPr="005424B3">
              <w:rPr>
                <w:lang w:val="pt-BR"/>
              </w:rPr>
              <w:t>phút</w:t>
            </w:r>
          </w:p>
          <w:p w14:paraId="1FB9E798" w14:textId="77777777" w:rsidR="008E71ED" w:rsidRDefault="008E71ED" w:rsidP="00036499">
            <w:pPr>
              <w:rPr>
                <w:lang w:val="nb-NO"/>
              </w:rPr>
            </w:pPr>
          </w:p>
          <w:p w14:paraId="3D716649" w14:textId="77777777" w:rsidR="008E71ED" w:rsidRDefault="008E71ED" w:rsidP="00036499">
            <w:pPr>
              <w:rPr>
                <w:lang w:val="nb-NO"/>
              </w:rPr>
            </w:pPr>
          </w:p>
          <w:p w14:paraId="08043646" w14:textId="77777777" w:rsidR="008E71ED" w:rsidRDefault="008E71ED" w:rsidP="00036499">
            <w:pPr>
              <w:rPr>
                <w:lang w:val="nb-NO"/>
              </w:rPr>
            </w:pPr>
          </w:p>
          <w:p w14:paraId="16191E3F" w14:textId="77777777" w:rsidR="008E71ED" w:rsidRDefault="008E71ED" w:rsidP="00036499">
            <w:pPr>
              <w:rPr>
                <w:lang w:val="nb-NO"/>
              </w:rPr>
            </w:pPr>
          </w:p>
          <w:p w14:paraId="05D1BBA1" w14:textId="77777777" w:rsidR="008E71ED" w:rsidRDefault="008E71ED" w:rsidP="00036499">
            <w:pPr>
              <w:rPr>
                <w:lang w:val="nb-NO"/>
              </w:rPr>
            </w:pPr>
          </w:p>
          <w:p w14:paraId="5A17BF37" w14:textId="77777777" w:rsidR="008E71ED" w:rsidRDefault="008E71ED" w:rsidP="008E71ED">
            <w:pPr>
              <w:rPr>
                <w:lang w:val="pt-BR"/>
              </w:rPr>
            </w:pPr>
            <w:r>
              <w:rPr>
                <w:lang w:val="pt-BR"/>
              </w:rPr>
              <w:t xml:space="preserve">10 </w:t>
            </w:r>
            <w:r w:rsidRPr="005424B3">
              <w:rPr>
                <w:lang w:val="pt-BR"/>
              </w:rPr>
              <w:t>phút</w:t>
            </w:r>
          </w:p>
          <w:p w14:paraId="5CF54D46" w14:textId="77777777" w:rsidR="008E71ED" w:rsidRDefault="008E71ED" w:rsidP="00036499">
            <w:pPr>
              <w:rPr>
                <w:lang w:val="nb-NO"/>
              </w:rPr>
            </w:pPr>
          </w:p>
          <w:p w14:paraId="7421CAE6" w14:textId="77777777" w:rsidR="008E71ED" w:rsidRDefault="008E71ED" w:rsidP="00036499">
            <w:pPr>
              <w:rPr>
                <w:lang w:val="nb-NO"/>
              </w:rPr>
            </w:pPr>
          </w:p>
          <w:p w14:paraId="5AD33AA4" w14:textId="77777777" w:rsidR="008E71ED" w:rsidRDefault="008E71ED" w:rsidP="00036499">
            <w:pPr>
              <w:rPr>
                <w:lang w:val="nb-NO"/>
              </w:rPr>
            </w:pPr>
          </w:p>
          <w:p w14:paraId="1236E7E0" w14:textId="77777777" w:rsidR="008E71ED" w:rsidRDefault="008E71ED" w:rsidP="00036499">
            <w:pPr>
              <w:rPr>
                <w:lang w:val="nb-NO"/>
              </w:rPr>
            </w:pPr>
          </w:p>
          <w:p w14:paraId="0A1634B6" w14:textId="77777777" w:rsidR="008E71ED" w:rsidRDefault="008E71ED" w:rsidP="00036499">
            <w:pPr>
              <w:rPr>
                <w:lang w:val="nb-NO"/>
              </w:rPr>
            </w:pPr>
          </w:p>
          <w:p w14:paraId="05EA4571" w14:textId="77777777" w:rsidR="008E71ED" w:rsidRDefault="008E71ED" w:rsidP="00036499">
            <w:pPr>
              <w:rPr>
                <w:lang w:val="nb-NO"/>
              </w:rPr>
            </w:pPr>
          </w:p>
          <w:p w14:paraId="0776C12B" w14:textId="77777777" w:rsidR="008E71ED" w:rsidRDefault="008E71ED" w:rsidP="008E71ED">
            <w:pPr>
              <w:rPr>
                <w:lang w:val="pt-BR"/>
              </w:rPr>
            </w:pPr>
            <w:r>
              <w:rPr>
                <w:lang w:val="pt-BR"/>
              </w:rPr>
              <w:t xml:space="preserve">10 </w:t>
            </w:r>
            <w:r w:rsidRPr="005424B3">
              <w:rPr>
                <w:lang w:val="pt-BR"/>
              </w:rPr>
              <w:t>phút</w:t>
            </w:r>
          </w:p>
          <w:p w14:paraId="6D0F02FF" w14:textId="10F0EE15" w:rsidR="008E71ED" w:rsidRPr="005424B3" w:rsidRDefault="008E71ED" w:rsidP="00036499">
            <w:pPr>
              <w:rPr>
                <w:lang w:val="nb-NO"/>
              </w:rPr>
            </w:pPr>
          </w:p>
        </w:tc>
      </w:tr>
      <w:tr w:rsidR="00036499" w:rsidRPr="005424B3" w14:paraId="505D9EAB" w14:textId="77777777" w:rsidTr="00036499">
        <w:tc>
          <w:tcPr>
            <w:tcW w:w="540" w:type="dxa"/>
            <w:tcBorders>
              <w:top w:val="single" w:sz="4" w:space="0" w:color="auto"/>
              <w:left w:val="single" w:sz="4" w:space="0" w:color="auto"/>
              <w:bottom w:val="single" w:sz="4" w:space="0" w:color="auto"/>
              <w:right w:val="single" w:sz="4" w:space="0" w:color="auto"/>
            </w:tcBorders>
            <w:shd w:val="clear" w:color="auto" w:fill="auto"/>
          </w:tcPr>
          <w:p w14:paraId="49985F3B" w14:textId="77777777" w:rsidR="00036499" w:rsidRPr="005424B3" w:rsidRDefault="00036499" w:rsidP="00036499">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58A2AFB" w14:textId="77777777" w:rsidR="00036499" w:rsidRPr="005424B3" w:rsidRDefault="00036499" w:rsidP="00036499">
            <w:pPr>
              <w:rPr>
                <w:b/>
                <w:bCs/>
                <w:u w:val="single"/>
                <w:lang w:val="nb-NO"/>
              </w:rPr>
            </w:pPr>
            <w:r w:rsidRPr="005424B3">
              <w:rPr>
                <w:b/>
                <w:bCs/>
                <w:u w:val="single"/>
                <w:lang w:val="nb-NO"/>
              </w:rPr>
              <w:t>Củng cố kiến thức và kết thúc bài</w:t>
            </w:r>
          </w:p>
          <w:p w14:paraId="509FC323" w14:textId="77777777" w:rsidR="00036499" w:rsidRPr="005424B3" w:rsidRDefault="00036499" w:rsidP="00036499">
            <w:pPr>
              <w:jc w:val="both"/>
              <w:rPr>
                <w:lang w:val="pt-BR"/>
              </w:rPr>
            </w:pPr>
            <w:r w:rsidRPr="005424B3">
              <w:rPr>
                <w:b/>
                <w:lang w:val="pt-BR"/>
              </w:rPr>
              <w:t xml:space="preserve">4. </w:t>
            </w:r>
            <w:r w:rsidRPr="005424B3">
              <w:rPr>
                <w:b/>
                <w:u w:val="single"/>
                <w:lang w:val="pt-BR"/>
              </w:rPr>
              <w:t>Củng cố</w:t>
            </w:r>
            <w:r w:rsidRPr="005424B3">
              <w:rPr>
                <w:b/>
                <w:lang w:val="pt-BR"/>
              </w:rPr>
              <w:t>:</w:t>
            </w:r>
            <w:r w:rsidRPr="005424B3">
              <w:rPr>
                <w:lang w:val="pt-BR"/>
              </w:rPr>
              <w:t xml:space="preserve"> - Phân loại các hợp chất sau và viết phương trình điện li: CaSO</w:t>
            </w:r>
            <w:r w:rsidRPr="005424B3">
              <w:rPr>
                <w:vertAlign w:val="subscript"/>
                <w:lang w:val="pt-BR"/>
              </w:rPr>
              <w:t>4</w:t>
            </w:r>
            <w:r w:rsidRPr="005424B3">
              <w:rPr>
                <w:lang w:val="pt-BR"/>
              </w:rPr>
              <w:t>, (NH</w:t>
            </w:r>
            <w:r w:rsidRPr="005424B3">
              <w:rPr>
                <w:vertAlign w:val="subscript"/>
                <w:lang w:val="pt-BR"/>
              </w:rPr>
              <w:t>4</w:t>
            </w:r>
            <w:r w:rsidRPr="005424B3">
              <w:rPr>
                <w:lang w:val="pt-BR"/>
              </w:rPr>
              <w:t>)</w:t>
            </w:r>
            <w:r w:rsidRPr="005424B3">
              <w:rPr>
                <w:vertAlign w:val="subscript"/>
                <w:lang w:val="pt-BR"/>
              </w:rPr>
              <w:t>2</w:t>
            </w:r>
            <w:r w:rsidRPr="005424B3">
              <w:rPr>
                <w:lang w:val="pt-BR"/>
              </w:rPr>
              <w:t>SO</w:t>
            </w:r>
            <w:r w:rsidRPr="005424B3">
              <w:rPr>
                <w:vertAlign w:val="subscript"/>
                <w:lang w:val="pt-BR"/>
              </w:rPr>
              <w:t>4</w:t>
            </w:r>
            <w:r w:rsidRPr="005424B3">
              <w:rPr>
                <w:lang w:val="pt-BR"/>
              </w:rPr>
              <w:t>, NaHSO</w:t>
            </w:r>
            <w:r w:rsidRPr="005424B3">
              <w:rPr>
                <w:vertAlign w:val="subscript"/>
                <w:lang w:val="pt-BR"/>
              </w:rPr>
              <w:t>4</w:t>
            </w:r>
            <w:r w:rsidRPr="005424B3">
              <w:rPr>
                <w:lang w:val="pt-BR"/>
              </w:rPr>
              <w:t>, H</w:t>
            </w:r>
            <w:r w:rsidRPr="005424B3">
              <w:rPr>
                <w:vertAlign w:val="subscript"/>
                <w:lang w:val="pt-BR"/>
              </w:rPr>
              <w:t>2</w:t>
            </w:r>
            <w:r w:rsidRPr="005424B3">
              <w:rPr>
                <w:lang w:val="pt-BR"/>
              </w:rPr>
              <w:t>CO</w:t>
            </w:r>
            <w:r w:rsidRPr="005424B3">
              <w:rPr>
                <w:vertAlign w:val="subscript"/>
                <w:lang w:val="pt-BR"/>
              </w:rPr>
              <w:t>3</w:t>
            </w:r>
            <w:r w:rsidRPr="005424B3">
              <w:rPr>
                <w:lang w:val="pt-BR"/>
              </w:rPr>
              <w:t>, Mg(OH)</w:t>
            </w:r>
            <w:r w:rsidRPr="005424B3">
              <w:rPr>
                <w:vertAlign w:val="subscript"/>
                <w:lang w:val="pt-BR"/>
              </w:rPr>
              <w:t>2</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C0DFB8B" w14:textId="77777777" w:rsidR="00036499" w:rsidRPr="005424B3" w:rsidRDefault="00036499" w:rsidP="00036499">
            <w:pPr>
              <w:rPr>
                <w:lang w:val="vi-VN"/>
              </w:rPr>
            </w:pPr>
            <w:r w:rsidRPr="005424B3">
              <w:rPr>
                <w:lang w:val="de-DE"/>
              </w:rPr>
              <w:t xml:space="preserve">Giảng viên trình bày tóm tắt nội dung bằng lời. </w:t>
            </w:r>
            <w:r w:rsidRPr="005424B3">
              <w:rPr>
                <w:lang w:val="nb-NO"/>
              </w:rPr>
              <w:t>GV hướng dẫn bài tập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F77D790" w14:textId="77777777" w:rsidR="00036499" w:rsidRPr="005424B3" w:rsidRDefault="00036499" w:rsidP="00036499">
            <w:pPr>
              <w:rPr>
                <w:lang w:val="nb-NO"/>
              </w:rPr>
            </w:pPr>
            <w:r w:rsidRPr="005424B3">
              <w:rPr>
                <w:lang w:val="de-DE"/>
              </w:rPr>
              <w:t xml:space="preserve">Học sinh lắng nghe và ghi chép những nội dung cần thiết. </w:t>
            </w:r>
            <w:r w:rsidRPr="005424B3">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395A7E0" w14:textId="77777777" w:rsidR="00036499" w:rsidRPr="005424B3" w:rsidRDefault="00036499" w:rsidP="00036499">
            <w:pPr>
              <w:jc w:val="center"/>
              <w:rPr>
                <w:lang w:val="nb-NO"/>
              </w:rPr>
            </w:pPr>
          </w:p>
          <w:p w14:paraId="6F55F9D0" w14:textId="5C463A37" w:rsidR="00036499" w:rsidRPr="005424B3" w:rsidRDefault="008E71ED" w:rsidP="00036499">
            <w:pPr>
              <w:jc w:val="center"/>
              <w:rPr>
                <w:lang w:val="nb-NO"/>
              </w:rPr>
            </w:pPr>
            <w:r>
              <w:rPr>
                <w:lang w:val="pt-BR"/>
              </w:rPr>
              <w:t>5</w:t>
            </w:r>
            <w:r w:rsidR="00036499" w:rsidRPr="005424B3">
              <w:rPr>
                <w:lang w:val="pt-BR"/>
              </w:rPr>
              <w:t xml:space="preserve"> phút</w:t>
            </w:r>
          </w:p>
        </w:tc>
      </w:tr>
      <w:tr w:rsidR="00036499" w:rsidRPr="005424B3" w14:paraId="399CCA46" w14:textId="77777777" w:rsidTr="00036499">
        <w:tc>
          <w:tcPr>
            <w:tcW w:w="540" w:type="dxa"/>
            <w:tcBorders>
              <w:top w:val="single" w:sz="4" w:space="0" w:color="auto"/>
              <w:left w:val="single" w:sz="4" w:space="0" w:color="auto"/>
              <w:bottom w:val="single" w:sz="4" w:space="0" w:color="auto"/>
              <w:right w:val="single" w:sz="4" w:space="0" w:color="auto"/>
            </w:tcBorders>
            <w:shd w:val="clear" w:color="auto" w:fill="auto"/>
          </w:tcPr>
          <w:p w14:paraId="329CD492" w14:textId="77777777" w:rsidR="00036499" w:rsidRPr="005424B3" w:rsidRDefault="00036499" w:rsidP="00036499">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593C5B2" w14:textId="77777777" w:rsidR="00036499" w:rsidRPr="005424B3" w:rsidRDefault="00036499" w:rsidP="00036499">
            <w:pPr>
              <w:rPr>
                <w:b/>
                <w:bCs/>
                <w:u w:val="single"/>
                <w:lang w:val="pt-BR"/>
              </w:rPr>
            </w:pPr>
            <w:r w:rsidRPr="005424B3">
              <w:rPr>
                <w:b/>
                <w:bCs/>
                <w:u w:val="single"/>
                <w:lang w:val="pt-BR"/>
              </w:rPr>
              <w:t>Hướng dẫn tự học</w:t>
            </w:r>
          </w:p>
          <w:p w14:paraId="511423A4" w14:textId="77777777" w:rsidR="00036499" w:rsidRPr="005424B3" w:rsidRDefault="00036499" w:rsidP="00036499">
            <w:pPr>
              <w:rPr>
                <w:bCs/>
                <w:u w:val="single"/>
                <w:lang w:val="nb-NO"/>
              </w:rPr>
            </w:pPr>
            <w:r w:rsidRPr="005424B3">
              <w:rPr>
                <w:lang w:val="pt-BR"/>
              </w:rPr>
              <w:t>- Học bài, làm bài tập</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CA82C96" w14:textId="77777777" w:rsidR="00036499" w:rsidRPr="005424B3" w:rsidRDefault="00036499" w:rsidP="00036499">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AC34073" w14:textId="77777777" w:rsidR="00036499" w:rsidRPr="005424B3" w:rsidRDefault="00036499" w:rsidP="00036499">
            <w:pPr>
              <w:rPr>
                <w:lang w:val="pt-BR"/>
              </w:rPr>
            </w:pPr>
            <w:r w:rsidRPr="005424B3">
              <w:rPr>
                <w:lang w:val="pt-BR"/>
              </w:rPr>
              <w:t xml:space="preserve">Học sinh giải bài tập, tự nghiên cứu nội dung mới trước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F8C39F8" w14:textId="77777777" w:rsidR="00036499" w:rsidRPr="005424B3" w:rsidRDefault="00036499" w:rsidP="00036499">
            <w:pPr>
              <w:jc w:val="center"/>
              <w:rPr>
                <w:lang w:val="pt-BR"/>
              </w:rPr>
            </w:pPr>
            <w:r>
              <w:rPr>
                <w:lang w:val="pt-BR"/>
              </w:rPr>
              <w:t>5</w:t>
            </w:r>
          </w:p>
          <w:p w14:paraId="6198AFCA" w14:textId="77777777" w:rsidR="00036499" w:rsidRPr="005424B3" w:rsidRDefault="00036499" w:rsidP="00036499">
            <w:pPr>
              <w:jc w:val="center"/>
              <w:rPr>
                <w:lang w:val="pt-BR"/>
              </w:rPr>
            </w:pPr>
            <w:r w:rsidRPr="005424B3">
              <w:rPr>
                <w:lang w:val="pt-BR"/>
              </w:rPr>
              <w:t>phút</w:t>
            </w:r>
          </w:p>
        </w:tc>
      </w:tr>
    </w:tbl>
    <w:p w14:paraId="4F08BCDD" w14:textId="77777777" w:rsidR="00036499" w:rsidRPr="005424B3" w:rsidRDefault="00036499" w:rsidP="00036499">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036499" w:rsidRPr="005424B3" w14:paraId="49441773" w14:textId="77777777" w:rsidTr="00036499">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D425788" w14:textId="77777777" w:rsidR="00036499" w:rsidRPr="005424B3" w:rsidRDefault="00036499" w:rsidP="00036499">
            <w:pPr>
              <w:rPr>
                <w:u w:val="single"/>
                <w:lang w:val="pt-BR"/>
              </w:rPr>
            </w:pPr>
          </w:p>
          <w:p w14:paraId="1524CFCE" w14:textId="77777777" w:rsidR="00036499" w:rsidRPr="005424B3" w:rsidRDefault="00036499" w:rsidP="00036499">
            <w:pPr>
              <w:rPr>
                <w:u w:val="single"/>
                <w:lang w:val="pt-BR"/>
              </w:rPr>
            </w:pPr>
          </w:p>
          <w:p w14:paraId="4044CBAE" w14:textId="77777777" w:rsidR="00036499" w:rsidRPr="005424B3" w:rsidRDefault="00036499" w:rsidP="00036499">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2A46B4BE" w14:textId="77777777" w:rsidR="00036499" w:rsidRPr="005424B3" w:rsidRDefault="00036499" w:rsidP="00036499">
            <w:pPr>
              <w:jc w:val="both"/>
            </w:pPr>
            <w:r w:rsidRPr="005424B3">
              <w:t xml:space="preserve">1. </w:t>
            </w:r>
            <w:r w:rsidRPr="005424B3">
              <w:rPr>
                <w:i/>
                <w:iCs/>
              </w:rPr>
              <w:t xml:space="preserve">Giáo trình hóa học 1, </w:t>
            </w:r>
            <w:r w:rsidRPr="005424B3">
              <w:t>Trường CĐ lý tự trọng Tp. HCM, năm 2018.</w:t>
            </w:r>
          </w:p>
          <w:p w14:paraId="7590B164" w14:textId="77777777" w:rsidR="00036499" w:rsidRPr="005424B3" w:rsidRDefault="00036499" w:rsidP="00036499">
            <w:pPr>
              <w:jc w:val="both"/>
            </w:pPr>
            <w:r w:rsidRPr="005424B3">
              <w:t xml:space="preserve">2. </w:t>
            </w:r>
            <w:r w:rsidRPr="005424B3">
              <w:rPr>
                <w:lang w:val="vi-VN"/>
              </w:rPr>
              <w:t>Nguyễn Xuân Trường</w:t>
            </w:r>
            <w:r w:rsidRPr="005424B3">
              <w:t xml:space="preserve">, </w:t>
            </w:r>
            <w:r w:rsidRPr="005424B3">
              <w:rPr>
                <w:i/>
                <w:iCs/>
              </w:rPr>
              <w:t xml:space="preserve">Hóa học 10, </w:t>
            </w:r>
            <w:r w:rsidRPr="005424B3">
              <w:rPr>
                <w:lang w:val="vi-VN"/>
              </w:rPr>
              <w:t>NXB Giáo dục Việt Nam</w:t>
            </w:r>
            <w:r w:rsidRPr="005424B3">
              <w:t>, năm 2015.</w:t>
            </w:r>
          </w:p>
          <w:p w14:paraId="4AF23766" w14:textId="77777777" w:rsidR="00036499" w:rsidRPr="005424B3" w:rsidRDefault="00036499" w:rsidP="00036499">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10, </w:t>
            </w:r>
            <w:r w:rsidRPr="005424B3">
              <w:rPr>
                <w:lang w:val="vi-VN"/>
              </w:rPr>
              <w:t>NXB Giáo dục Việt Nam</w:t>
            </w:r>
            <w:r w:rsidRPr="005424B3">
              <w:t>, năm 2015.</w:t>
            </w:r>
          </w:p>
        </w:tc>
      </w:tr>
      <w:tr w:rsidR="00036499" w:rsidRPr="005424B3" w14:paraId="59AC063C" w14:textId="77777777" w:rsidTr="00036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544476FC" w14:textId="77777777" w:rsidR="00036499" w:rsidRPr="005424B3" w:rsidRDefault="00036499" w:rsidP="00036499">
            <w:pPr>
              <w:rPr>
                <w:lang w:val="pt-BR"/>
              </w:rPr>
            </w:pPr>
          </w:p>
          <w:p w14:paraId="61958413" w14:textId="77777777" w:rsidR="00036499" w:rsidRPr="005424B3" w:rsidRDefault="00036499" w:rsidP="00036499">
            <w:pPr>
              <w:jc w:val="center"/>
              <w:rPr>
                <w:b/>
                <w:bCs/>
                <w:lang w:val="pt-BR"/>
              </w:rPr>
            </w:pPr>
            <w:r w:rsidRPr="005424B3">
              <w:rPr>
                <w:b/>
                <w:bCs/>
                <w:lang w:val="pt-BR"/>
              </w:rPr>
              <w:t>Trưởng tổ môn</w:t>
            </w:r>
          </w:p>
          <w:p w14:paraId="3FF8C7A3" w14:textId="568CB326" w:rsidR="00036499" w:rsidRPr="005424B3" w:rsidRDefault="008961A6" w:rsidP="00036499">
            <w:pPr>
              <w:jc w:val="center"/>
              <w:rPr>
                <w:b/>
                <w:bCs/>
                <w:lang w:val="pt-BR"/>
              </w:rPr>
            </w:pPr>
            <w:r>
              <w:rPr>
                <w:b/>
                <w:bCs/>
                <w:sz w:val="26"/>
                <w:szCs w:val="26"/>
              </w:rPr>
              <w:t>Phạm Thị Thu Nga</w:t>
            </w:r>
          </w:p>
          <w:p w14:paraId="460F7FEC" w14:textId="77777777" w:rsidR="00036499" w:rsidRPr="005424B3" w:rsidRDefault="00036499" w:rsidP="00036499">
            <w:pPr>
              <w:jc w:val="center"/>
              <w:rPr>
                <w:b/>
                <w:bCs/>
                <w:lang w:val="pt-BR"/>
              </w:rPr>
            </w:pPr>
          </w:p>
          <w:p w14:paraId="5BAB540E" w14:textId="77777777" w:rsidR="00036499" w:rsidRPr="005424B3" w:rsidRDefault="00036499" w:rsidP="00036499">
            <w:pPr>
              <w:jc w:val="center"/>
              <w:rPr>
                <w:b/>
                <w:bCs/>
                <w:lang w:val="pt-BR"/>
              </w:rPr>
            </w:pPr>
          </w:p>
          <w:p w14:paraId="56C47653" w14:textId="1130E0EF" w:rsidR="00036499" w:rsidRPr="005424B3" w:rsidRDefault="00036499" w:rsidP="00036499">
            <w:pPr>
              <w:jc w:val="center"/>
              <w:rPr>
                <w:b/>
                <w:bCs/>
                <w:lang w:val="pt-BR"/>
              </w:rPr>
            </w:pPr>
            <w:r w:rsidRPr="005424B3">
              <w:rPr>
                <w:b/>
                <w:bCs/>
                <w:lang w:val="vi-VN"/>
              </w:rPr>
              <w:t xml:space="preserve">   </w:t>
            </w:r>
          </w:p>
        </w:tc>
        <w:tc>
          <w:tcPr>
            <w:tcW w:w="6205" w:type="dxa"/>
            <w:shd w:val="clear" w:color="auto" w:fill="auto"/>
          </w:tcPr>
          <w:p w14:paraId="49FC34CE" w14:textId="77777777" w:rsidR="00036499" w:rsidRPr="005424B3" w:rsidRDefault="00036499" w:rsidP="00036499">
            <w:pPr>
              <w:rPr>
                <w:lang w:val="pt-BR"/>
              </w:rPr>
            </w:pPr>
          </w:p>
          <w:p w14:paraId="73371D69" w14:textId="77777777" w:rsidR="005A252A" w:rsidRDefault="005A252A" w:rsidP="00036499">
            <w:pPr>
              <w:jc w:val="center"/>
              <w:rPr>
                <w:i/>
                <w:lang w:val="pt-BR"/>
              </w:rPr>
            </w:pPr>
            <w:r>
              <w:rPr>
                <w:i/>
                <w:lang w:val="pt-BR"/>
              </w:rPr>
              <w:t xml:space="preserve">Tp. Hồ Chí Minh, ngày 18 tháng 10  năm 2021 </w:t>
            </w:r>
          </w:p>
          <w:p w14:paraId="48D55BC7" w14:textId="7C6CC10D" w:rsidR="00036499" w:rsidRDefault="00036499" w:rsidP="00036499">
            <w:pPr>
              <w:jc w:val="center"/>
              <w:rPr>
                <w:b/>
                <w:lang w:val="pt-BR"/>
              </w:rPr>
            </w:pPr>
            <w:r w:rsidRPr="005424B3">
              <w:rPr>
                <w:b/>
                <w:lang w:val="pt-BR"/>
              </w:rPr>
              <w:t>Giảng viên</w:t>
            </w:r>
          </w:p>
          <w:p w14:paraId="0BE1349C" w14:textId="3C2ECBFE" w:rsidR="001136C5" w:rsidRPr="001136C5" w:rsidRDefault="001136C5" w:rsidP="00036499">
            <w:pPr>
              <w:jc w:val="center"/>
              <w:rPr>
                <w:b/>
                <w:lang w:val="pt-BR"/>
              </w:rPr>
            </w:pPr>
            <w:r>
              <w:t>Trịnh Khắc Vũ</w:t>
            </w:r>
          </w:p>
        </w:tc>
      </w:tr>
    </w:tbl>
    <w:p w14:paraId="3778032A" w14:textId="77777777" w:rsidR="00036499" w:rsidRPr="005424B3" w:rsidRDefault="00036499" w:rsidP="00036499">
      <w:r w:rsidRPr="005424B3">
        <w:br w:type="page"/>
      </w:r>
    </w:p>
    <w:tbl>
      <w:tblPr>
        <w:tblW w:w="10632" w:type="dxa"/>
        <w:tblInd w:w="108" w:type="dxa"/>
        <w:tblLook w:val="01E0" w:firstRow="1" w:lastRow="1" w:firstColumn="1" w:lastColumn="1" w:noHBand="0" w:noVBand="0"/>
      </w:tblPr>
      <w:tblGrid>
        <w:gridCol w:w="4500"/>
        <w:gridCol w:w="6132"/>
      </w:tblGrid>
      <w:tr w:rsidR="00036499" w:rsidRPr="005424B3" w14:paraId="7188B79A" w14:textId="77777777" w:rsidTr="00036499">
        <w:tc>
          <w:tcPr>
            <w:tcW w:w="4500" w:type="dxa"/>
            <w:shd w:val="clear" w:color="auto" w:fill="auto"/>
          </w:tcPr>
          <w:p w14:paraId="615271B6" w14:textId="36D50F8D" w:rsidR="00036499" w:rsidRPr="005424B3" w:rsidRDefault="00036499" w:rsidP="00036499">
            <w:pPr>
              <w:rPr>
                <w:lang w:val="pt-BR"/>
              </w:rPr>
            </w:pPr>
            <w:r w:rsidRPr="005424B3">
              <w:lastRenderedPageBreak/>
              <w:br w:type="page"/>
            </w:r>
            <w:r w:rsidRPr="005424B3">
              <w:rPr>
                <w:lang w:val="pt-BR"/>
              </w:rPr>
              <w:t xml:space="preserve">Giáo án số:  </w:t>
            </w:r>
            <w:r>
              <w:rPr>
                <w:lang w:val="pt-BR"/>
              </w:rPr>
              <w:t>9</w:t>
            </w:r>
          </w:p>
        </w:tc>
        <w:tc>
          <w:tcPr>
            <w:tcW w:w="6132" w:type="dxa"/>
            <w:shd w:val="clear" w:color="auto" w:fill="auto"/>
          </w:tcPr>
          <w:p w14:paraId="32E14755" w14:textId="77777777" w:rsidR="00036499" w:rsidRPr="005424B3" w:rsidRDefault="00036499" w:rsidP="00036499">
            <w:r w:rsidRPr="005424B3">
              <w:t xml:space="preserve">Thời gian thực hiện: </w:t>
            </w:r>
            <w:r>
              <w:t xml:space="preserve">2 </w:t>
            </w:r>
            <w:r w:rsidRPr="005424B3">
              <w:t>tiết</w:t>
            </w:r>
          </w:p>
          <w:p w14:paraId="077A5728" w14:textId="634A8207" w:rsidR="00036499" w:rsidRPr="005424B3" w:rsidRDefault="00036499" w:rsidP="00036499">
            <w:r w:rsidRPr="005424B3">
              <w:t xml:space="preserve">Tên chương: </w:t>
            </w:r>
            <w:r w:rsidRPr="005424B3">
              <w:rPr>
                <w:b/>
                <w:bCs/>
              </w:rPr>
              <w:t xml:space="preserve">CHƯƠNG </w:t>
            </w:r>
            <w:r>
              <w:rPr>
                <w:b/>
                <w:bCs/>
              </w:rPr>
              <w:t>I</w:t>
            </w:r>
            <w:r w:rsidRPr="005424B3">
              <w:rPr>
                <w:b/>
                <w:bCs/>
              </w:rPr>
              <w:t xml:space="preserve">II: </w:t>
            </w:r>
            <w:r w:rsidRPr="005424B3">
              <w:rPr>
                <w:b/>
              </w:rPr>
              <w:t>SỰ ĐIỆN LI</w:t>
            </w:r>
            <w:r w:rsidRPr="005424B3">
              <w:t xml:space="preserve"> </w:t>
            </w:r>
          </w:p>
          <w:p w14:paraId="7B6E53BF" w14:textId="0A386FE8" w:rsidR="00036499" w:rsidRPr="005424B3" w:rsidRDefault="00036499" w:rsidP="00036499">
            <w:r w:rsidRPr="005424B3">
              <w:t xml:space="preserve">Thực hiện ngày      </w:t>
            </w:r>
            <w:r w:rsidR="005A252A">
              <w:t>08</w:t>
            </w:r>
            <w:r w:rsidRPr="005424B3">
              <w:t xml:space="preserve">          tháng       </w:t>
            </w:r>
            <w:r w:rsidR="005A252A">
              <w:t>11</w:t>
            </w:r>
            <w:r w:rsidRPr="005424B3">
              <w:t xml:space="preserve">          năm 20</w:t>
            </w:r>
            <w:r w:rsidR="005A252A">
              <w:t>21</w:t>
            </w:r>
            <w:r w:rsidRPr="005424B3">
              <w:t xml:space="preserve"> </w:t>
            </w:r>
          </w:p>
          <w:p w14:paraId="528FCBC2" w14:textId="77777777" w:rsidR="00036499" w:rsidRPr="005424B3" w:rsidRDefault="00036499" w:rsidP="00036499">
            <w:r w:rsidRPr="005424B3">
              <w:t xml:space="preserve"> </w:t>
            </w:r>
          </w:p>
        </w:tc>
      </w:tr>
    </w:tbl>
    <w:p w14:paraId="24F87EE4" w14:textId="23547A1D" w:rsidR="00036499" w:rsidRPr="00AF0971" w:rsidRDefault="00036499" w:rsidP="00036499">
      <w:pPr>
        <w:rPr>
          <w:b/>
          <w:lang w:val="pt-BR"/>
        </w:rPr>
      </w:pPr>
      <w:r w:rsidRPr="005424B3">
        <w:rPr>
          <w:lang w:val="it-IT"/>
        </w:rPr>
        <w:t xml:space="preserve">Tên bài: </w:t>
      </w:r>
      <w:r w:rsidRPr="005424B3">
        <w:rPr>
          <w:lang w:val="it-IT"/>
        </w:rPr>
        <w:tab/>
      </w:r>
      <w:r>
        <w:rPr>
          <w:b/>
          <w:i/>
        </w:rPr>
        <w:t>Bài 9</w:t>
      </w:r>
      <w:r w:rsidRPr="005424B3">
        <w:rPr>
          <w:b/>
          <w:i/>
        </w:rPr>
        <w:t xml:space="preserve">:  </w:t>
      </w:r>
      <w:r w:rsidRPr="005424B3">
        <w:rPr>
          <w:b/>
          <w:lang w:val="pt-BR"/>
        </w:rPr>
        <w:t xml:space="preserve">PHẢN ỨNG TRAO ĐỔI ION </w:t>
      </w:r>
      <w:r>
        <w:rPr>
          <w:b/>
          <w:lang w:val="pt-BR"/>
        </w:rPr>
        <w:t>-</w:t>
      </w:r>
      <w:r w:rsidRPr="005424B3">
        <w:rPr>
          <w:b/>
          <w:lang w:val="pt-BR"/>
        </w:rPr>
        <w:t xml:space="preserve">TRONG DUNG DỊCH </w:t>
      </w:r>
      <w:r w:rsidRPr="005424B3">
        <w:rPr>
          <w:b/>
          <w:lang w:val="it-IT"/>
        </w:rPr>
        <w:t>CÁC CHẤT ĐIỆN LI</w:t>
      </w:r>
    </w:p>
    <w:p w14:paraId="6C28B2B0" w14:textId="77777777" w:rsidR="00036499" w:rsidRPr="005424B3" w:rsidRDefault="00036499" w:rsidP="00036499">
      <w:pPr>
        <w:rPr>
          <w:b/>
          <w:u w:val="single"/>
          <w:lang w:val="it-IT"/>
        </w:rPr>
      </w:pPr>
      <w:r w:rsidRPr="005424B3">
        <w:rPr>
          <w:b/>
          <w:u w:val="single"/>
          <w:lang w:val="it-IT"/>
        </w:rPr>
        <w:t xml:space="preserve">Mục tiêu của bài: </w:t>
      </w:r>
    </w:p>
    <w:p w14:paraId="705BFD2D" w14:textId="77777777" w:rsidR="00036499" w:rsidRPr="005424B3" w:rsidRDefault="00036499" w:rsidP="00036499">
      <w:pPr>
        <w:rPr>
          <w:b/>
          <w:lang w:val="it-IT"/>
        </w:rPr>
      </w:pPr>
      <w:r w:rsidRPr="005424B3">
        <w:rPr>
          <w:lang w:val="it-IT"/>
        </w:rPr>
        <w:t xml:space="preserve">Sau khi học xong bài này người học có khả năng: </w:t>
      </w:r>
    </w:p>
    <w:p w14:paraId="140C8F47" w14:textId="77777777" w:rsidR="00036499" w:rsidRPr="005424B3" w:rsidRDefault="00036499" w:rsidP="00036499">
      <w:pPr>
        <w:spacing w:before="20"/>
        <w:jc w:val="both"/>
      </w:pPr>
      <w:r w:rsidRPr="005424B3">
        <w:rPr>
          <w:b/>
        </w:rPr>
        <w:t>1.</w:t>
      </w:r>
      <w:r w:rsidRPr="005424B3">
        <w:rPr>
          <w:b/>
          <w:u w:val="single"/>
        </w:rPr>
        <w:t>Kiến thức</w:t>
      </w:r>
      <w:r w:rsidRPr="005424B3">
        <w:rPr>
          <w:b/>
        </w:rPr>
        <w:t>:</w:t>
      </w:r>
      <w:r w:rsidRPr="005424B3">
        <w:t>:</w:t>
      </w:r>
    </w:p>
    <w:p w14:paraId="40E147DF" w14:textId="77777777" w:rsidR="00036499" w:rsidRPr="005424B3" w:rsidRDefault="00036499" w:rsidP="00036499">
      <w:pPr>
        <w:spacing w:before="20"/>
        <w:jc w:val="both"/>
      </w:pPr>
      <w:r w:rsidRPr="005424B3">
        <w:t xml:space="preserve">- </w:t>
      </w:r>
      <w:r>
        <w:t>Giải thích được b</w:t>
      </w:r>
      <w:r w:rsidRPr="005424B3">
        <w:t>ản chất của phản ứng xảy ra trong dung dịch các chất điện li là phản ứng giữa các ion.</w:t>
      </w:r>
    </w:p>
    <w:p w14:paraId="1D8F0EE1" w14:textId="77777777" w:rsidR="00036499" w:rsidRPr="005424B3" w:rsidRDefault="00036499" w:rsidP="00036499">
      <w:pPr>
        <w:spacing w:before="20"/>
        <w:jc w:val="both"/>
      </w:pPr>
      <w:r w:rsidRPr="005424B3">
        <w:t>-</w:t>
      </w:r>
      <w:r>
        <w:t xml:space="preserve"> Nêu được đ</w:t>
      </w:r>
      <w:r w:rsidRPr="005424B3">
        <w:t xml:space="preserve">ể xảy ra phản ứng trao đổi ion trong dd các chất điện li phải có ít nhất một trong các điều kiện: </w:t>
      </w:r>
    </w:p>
    <w:p w14:paraId="143A918D" w14:textId="77777777" w:rsidR="00036499" w:rsidRPr="005424B3" w:rsidRDefault="00036499" w:rsidP="00036499">
      <w:pPr>
        <w:spacing w:before="20"/>
        <w:ind w:firstLine="480"/>
        <w:jc w:val="both"/>
      </w:pPr>
      <w:r w:rsidRPr="005424B3">
        <w:t xml:space="preserve"> + Tạo thành chất kết tủa.</w:t>
      </w:r>
    </w:p>
    <w:p w14:paraId="25EE9076" w14:textId="77777777" w:rsidR="00036499" w:rsidRPr="005424B3" w:rsidRDefault="00036499" w:rsidP="00036499">
      <w:pPr>
        <w:pStyle w:val="Footer"/>
        <w:spacing w:before="20"/>
        <w:ind w:firstLine="420"/>
        <w:jc w:val="both"/>
      </w:pPr>
      <w:r w:rsidRPr="005424B3">
        <w:t xml:space="preserve">  + Tạo thành chất điện li yếu.</w:t>
      </w:r>
    </w:p>
    <w:p w14:paraId="4C28C839" w14:textId="77777777" w:rsidR="00036499" w:rsidRPr="005424B3" w:rsidRDefault="00036499" w:rsidP="00036499">
      <w:pPr>
        <w:spacing w:before="20" w:after="20" w:line="223" w:lineRule="auto"/>
        <w:ind w:firstLine="420"/>
      </w:pPr>
      <w:r w:rsidRPr="005424B3">
        <w:t xml:space="preserve">  + Tạo thành chất khí</w:t>
      </w:r>
    </w:p>
    <w:p w14:paraId="539605E0" w14:textId="77777777" w:rsidR="00036499" w:rsidRPr="005424B3" w:rsidRDefault="00036499" w:rsidP="00036499">
      <w:pPr>
        <w:rPr>
          <w:b/>
        </w:rPr>
      </w:pPr>
      <w:r w:rsidRPr="005424B3">
        <w:rPr>
          <w:b/>
        </w:rPr>
        <w:t>2.</w:t>
      </w:r>
      <w:r w:rsidRPr="005424B3">
        <w:rPr>
          <w:b/>
          <w:u w:val="single"/>
        </w:rPr>
        <w:t>Kĩ năng</w:t>
      </w:r>
      <w:r w:rsidRPr="005424B3">
        <w:rPr>
          <w:b/>
        </w:rPr>
        <w:t xml:space="preserve">: </w:t>
      </w:r>
    </w:p>
    <w:p w14:paraId="3D6C540B" w14:textId="77777777" w:rsidR="00036499" w:rsidRPr="005424B3" w:rsidRDefault="00036499" w:rsidP="00036499">
      <w:pPr>
        <w:spacing w:before="20"/>
        <w:ind w:firstLine="420"/>
        <w:jc w:val="both"/>
      </w:pPr>
      <w:r w:rsidRPr="005424B3">
        <w:t>- Dự đoán kết quả phản ứng trao đổi ion trong dung dịch các chất điện li.</w:t>
      </w:r>
    </w:p>
    <w:p w14:paraId="7FE0F286" w14:textId="77777777" w:rsidR="00036499" w:rsidRPr="005424B3" w:rsidRDefault="00036499" w:rsidP="00036499">
      <w:pPr>
        <w:spacing w:before="20"/>
        <w:ind w:firstLine="420"/>
        <w:jc w:val="both"/>
      </w:pPr>
      <w:r w:rsidRPr="005424B3">
        <w:t>- Viết được phương trình ion đầy đủ và rút gọn.</w:t>
      </w:r>
    </w:p>
    <w:p w14:paraId="73C4F849" w14:textId="77777777" w:rsidR="00036499" w:rsidRPr="005424B3" w:rsidRDefault="00036499" w:rsidP="00036499">
      <w:pPr>
        <w:spacing w:before="20"/>
        <w:ind w:firstLine="420"/>
        <w:jc w:val="both"/>
        <w:rPr>
          <w:lang w:val="it-IT"/>
        </w:rPr>
      </w:pPr>
      <w:r w:rsidRPr="005424B3">
        <w:rPr>
          <w:lang w:val="it-IT"/>
        </w:rPr>
        <w:t>- Tính</w:t>
      </w:r>
      <w:r>
        <w:rPr>
          <w:lang w:val="it-IT"/>
        </w:rPr>
        <w:t xml:space="preserve"> được</w:t>
      </w:r>
      <w:r w:rsidRPr="005424B3">
        <w:rPr>
          <w:lang w:val="it-IT"/>
        </w:rPr>
        <w:t xml:space="preserve"> khối lượng hoặc thể tích khí sau phản ứng.</w:t>
      </w:r>
    </w:p>
    <w:p w14:paraId="6676013A" w14:textId="77777777" w:rsidR="00036499" w:rsidRPr="005424B3" w:rsidRDefault="00036499" w:rsidP="00036499">
      <w:r w:rsidRPr="005424B3">
        <w:rPr>
          <w:b/>
        </w:rPr>
        <w:t>3.</w:t>
      </w:r>
      <w:r w:rsidRPr="005424B3">
        <w:rPr>
          <w:b/>
          <w:u w:val="single"/>
        </w:rPr>
        <w:t>Thái độ</w:t>
      </w:r>
      <w:r w:rsidRPr="005424B3">
        <w:rPr>
          <w:b/>
        </w:rPr>
        <w:t xml:space="preserve">: </w:t>
      </w:r>
      <w:r w:rsidRPr="005424B3">
        <w:t>Kích thích sự hứng thú với bộ môn, phát huy khả năng tư duy của học sinh</w:t>
      </w:r>
    </w:p>
    <w:p w14:paraId="5819FFE3" w14:textId="77777777" w:rsidR="00036499" w:rsidRPr="005424B3" w:rsidRDefault="00036499" w:rsidP="00036499">
      <w:pPr>
        <w:rPr>
          <w:b/>
          <w:lang w:val="it-IT"/>
        </w:rPr>
      </w:pPr>
      <w:r w:rsidRPr="005424B3">
        <w:rPr>
          <w:b/>
          <w:lang w:val="it-IT"/>
        </w:rPr>
        <w:t>Đồ dùng và phương tiện dạy học:</w:t>
      </w:r>
    </w:p>
    <w:p w14:paraId="787A7DEE" w14:textId="77777777" w:rsidR="00036499" w:rsidRPr="005424B3" w:rsidRDefault="00036499" w:rsidP="00036499">
      <w:pPr>
        <w:rPr>
          <w:lang w:val="it-IT"/>
        </w:rPr>
      </w:pPr>
      <w:r w:rsidRPr="005424B3">
        <w:rPr>
          <w:lang w:val="it-IT"/>
        </w:rPr>
        <w:t>Máy chiếu, màn ảnh, máy tính, bảng, phấn.</w:t>
      </w:r>
    </w:p>
    <w:p w14:paraId="0E3E04D5" w14:textId="77777777" w:rsidR="00036499" w:rsidRPr="005424B3" w:rsidRDefault="00036499" w:rsidP="00036499">
      <w:pPr>
        <w:rPr>
          <w:lang w:val="it-IT"/>
        </w:rPr>
      </w:pPr>
      <w:r w:rsidRPr="005424B3">
        <w:rPr>
          <w:b/>
          <w:lang w:val="it-IT"/>
        </w:rPr>
        <w:t xml:space="preserve">I. Ổn định lớp học:                                                 </w:t>
      </w:r>
      <w:r w:rsidRPr="005424B3">
        <w:rPr>
          <w:lang w:val="it-IT"/>
        </w:rPr>
        <w:t>Thời gian:  05 phút.</w:t>
      </w:r>
    </w:p>
    <w:p w14:paraId="7C4C0C1C" w14:textId="77777777" w:rsidR="00036499" w:rsidRPr="005424B3" w:rsidRDefault="00036499" w:rsidP="00036499">
      <w:pPr>
        <w:rPr>
          <w:lang w:val="it-IT"/>
        </w:rPr>
      </w:pPr>
      <w:r w:rsidRPr="005424B3">
        <w:rPr>
          <w:lang w:val="it-IT"/>
        </w:rPr>
        <w:t>Số học sinh vắng:…………Tên:……………………………………………………..................................</w:t>
      </w:r>
    </w:p>
    <w:p w14:paraId="0C7978E0" w14:textId="77777777" w:rsidR="00036499" w:rsidRPr="005424B3" w:rsidRDefault="00036499" w:rsidP="00036499">
      <w:pPr>
        <w:rPr>
          <w:lang w:val="it-IT"/>
        </w:rPr>
      </w:pPr>
      <w:r w:rsidRPr="005424B3">
        <w:rPr>
          <w:lang w:val="it-IT"/>
        </w:rPr>
        <w:t>......................................................................................................................................................................</w:t>
      </w:r>
    </w:p>
    <w:p w14:paraId="2B1ECFAA" w14:textId="77777777" w:rsidR="00036499" w:rsidRPr="005424B3" w:rsidRDefault="00036499" w:rsidP="00036499">
      <w:pPr>
        <w:rPr>
          <w:b/>
          <w:lang w:val="sv-SE"/>
        </w:rPr>
      </w:pPr>
      <w:r w:rsidRPr="005424B3">
        <w:rPr>
          <w:b/>
          <w:lang w:val="sv-SE"/>
        </w:rPr>
        <w:t>II. Thực hiện bài học:</w:t>
      </w:r>
    </w:p>
    <w:p w14:paraId="58117FA1" w14:textId="77777777" w:rsidR="00036499" w:rsidRPr="005424B3" w:rsidRDefault="00036499" w:rsidP="00036499">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036499" w:rsidRPr="005424B3" w14:paraId="4C459E5A" w14:textId="77777777" w:rsidTr="00036499">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5A1948" w14:textId="77777777" w:rsidR="00036499" w:rsidRPr="005424B3" w:rsidRDefault="00036499" w:rsidP="00036499">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88B82C" w14:textId="77777777" w:rsidR="00036499" w:rsidRPr="005424B3" w:rsidRDefault="00036499" w:rsidP="00036499">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41BC" w14:textId="77777777" w:rsidR="00036499" w:rsidRPr="005424B3" w:rsidRDefault="00036499" w:rsidP="00036499">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FC834B" w14:textId="77777777" w:rsidR="00036499" w:rsidRPr="005424B3" w:rsidRDefault="00036499" w:rsidP="00036499">
            <w:pPr>
              <w:jc w:val="center"/>
              <w:rPr>
                <w:lang w:val="de-DE"/>
              </w:rPr>
            </w:pPr>
            <w:r w:rsidRPr="005424B3">
              <w:rPr>
                <w:lang w:val="de-DE"/>
              </w:rPr>
              <w:t>Thời gian</w:t>
            </w:r>
          </w:p>
        </w:tc>
      </w:tr>
      <w:tr w:rsidR="00036499" w:rsidRPr="005424B3" w14:paraId="3E7B47F5" w14:textId="77777777" w:rsidTr="00036499">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D8AED3" w14:textId="77777777" w:rsidR="00036499" w:rsidRPr="005424B3" w:rsidRDefault="00036499" w:rsidP="00036499">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B79D1D" w14:textId="77777777" w:rsidR="00036499" w:rsidRPr="005424B3" w:rsidRDefault="00036499" w:rsidP="00036499">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13130774" w14:textId="77777777" w:rsidR="00036499" w:rsidRPr="005424B3" w:rsidRDefault="00036499" w:rsidP="00036499">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5C119D2B" w14:textId="77777777" w:rsidR="00036499" w:rsidRPr="005424B3" w:rsidRDefault="00036499" w:rsidP="00036499">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C76505" w14:textId="77777777" w:rsidR="00036499" w:rsidRPr="005424B3" w:rsidRDefault="00036499" w:rsidP="00036499">
            <w:pPr>
              <w:jc w:val="center"/>
              <w:rPr>
                <w:lang w:val="de-DE"/>
              </w:rPr>
            </w:pPr>
          </w:p>
        </w:tc>
      </w:tr>
      <w:tr w:rsidR="00036499" w:rsidRPr="005424B3" w14:paraId="70E62DB9" w14:textId="77777777" w:rsidTr="00036499">
        <w:tc>
          <w:tcPr>
            <w:tcW w:w="540" w:type="dxa"/>
            <w:tcBorders>
              <w:top w:val="single" w:sz="4" w:space="0" w:color="auto"/>
              <w:left w:val="single" w:sz="4" w:space="0" w:color="auto"/>
              <w:bottom w:val="single" w:sz="4" w:space="0" w:color="auto"/>
              <w:right w:val="single" w:sz="4" w:space="0" w:color="auto"/>
            </w:tcBorders>
            <w:shd w:val="clear" w:color="auto" w:fill="auto"/>
          </w:tcPr>
          <w:p w14:paraId="1A84655D" w14:textId="77777777" w:rsidR="00036499" w:rsidRPr="005424B3" w:rsidRDefault="00036499" w:rsidP="00036499">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4314EB7" w14:textId="77777777" w:rsidR="00036499" w:rsidRPr="005424B3" w:rsidRDefault="00036499" w:rsidP="00036499">
            <w:pPr>
              <w:rPr>
                <w:lang w:val="de-DE"/>
              </w:rPr>
            </w:pPr>
            <w:r w:rsidRPr="005424B3">
              <w:rPr>
                <w:b/>
                <w:bCs/>
                <w:u w:val="single"/>
                <w:lang w:val="de-DE"/>
              </w:rPr>
              <w:t>Dẫn nhập</w:t>
            </w:r>
          </w:p>
          <w:p w14:paraId="52A5A995" w14:textId="77777777" w:rsidR="00036499" w:rsidRPr="005424B3" w:rsidRDefault="00036499" w:rsidP="00036499">
            <w:pPr>
              <w:jc w:val="both"/>
              <w:rPr>
                <w:lang w:val="de-DE"/>
              </w:rPr>
            </w:pPr>
            <w:r w:rsidRPr="005424B3">
              <w:t xml:space="preserve">phản ứng muối + muối </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8679092" w14:textId="77777777" w:rsidR="00036499" w:rsidRPr="005424B3" w:rsidRDefault="00036499" w:rsidP="00036499">
            <w:pPr>
              <w:rPr>
                <w:lang w:val="de-DE"/>
              </w:rPr>
            </w:pPr>
            <w:r w:rsidRPr="005424B3">
              <w:rPr>
                <w:lang w:val="de-DE"/>
              </w:rPr>
              <w:t>- GV trình bày bằng lời.</w:t>
            </w:r>
          </w:p>
          <w:p w14:paraId="782209E7" w14:textId="77777777" w:rsidR="00036499" w:rsidRPr="005424B3" w:rsidRDefault="00036499" w:rsidP="00036499">
            <w:r w:rsidRPr="005424B3">
              <w:t xml:space="preserve">- GV </w:t>
            </w:r>
            <w:r w:rsidRPr="005424B3">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CE2CD17" w14:textId="77777777" w:rsidR="00036499" w:rsidRPr="005424B3" w:rsidRDefault="00036499" w:rsidP="00036499">
            <w:pPr>
              <w:rPr>
                <w:lang w:val="de-DE"/>
              </w:rPr>
            </w:pPr>
            <w:r w:rsidRPr="005424B3">
              <w:rPr>
                <w:lang w:val="de-DE"/>
              </w:rPr>
              <w:t xml:space="preserve">- </w:t>
            </w:r>
            <w:r w:rsidRPr="005424B3">
              <w:rPr>
                <w:lang w:val="nb-NO"/>
              </w:rPr>
              <w:t>HS theo dõi, ghi bài và t</w:t>
            </w:r>
            <w:r w:rsidRPr="005424B3">
              <w:rPr>
                <w:lang w:val="de-DE"/>
              </w:rPr>
              <w:t>rả lời các câu hỏi.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3E2D408" w14:textId="77777777" w:rsidR="00036499" w:rsidRPr="005424B3" w:rsidRDefault="00036499" w:rsidP="00036499">
            <w:pPr>
              <w:rPr>
                <w:lang w:val="de-DE"/>
              </w:rPr>
            </w:pPr>
          </w:p>
          <w:p w14:paraId="1FED073B" w14:textId="77777777" w:rsidR="00036499" w:rsidRPr="005424B3" w:rsidRDefault="00036499" w:rsidP="00036499">
            <w:pPr>
              <w:jc w:val="center"/>
              <w:rPr>
                <w:lang w:val="pt-BR"/>
              </w:rPr>
            </w:pPr>
            <w:r>
              <w:rPr>
                <w:lang w:val="pt-BR"/>
              </w:rPr>
              <w:t>5</w:t>
            </w:r>
          </w:p>
          <w:p w14:paraId="633B317B" w14:textId="77777777" w:rsidR="00036499" w:rsidRPr="005424B3" w:rsidRDefault="00036499" w:rsidP="00036499">
            <w:pPr>
              <w:jc w:val="center"/>
              <w:rPr>
                <w:lang w:val="de-DE"/>
              </w:rPr>
            </w:pPr>
            <w:r w:rsidRPr="005424B3">
              <w:rPr>
                <w:lang w:val="pt-BR"/>
              </w:rPr>
              <w:t>phút</w:t>
            </w:r>
            <w:r w:rsidRPr="005424B3">
              <w:rPr>
                <w:lang w:val="de-DE"/>
              </w:rPr>
              <w:t xml:space="preserve"> </w:t>
            </w:r>
          </w:p>
        </w:tc>
      </w:tr>
      <w:tr w:rsidR="00036499" w:rsidRPr="005424B3" w14:paraId="18A70B6C" w14:textId="77777777" w:rsidTr="00036499">
        <w:trPr>
          <w:trHeight w:val="1323"/>
        </w:trPr>
        <w:tc>
          <w:tcPr>
            <w:tcW w:w="540" w:type="dxa"/>
            <w:tcBorders>
              <w:top w:val="single" w:sz="4" w:space="0" w:color="auto"/>
              <w:left w:val="single" w:sz="4" w:space="0" w:color="auto"/>
              <w:right w:val="single" w:sz="4" w:space="0" w:color="auto"/>
            </w:tcBorders>
            <w:shd w:val="clear" w:color="auto" w:fill="auto"/>
          </w:tcPr>
          <w:p w14:paraId="4974FD94" w14:textId="77777777" w:rsidR="00036499" w:rsidRPr="005424B3" w:rsidRDefault="00036499" w:rsidP="00036499">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830FBD8" w14:textId="77777777" w:rsidR="00036499" w:rsidRPr="005424B3" w:rsidRDefault="00036499" w:rsidP="00036499">
            <w:pPr>
              <w:rPr>
                <w:b/>
                <w:bCs/>
                <w:u w:val="single"/>
                <w:lang w:val="nb-NO"/>
              </w:rPr>
            </w:pPr>
            <w:r w:rsidRPr="005424B3">
              <w:rPr>
                <w:b/>
                <w:bCs/>
                <w:u w:val="single"/>
                <w:lang w:val="nb-NO"/>
              </w:rPr>
              <w:t>Giảng bài mới</w:t>
            </w:r>
          </w:p>
          <w:p w14:paraId="7A3A6894" w14:textId="77777777" w:rsidR="00036499" w:rsidRPr="005424B3" w:rsidRDefault="00036499" w:rsidP="00036499">
            <w:pPr>
              <w:tabs>
                <w:tab w:val="left" w:pos="1980"/>
                <w:tab w:val="left" w:pos="2880"/>
              </w:tabs>
              <w:rPr>
                <w:b/>
                <w:bCs/>
                <w:lang w:val="de-DE"/>
              </w:rPr>
            </w:pPr>
            <w:r w:rsidRPr="005424B3">
              <w:rPr>
                <w:b/>
                <w:bCs/>
              </w:rPr>
              <w:t xml:space="preserve">1. </w:t>
            </w:r>
            <w:r w:rsidRPr="005424B3">
              <w:rPr>
                <w:b/>
                <w:bCs/>
                <w:u w:val="single"/>
              </w:rPr>
              <w:t>Điều kiện xảy ra phản ứng trao đổi ion trong dung dịch các chất điện li</w:t>
            </w:r>
            <w:r w:rsidRPr="005424B3">
              <w:rPr>
                <w:b/>
                <w:bCs/>
              </w:rPr>
              <w:t>:</w:t>
            </w:r>
          </w:p>
          <w:p w14:paraId="2DCAF12D" w14:textId="77777777" w:rsidR="00036499" w:rsidRPr="005424B3" w:rsidRDefault="00036499" w:rsidP="00036499">
            <w:pPr>
              <w:tabs>
                <w:tab w:val="left" w:pos="1980"/>
                <w:tab w:val="left" w:pos="2880"/>
              </w:tabs>
              <w:rPr>
                <w:b/>
                <w:bCs/>
                <w:lang w:val="de-DE"/>
              </w:rPr>
            </w:pPr>
            <w:r w:rsidRPr="005424B3">
              <w:rPr>
                <w:b/>
                <w:bCs/>
                <w:lang w:val="de-DE"/>
              </w:rPr>
              <w:t>1</w:t>
            </w:r>
            <w:r w:rsidRPr="005424B3">
              <w:rPr>
                <w:b/>
                <w:bCs/>
                <w:u w:val="single"/>
                <w:lang w:val="de-DE"/>
              </w:rPr>
              <w:t>.1 phản ứng tạo thành chất kết tủa</w:t>
            </w:r>
            <w:r w:rsidRPr="005424B3">
              <w:rPr>
                <w:b/>
                <w:bCs/>
                <w:lang w:val="de-DE"/>
              </w:rPr>
              <w:t xml:space="preserve">: </w:t>
            </w:r>
          </w:p>
          <w:p w14:paraId="5D93051E" w14:textId="77777777" w:rsidR="00036499" w:rsidRPr="005424B3" w:rsidRDefault="00036499" w:rsidP="00036499">
            <w:pPr>
              <w:tabs>
                <w:tab w:val="center" w:pos="4320"/>
                <w:tab w:val="right" w:pos="8640"/>
              </w:tabs>
              <w:rPr>
                <w:lang w:val="de-DE"/>
              </w:rPr>
            </w:pPr>
            <w:r w:rsidRPr="005424B3">
              <w:rPr>
                <w:lang w:val="de-DE"/>
              </w:rPr>
              <w:t>Na</w:t>
            </w:r>
            <w:r w:rsidRPr="005424B3">
              <w:rPr>
                <w:vertAlign w:val="subscript"/>
                <w:lang w:val="de-DE"/>
              </w:rPr>
              <w:t>2</w:t>
            </w:r>
            <w:r w:rsidRPr="005424B3">
              <w:rPr>
                <w:lang w:val="de-DE"/>
              </w:rPr>
              <w:t>SO</w:t>
            </w:r>
            <w:r w:rsidRPr="005424B3">
              <w:rPr>
                <w:vertAlign w:val="subscript"/>
                <w:lang w:val="de-DE"/>
              </w:rPr>
              <w:t>4</w:t>
            </w:r>
            <w:r w:rsidRPr="005424B3">
              <w:rPr>
                <w:lang w:val="de-DE"/>
              </w:rPr>
              <w:t>+BaCl</w:t>
            </w:r>
            <w:r w:rsidRPr="005424B3">
              <w:rPr>
                <w:vertAlign w:val="subscript"/>
                <w:lang w:val="de-DE"/>
              </w:rPr>
              <w:t>2</w:t>
            </w:r>
            <w:r w:rsidRPr="005424B3">
              <w:sym w:font="Wingdings 3" w:char="F09A"/>
            </w:r>
            <w:r w:rsidRPr="005424B3">
              <w:rPr>
                <w:lang w:val="de-DE"/>
              </w:rPr>
              <w:t>BaSO</w:t>
            </w:r>
            <w:r w:rsidRPr="005424B3">
              <w:rPr>
                <w:vertAlign w:val="subscript"/>
                <w:lang w:val="de-DE"/>
              </w:rPr>
              <w:t>4</w:t>
            </w:r>
            <w:r w:rsidRPr="005424B3">
              <w:sym w:font="Wingdings 3" w:char="F024"/>
            </w:r>
            <w:r w:rsidRPr="005424B3">
              <w:rPr>
                <w:lang w:val="de-DE"/>
              </w:rPr>
              <w:t>+2NaCl</w:t>
            </w:r>
          </w:p>
          <w:p w14:paraId="6C382B75" w14:textId="1FE790AA" w:rsidR="00036499" w:rsidRPr="005424B3" w:rsidRDefault="00036499" w:rsidP="00036499">
            <w:pPr>
              <w:tabs>
                <w:tab w:val="left" w:pos="1980"/>
                <w:tab w:val="left" w:pos="2880"/>
              </w:tabs>
              <w:rPr>
                <w:lang w:val="pl-PL"/>
              </w:rPr>
            </w:pPr>
            <w:r w:rsidRPr="005424B3">
              <w:rPr>
                <w:lang w:val="pl-PL"/>
              </w:rPr>
              <w:t>2Na</w:t>
            </w:r>
            <w:r w:rsidRPr="005424B3">
              <w:rPr>
                <w:vertAlign w:val="superscript"/>
                <w:lang w:val="pl-PL"/>
              </w:rPr>
              <w:t>+</w:t>
            </w:r>
            <w:r w:rsidRPr="005424B3">
              <w:rPr>
                <w:lang w:val="pl-PL"/>
              </w:rPr>
              <w:t xml:space="preserve"> + </w:t>
            </w:r>
            <w:r>
              <w:rPr>
                <w:noProof/>
                <w:position w:val="-12"/>
                <w:lang w:val="pt-BR"/>
              </w:rPr>
              <w:drawing>
                <wp:inline distT="0" distB="0" distL="0" distR="0" wp14:anchorId="6F3BB9C3" wp14:editId="2E3AC6C0">
                  <wp:extent cx="317500" cy="2476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7500" cy="247650"/>
                          </a:xfrm>
                          <a:prstGeom prst="rect">
                            <a:avLst/>
                          </a:prstGeom>
                          <a:noFill/>
                          <a:ln>
                            <a:noFill/>
                          </a:ln>
                        </pic:spPr>
                      </pic:pic>
                    </a:graphicData>
                  </a:graphic>
                </wp:inline>
              </w:drawing>
            </w:r>
            <w:r w:rsidRPr="005424B3">
              <w:rPr>
                <w:lang w:val="pl-PL"/>
              </w:rPr>
              <w:t xml:space="preserve"> + Ba</w:t>
            </w:r>
            <w:r w:rsidRPr="005424B3">
              <w:rPr>
                <w:vertAlign w:val="superscript"/>
                <w:lang w:val="pl-PL"/>
              </w:rPr>
              <w:t>2+</w:t>
            </w:r>
            <w:r w:rsidRPr="005424B3">
              <w:rPr>
                <w:lang w:val="pl-PL"/>
              </w:rPr>
              <w:t>+ 2Cl</w:t>
            </w:r>
            <w:r w:rsidRPr="005424B3">
              <w:rPr>
                <w:vertAlign w:val="superscript"/>
                <w:lang w:val="pl-PL"/>
              </w:rPr>
              <w:t>-</w:t>
            </w:r>
            <w:r w:rsidRPr="005424B3">
              <w:rPr>
                <w:lang w:val="pl-PL"/>
              </w:rPr>
              <w:t xml:space="preserve"> </w:t>
            </w:r>
            <w:r w:rsidRPr="005424B3">
              <w:sym w:font="Wingdings 3" w:char="F022"/>
            </w:r>
            <w:r w:rsidRPr="005424B3">
              <w:rPr>
                <w:lang w:val="pl-PL"/>
              </w:rPr>
              <w:t>BaSO</w:t>
            </w:r>
            <w:r w:rsidRPr="005424B3">
              <w:rPr>
                <w:vertAlign w:val="subscript"/>
                <w:lang w:val="pl-PL"/>
              </w:rPr>
              <w:t>4</w:t>
            </w:r>
            <w:r w:rsidRPr="005424B3">
              <w:sym w:font="Wingdings 3" w:char="F024"/>
            </w:r>
            <w:r w:rsidRPr="005424B3">
              <w:rPr>
                <w:lang w:val="pl-PL"/>
              </w:rPr>
              <w:t>+ 2Na</w:t>
            </w:r>
            <w:r w:rsidRPr="005424B3">
              <w:rPr>
                <w:vertAlign w:val="superscript"/>
                <w:lang w:val="pl-PL"/>
              </w:rPr>
              <w:t xml:space="preserve">+ </w:t>
            </w:r>
            <w:r w:rsidRPr="005424B3">
              <w:rPr>
                <w:lang w:val="pl-PL"/>
              </w:rPr>
              <w:t xml:space="preserve"> + 2Cl</w:t>
            </w:r>
            <w:r w:rsidRPr="005424B3">
              <w:rPr>
                <w:vertAlign w:val="superscript"/>
                <w:lang w:val="pl-PL"/>
              </w:rPr>
              <w:t>-</w:t>
            </w:r>
            <w:r w:rsidRPr="005424B3">
              <w:rPr>
                <w:lang w:val="pl-PL"/>
              </w:rPr>
              <w:t xml:space="preserve"> </w:t>
            </w:r>
            <w:r w:rsidRPr="005424B3">
              <w:rPr>
                <w:b/>
                <w:i/>
                <w:lang w:val="pl-PL"/>
              </w:rPr>
              <w:t xml:space="preserve"> </w:t>
            </w:r>
            <w:r w:rsidRPr="005424B3">
              <w:rPr>
                <w:b/>
                <w:lang w:val="pl-PL"/>
              </w:rPr>
              <w:t>Phương trình ion rút gọn:</w:t>
            </w:r>
          </w:p>
          <w:p w14:paraId="41E8265C" w14:textId="77777777" w:rsidR="00036499" w:rsidRPr="005424B3" w:rsidRDefault="00036499" w:rsidP="00036499">
            <w:pPr>
              <w:tabs>
                <w:tab w:val="left" w:pos="1980"/>
                <w:tab w:val="left" w:pos="2880"/>
              </w:tabs>
              <w:rPr>
                <w:lang w:val="pl-PL"/>
              </w:rPr>
            </w:pPr>
            <w:r w:rsidRPr="005424B3">
              <w:rPr>
                <w:lang w:val="pl-PL"/>
              </w:rPr>
              <w:t xml:space="preserve">    Ba</w:t>
            </w:r>
            <w:r w:rsidRPr="005424B3">
              <w:rPr>
                <w:vertAlign w:val="superscript"/>
                <w:lang w:val="pl-PL"/>
              </w:rPr>
              <w:t>2+</w:t>
            </w:r>
            <w:r w:rsidRPr="005424B3">
              <w:rPr>
                <w:lang w:val="pl-PL"/>
              </w:rPr>
              <w:t xml:space="preserve"> + SO</w:t>
            </w:r>
            <w:r w:rsidRPr="005424B3">
              <w:rPr>
                <w:vertAlign w:val="subscript"/>
                <w:lang w:val="pl-PL"/>
              </w:rPr>
              <w:t>4</w:t>
            </w:r>
            <w:r w:rsidRPr="005424B3">
              <w:rPr>
                <w:vertAlign w:val="superscript"/>
                <w:lang w:val="pl-PL"/>
              </w:rPr>
              <w:t>2-</w:t>
            </w:r>
            <w:r w:rsidRPr="005424B3">
              <w:rPr>
                <w:lang w:val="pl-PL"/>
              </w:rPr>
              <w:t xml:space="preserve"> </w:t>
            </w:r>
            <w:r w:rsidRPr="005424B3">
              <w:rPr>
                <w:lang w:val="pt-BR"/>
              </w:rPr>
              <w:sym w:font="Wingdings" w:char="F0E0"/>
            </w:r>
            <w:r w:rsidRPr="005424B3">
              <w:rPr>
                <w:lang w:val="pl-PL"/>
              </w:rPr>
              <w:t xml:space="preserve"> BaSO</w:t>
            </w:r>
            <w:r w:rsidRPr="005424B3">
              <w:rPr>
                <w:vertAlign w:val="subscript"/>
                <w:lang w:val="pl-PL"/>
              </w:rPr>
              <w:t>4</w:t>
            </w:r>
            <w:r w:rsidRPr="005424B3">
              <w:rPr>
                <w:lang w:val="pl-PL"/>
              </w:rPr>
              <w:t xml:space="preserve"> ↓</w:t>
            </w:r>
          </w:p>
          <w:p w14:paraId="02145ED5" w14:textId="77777777" w:rsidR="00036499" w:rsidRPr="005424B3" w:rsidRDefault="00036499" w:rsidP="00036499">
            <w:pPr>
              <w:tabs>
                <w:tab w:val="left" w:pos="1980"/>
                <w:tab w:val="left" w:pos="2880"/>
              </w:tabs>
              <w:rPr>
                <w:lang w:val="pl-PL"/>
              </w:rPr>
            </w:pPr>
            <w:r w:rsidRPr="005424B3">
              <w:rPr>
                <w:b/>
                <w:lang w:val="pl-PL"/>
              </w:rPr>
              <w:t>Bản chất:</w:t>
            </w:r>
            <w:r w:rsidRPr="005424B3">
              <w:rPr>
                <w:lang w:val="pl-PL"/>
              </w:rPr>
              <w:t xml:space="preserve">Ba </w:t>
            </w:r>
            <w:r w:rsidRPr="005424B3">
              <w:rPr>
                <w:vertAlign w:val="superscript"/>
                <w:lang w:val="pl-PL"/>
              </w:rPr>
              <w:t>2+</w:t>
            </w:r>
            <w:r w:rsidRPr="005424B3">
              <w:rPr>
                <w:lang w:val="pl-PL"/>
              </w:rPr>
              <w:t xml:space="preserve"> và SO</w:t>
            </w:r>
            <w:r w:rsidRPr="005424B3">
              <w:rPr>
                <w:vertAlign w:val="subscript"/>
                <w:lang w:val="pl-PL"/>
              </w:rPr>
              <w:t>4</w:t>
            </w:r>
            <w:r w:rsidRPr="005424B3">
              <w:rPr>
                <w:lang w:val="pl-PL"/>
              </w:rPr>
              <w:t xml:space="preserve"> </w:t>
            </w:r>
            <w:r w:rsidRPr="005424B3">
              <w:rPr>
                <w:vertAlign w:val="superscript"/>
                <w:lang w:val="pl-PL"/>
              </w:rPr>
              <w:t>2-</w:t>
            </w:r>
            <w:r w:rsidRPr="005424B3">
              <w:rPr>
                <w:lang w:val="pl-PL"/>
              </w:rPr>
              <w:t xml:space="preserve"> tạo tủa BaSO</w:t>
            </w:r>
            <w:r w:rsidRPr="005424B3">
              <w:rPr>
                <w:vertAlign w:val="subscript"/>
                <w:lang w:val="pl-PL"/>
              </w:rPr>
              <w:t>4</w:t>
            </w:r>
            <w:r w:rsidRPr="005424B3">
              <w:rPr>
                <w:lang w:val="pl-PL"/>
              </w:rPr>
              <w:t>.</w:t>
            </w:r>
          </w:p>
          <w:p w14:paraId="6286C8D3" w14:textId="77777777" w:rsidR="00036499" w:rsidRPr="005424B3" w:rsidRDefault="00036499" w:rsidP="00036499">
            <w:pPr>
              <w:tabs>
                <w:tab w:val="left" w:pos="1980"/>
                <w:tab w:val="left" w:pos="2880"/>
              </w:tabs>
              <w:rPr>
                <w:b/>
                <w:lang w:val="pl-PL"/>
              </w:rPr>
            </w:pPr>
            <w:r w:rsidRPr="005424B3">
              <w:rPr>
                <w:b/>
                <w:lang w:val="pl-PL"/>
              </w:rPr>
              <w:t>1.2.</w:t>
            </w:r>
            <w:r w:rsidRPr="005424B3">
              <w:rPr>
                <w:lang w:val="pl-PL"/>
              </w:rPr>
              <w:t xml:space="preserve"> </w:t>
            </w:r>
            <w:r w:rsidRPr="005424B3">
              <w:rPr>
                <w:b/>
                <w:u w:val="single"/>
                <w:lang w:val="pl-PL"/>
              </w:rPr>
              <w:t>Phản ứng tạo chất điện li yếu</w:t>
            </w:r>
            <w:r w:rsidRPr="005424B3">
              <w:rPr>
                <w:b/>
                <w:lang w:val="pl-PL"/>
              </w:rPr>
              <w:t>:</w:t>
            </w:r>
          </w:p>
          <w:p w14:paraId="67D33060" w14:textId="77777777" w:rsidR="00036499" w:rsidRPr="005424B3" w:rsidRDefault="00036499" w:rsidP="00036499">
            <w:pPr>
              <w:tabs>
                <w:tab w:val="left" w:pos="9360"/>
              </w:tabs>
              <w:rPr>
                <w:b/>
              </w:rPr>
            </w:pPr>
            <w:r w:rsidRPr="005424B3">
              <w:rPr>
                <w:b/>
                <w:lang w:val="pt-BR"/>
              </w:rPr>
              <w:t>1.2.1.</w:t>
            </w:r>
            <w:r w:rsidRPr="005424B3">
              <w:rPr>
                <w:b/>
                <w:u w:val="single"/>
                <w:lang w:val="pt-BR"/>
              </w:rPr>
              <w:t>Phản ứng tạo thành nư</w:t>
            </w:r>
            <w:r w:rsidRPr="005424B3">
              <w:rPr>
                <w:b/>
                <w:u w:val="single"/>
              </w:rPr>
              <w:t>ớc:</w:t>
            </w:r>
          </w:p>
          <w:p w14:paraId="2BF3CF08" w14:textId="77777777" w:rsidR="00036499" w:rsidRPr="005424B3" w:rsidRDefault="00036499" w:rsidP="00036499">
            <w:pPr>
              <w:tabs>
                <w:tab w:val="left" w:pos="9360"/>
              </w:tabs>
              <w:jc w:val="both"/>
              <w:rPr>
                <w:lang w:val="pt-BR"/>
              </w:rPr>
            </w:pPr>
            <w:r w:rsidRPr="005424B3">
              <w:rPr>
                <w:lang w:val="pt-BR"/>
              </w:rPr>
              <w:t xml:space="preserve">NaOH + HCl </w:t>
            </w:r>
            <w:r w:rsidRPr="005424B3">
              <w:t>→</w:t>
            </w:r>
            <w:r w:rsidRPr="005424B3">
              <w:rPr>
                <w:lang w:val="pt-BR"/>
              </w:rPr>
              <w:t xml:space="preserve"> H</w:t>
            </w:r>
            <w:r w:rsidRPr="005424B3">
              <w:rPr>
                <w:vertAlign w:val="subscript"/>
                <w:lang w:val="pt-BR"/>
              </w:rPr>
              <w:t>2</w:t>
            </w:r>
            <w:r w:rsidRPr="005424B3">
              <w:rPr>
                <w:lang w:val="pt-BR"/>
              </w:rPr>
              <w:t xml:space="preserve">O + NaCl </w:t>
            </w:r>
          </w:p>
          <w:p w14:paraId="435A3EEC" w14:textId="77777777" w:rsidR="00036499" w:rsidRPr="005424B3" w:rsidRDefault="00036499" w:rsidP="00036499">
            <w:pPr>
              <w:tabs>
                <w:tab w:val="left" w:pos="9360"/>
              </w:tabs>
              <w:jc w:val="both"/>
              <w:rPr>
                <w:lang w:val="pt-BR"/>
              </w:rPr>
            </w:pPr>
            <w:r w:rsidRPr="005424B3">
              <w:rPr>
                <w:lang w:val="pt-BR"/>
              </w:rPr>
              <w:t>Na</w:t>
            </w:r>
            <w:r w:rsidRPr="005424B3">
              <w:rPr>
                <w:vertAlign w:val="superscript"/>
                <w:lang w:val="pt-BR"/>
              </w:rPr>
              <w:t>+</w:t>
            </w:r>
            <w:r w:rsidRPr="005424B3">
              <w:rPr>
                <w:lang w:val="pt-BR"/>
              </w:rPr>
              <w:t xml:space="preserve"> + OH</w:t>
            </w:r>
            <w:r w:rsidRPr="005424B3">
              <w:rPr>
                <w:vertAlign w:val="superscript"/>
                <w:lang w:val="pt-BR"/>
              </w:rPr>
              <w:t>-</w:t>
            </w:r>
            <w:r w:rsidRPr="005424B3">
              <w:rPr>
                <w:lang w:val="pt-BR"/>
              </w:rPr>
              <w:t xml:space="preserve"> + H</w:t>
            </w:r>
            <w:r w:rsidRPr="005424B3">
              <w:rPr>
                <w:vertAlign w:val="superscript"/>
                <w:lang w:val="pt-BR"/>
              </w:rPr>
              <w:t>+</w:t>
            </w:r>
            <w:r w:rsidRPr="005424B3">
              <w:rPr>
                <w:lang w:val="pt-BR"/>
              </w:rPr>
              <w:t xml:space="preserve"> + Cl</w:t>
            </w:r>
            <w:r w:rsidRPr="005424B3">
              <w:rPr>
                <w:vertAlign w:val="superscript"/>
                <w:lang w:val="pt-BR"/>
              </w:rPr>
              <w:t>-</w:t>
            </w:r>
            <w:r w:rsidRPr="005424B3">
              <w:rPr>
                <w:lang w:val="pt-BR"/>
              </w:rPr>
              <w:t xml:space="preserve"> </w:t>
            </w:r>
            <w:r w:rsidRPr="005424B3">
              <w:t>→</w:t>
            </w:r>
            <w:r w:rsidRPr="005424B3">
              <w:rPr>
                <w:lang w:val="pt-BR"/>
              </w:rPr>
              <w:t xml:space="preserve"> H</w:t>
            </w:r>
            <w:r w:rsidRPr="005424B3">
              <w:rPr>
                <w:vertAlign w:val="subscript"/>
                <w:lang w:val="pt-BR"/>
              </w:rPr>
              <w:t>2</w:t>
            </w:r>
            <w:r w:rsidRPr="005424B3">
              <w:rPr>
                <w:lang w:val="pt-BR"/>
              </w:rPr>
              <w:t>O + Na</w:t>
            </w:r>
            <w:r w:rsidRPr="005424B3">
              <w:rPr>
                <w:vertAlign w:val="superscript"/>
                <w:lang w:val="pt-BR"/>
              </w:rPr>
              <w:t>+</w:t>
            </w:r>
            <w:r w:rsidRPr="005424B3">
              <w:rPr>
                <w:lang w:val="pt-BR"/>
              </w:rPr>
              <w:t xml:space="preserve"> + Cl</w:t>
            </w:r>
            <w:r w:rsidRPr="005424B3">
              <w:rPr>
                <w:vertAlign w:val="superscript"/>
                <w:lang w:val="pt-BR"/>
              </w:rPr>
              <w:t>-</w:t>
            </w:r>
            <w:r w:rsidRPr="005424B3">
              <w:rPr>
                <w:lang w:val="pt-BR"/>
              </w:rPr>
              <w:t xml:space="preserve"> </w:t>
            </w:r>
          </w:p>
          <w:p w14:paraId="782CB57A" w14:textId="77777777" w:rsidR="00036499" w:rsidRPr="005424B3" w:rsidRDefault="00036499" w:rsidP="00036499">
            <w:pPr>
              <w:tabs>
                <w:tab w:val="left" w:pos="9360"/>
              </w:tabs>
              <w:jc w:val="both"/>
              <w:rPr>
                <w:lang w:val="pt-BR"/>
              </w:rPr>
            </w:pPr>
            <w:r w:rsidRPr="005424B3">
              <w:rPr>
                <w:lang w:val="pt-BR"/>
              </w:rPr>
              <w:t xml:space="preserve">Phương trình ion rút gọn: </w:t>
            </w:r>
          </w:p>
          <w:p w14:paraId="663B100A" w14:textId="77777777" w:rsidR="00036499" w:rsidRPr="005424B3" w:rsidRDefault="00036499" w:rsidP="00036499">
            <w:pPr>
              <w:tabs>
                <w:tab w:val="left" w:pos="9360"/>
              </w:tabs>
              <w:jc w:val="both"/>
              <w:rPr>
                <w:lang w:val="pt-BR"/>
              </w:rPr>
            </w:pPr>
            <w:r w:rsidRPr="005424B3">
              <w:rPr>
                <w:lang w:val="pt-BR"/>
              </w:rPr>
              <w:t>H</w:t>
            </w:r>
            <w:r w:rsidRPr="005424B3">
              <w:rPr>
                <w:vertAlign w:val="superscript"/>
                <w:lang w:val="pt-BR"/>
              </w:rPr>
              <w:t>+</w:t>
            </w:r>
            <w:r w:rsidRPr="005424B3">
              <w:rPr>
                <w:lang w:val="pt-BR"/>
              </w:rPr>
              <w:t xml:space="preserve"> +OH</w:t>
            </w:r>
            <w:r w:rsidRPr="005424B3">
              <w:rPr>
                <w:vertAlign w:val="superscript"/>
                <w:lang w:val="pt-BR"/>
              </w:rPr>
              <w:t>-</w:t>
            </w:r>
            <w:r w:rsidRPr="005424B3">
              <w:rPr>
                <w:lang w:val="pt-BR"/>
              </w:rPr>
              <w:t xml:space="preserve"> </w:t>
            </w:r>
            <w:r w:rsidRPr="005424B3">
              <w:t>→</w:t>
            </w:r>
            <w:r w:rsidRPr="005424B3">
              <w:rPr>
                <w:lang w:val="pt-BR"/>
              </w:rPr>
              <w:t xml:space="preserve"> H</w:t>
            </w:r>
            <w:r w:rsidRPr="005424B3">
              <w:rPr>
                <w:vertAlign w:val="subscript"/>
                <w:lang w:val="pt-BR"/>
              </w:rPr>
              <w:t>2</w:t>
            </w:r>
            <w:r w:rsidRPr="005424B3">
              <w:rPr>
                <w:lang w:val="pt-BR"/>
              </w:rPr>
              <w:t>O</w:t>
            </w:r>
          </w:p>
          <w:p w14:paraId="02E34041" w14:textId="77777777" w:rsidR="00036499" w:rsidRPr="005424B3" w:rsidRDefault="00036499" w:rsidP="00036499">
            <w:pPr>
              <w:tabs>
                <w:tab w:val="left" w:pos="1980"/>
                <w:tab w:val="left" w:pos="2880"/>
              </w:tabs>
              <w:rPr>
                <w:lang w:val="pt-BR"/>
              </w:rPr>
            </w:pPr>
            <w:r w:rsidRPr="005424B3">
              <w:rPr>
                <w:b/>
                <w:lang w:val="pl-PL"/>
              </w:rPr>
              <w:t>Bản chất:</w:t>
            </w:r>
            <w:r w:rsidRPr="005424B3">
              <w:rPr>
                <w:lang w:val="pt-BR"/>
              </w:rPr>
              <w:t xml:space="preserve"> H</w:t>
            </w:r>
            <w:r w:rsidRPr="005424B3">
              <w:rPr>
                <w:vertAlign w:val="superscript"/>
                <w:lang w:val="pt-BR"/>
              </w:rPr>
              <w:t>+</w:t>
            </w:r>
            <w:r w:rsidRPr="005424B3">
              <w:rPr>
                <w:lang w:val="pt-BR"/>
              </w:rPr>
              <w:t xml:space="preserve"> +OH</w:t>
            </w:r>
            <w:r w:rsidRPr="005424B3">
              <w:rPr>
                <w:vertAlign w:val="superscript"/>
                <w:lang w:val="pt-BR"/>
              </w:rPr>
              <w:t>-</w:t>
            </w:r>
            <w:r w:rsidRPr="005424B3">
              <w:rPr>
                <w:lang w:val="pt-BR"/>
              </w:rPr>
              <w:t xml:space="preserve"> </w:t>
            </w:r>
            <w:r w:rsidRPr="005424B3">
              <w:t>→</w:t>
            </w:r>
            <w:r w:rsidRPr="005424B3">
              <w:rPr>
                <w:lang w:val="pt-BR"/>
              </w:rPr>
              <w:t xml:space="preserve"> H</w:t>
            </w:r>
            <w:r w:rsidRPr="005424B3">
              <w:rPr>
                <w:vertAlign w:val="subscript"/>
                <w:lang w:val="pt-BR"/>
              </w:rPr>
              <w:t>2</w:t>
            </w:r>
            <w:r w:rsidRPr="005424B3">
              <w:rPr>
                <w:lang w:val="pt-BR"/>
              </w:rPr>
              <w:t>O chất điện li rất yếu</w:t>
            </w:r>
          </w:p>
          <w:p w14:paraId="6324B150" w14:textId="77777777" w:rsidR="00036499" w:rsidRPr="005424B3" w:rsidRDefault="00036499" w:rsidP="00036499">
            <w:pPr>
              <w:tabs>
                <w:tab w:val="left" w:pos="9360"/>
              </w:tabs>
              <w:jc w:val="both"/>
              <w:rPr>
                <w:b/>
              </w:rPr>
            </w:pPr>
            <w:r w:rsidRPr="005424B3">
              <w:rPr>
                <w:b/>
                <w:iCs/>
              </w:rPr>
              <w:t xml:space="preserve">1.2.2. </w:t>
            </w:r>
            <w:r w:rsidRPr="005424B3">
              <w:rPr>
                <w:b/>
                <w:iCs/>
                <w:u w:val="single"/>
              </w:rPr>
              <w:t>Phản ứng tạo thành axít yếu</w:t>
            </w:r>
            <w:r w:rsidRPr="005424B3">
              <w:rPr>
                <w:b/>
                <w:iCs/>
              </w:rPr>
              <w:t>:</w:t>
            </w:r>
            <w:r w:rsidRPr="005424B3">
              <w:rPr>
                <w:b/>
              </w:rPr>
              <w:t xml:space="preserve"> </w:t>
            </w:r>
          </w:p>
          <w:p w14:paraId="11B330A5" w14:textId="77777777" w:rsidR="00036499" w:rsidRPr="005424B3" w:rsidRDefault="00036499" w:rsidP="00036499">
            <w:pPr>
              <w:tabs>
                <w:tab w:val="left" w:pos="9360"/>
              </w:tabs>
              <w:jc w:val="both"/>
            </w:pPr>
            <w:r w:rsidRPr="005424B3">
              <w:t>HCl + CH</w:t>
            </w:r>
            <w:r w:rsidRPr="005424B3">
              <w:rPr>
                <w:vertAlign w:val="subscript"/>
              </w:rPr>
              <w:t>3</w:t>
            </w:r>
            <w:r w:rsidRPr="005424B3">
              <w:t>COONa → CH</w:t>
            </w:r>
            <w:r w:rsidRPr="005424B3">
              <w:rPr>
                <w:vertAlign w:val="subscript"/>
              </w:rPr>
              <w:t>3</w:t>
            </w:r>
            <w:r w:rsidRPr="005424B3">
              <w:t>COOH+ NaCl</w:t>
            </w:r>
          </w:p>
          <w:p w14:paraId="225DE79C" w14:textId="77777777" w:rsidR="00036499" w:rsidRPr="005424B3" w:rsidRDefault="00036499" w:rsidP="00036499">
            <w:pPr>
              <w:tabs>
                <w:tab w:val="left" w:pos="9360"/>
              </w:tabs>
              <w:jc w:val="both"/>
            </w:pPr>
            <w:r w:rsidRPr="005424B3">
              <w:t>H</w:t>
            </w:r>
            <w:r w:rsidRPr="005424B3">
              <w:rPr>
                <w:vertAlign w:val="superscript"/>
              </w:rPr>
              <w:t>+</w:t>
            </w:r>
            <w:r w:rsidRPr="005424B3">
              <w:t>+Cl</w:t>
            </w:r>
            <w:r w:rsidRPr="005424B3">
              <w:rPr>
                <w:vertAlign w:val="superscript"/>
              </w:rPr>
              <w:t>-</w:t>
            </w:r>
            <w:r w:rsidRPr="005424B3">
              <w:t>+CH</w:t>
            </w:r>
            <w:r w:rsidRPr="005424B3">
              <w:rPr>
                <w:vertAlign w:val="subscript"/>
              </w:rPr>
              <w:t>3</w:t>
            </w:r>
            <w:r w:rsidRPr="005424B3">
              <w:t>COO</w:t>
            </w:r>
            <w:r w:rsidRPr="005424B3">
              <w:rPr>
                <w:vertAlign w:val="superscript"/>
              </w:rPr>
              <w:t>-</w:t>
            </w:r>
            <w:r w:rsidRPr="005424B3">
              <w:t>+Na</w:t>
            </w:r>
            <w:r w:rsidRPr="005424B3">
              <w:rPr>
                <w:vertAlign w:val="superscript"/>
              </w:rPr>
              <w:t>+</w:t>
            </w:r>
            <w:r w:rsidRPr="005424B3">
              <w:t xml:space="preserve">→ </w:t>
            </w:r>
            <w:r w:rsidRPr="005424B3">
              <w:lastRenderedPageBreak/>
              <w:t>CH</w:t>
            </w:r>
            <w:r w:rsidRPr="005424B3">
              <w:rPr>
                <w:vertAlign w:val="subscript"/>
              </w:rPr>
              <w:t>3</w:t>
            </w:r>
            <w:r w:rsidRPr="005424B3">
              <w:t>COOH+Na</w:t>
            </w:r>
            <w:r w:rsidRPr="005424B3">
              <w:rPr>
                <w:vertAlign w:val="superscript"/>
              </w:rPr>
              <w:t>+</w:t>
            </w:r>
            <w:r w:rsidRPr="005424B3">
              <w:t>+Cl</w:t>
            </w:r>
            <w:r w:rsidRPr="005424B3">
              <w:rPr>
                <w:vertAlign w:val="superscript"/>
              </w:rPr>
              <w:t>-</w:t>
            </w:r>
          </w:p>
          <w:p w14:paraId="078B11F5" w14:textId="77777777" w:rsidR="00036499" w:rsidRPr="005424B3" w:rsidRDefault="00036499" w:rsidP="00036499">
            <w:pPr>
              <w:tabs>
                <w:tab w:val="left" w:pos="9360"/>
              </w:tabs>
              <w:jc w:val="both"/>
            </w:pPr>
            <w:r w:rsidRPr="005424B3">
              <w:t>- Phương trình ion thu gọn:</w:t>
            </w:r>
          </w:p>
          <w:p w14:paraId="7D3CA603" w14:textId="77777777" w:rsidR="00036499" w:rsidRPr="005424B3" w:rsidRDefault="00036499" w:rsidP="00036499">
            <w:pPr>
              <w:tabs>
                <w:tab w:val="left" w:pos="1980"/>
                <w:tab w:val="left" w:pos="2880"/>
              </w:tabs>
              <w:rPr>
                <w:lang w:val="pt-BR"/>
              </w:rPr>
            </w:pPr>
            <w:r w:rsidRPr="005424B3">
              <w:t>H</w:t>
            </w:r>
            <w:r w:rsidRPr="005424B3">
              <w:rPr>
                <w:vertAlign w:val="superscript"/>
              </w:rPr>
              <w:t>+</w:t>
            </w:r>
            <w:r w:rsidRPr="005424B3">
              <w:t xml:space="preserve"> + CH</w:t>
            </w:r>
            <w:r w:rsidRPr="005424B3">
              <w:rPr>
                <w:vertAlign w:val="subscript"/>
              </w:rPr>
              <w:t>3</w:t>
            </w:r>
            <w:r w:rsidRPr="005424B3">
              <w:t>COO</w:t>
            </w:r>
            <w:r w:rsidRPr="005424B3">
              <w:rPr>
                <w:vertAlign w:val="superscript"/>
              </w:rPr>
              <w:t>-</w:t>
            </w:r>
            <w:r w:rsidRPr="005424B3">
              <w:t xml:space="preserve"> → CH</w:t>
            </w:r>
            <w:r w:rsidRPr="005424B3">
              <w:rPr>
                <w:vertAlign w:val="subscript"/>
              </w:rPr>
              <w:t>3</w:t>
            </w:r>
            <w:r w:rsidRPr="005424B3">
              <w:t>COOH.</w:t>
            </w:r>
          </w:p>
          <w:p w14:paraId="1AB9C245" w14:textId="77777777" w:rsidR="00036499" w:rsidRPr="005424B3" w:rsidRDefault="00036499" w:rsidP="00036499">
            <w:pPr>
              <w:tabs>
                <w:tab w:val="left" w:pos="9360"/>
              </w:tabs>
              <w:jc w:val="both"/>
              <w:rPr>
                <w:b/>
                <w:u w:val="single"/>
                <w:lang w:val="pt-BR"/>
              </w:rPr>
            </w:pPr>
            <w:r w:rsidRPr="005424B3">
              <w:rPr>
                <w:b/>
                <w:lang w:val="pt-BR"/>
              </w:rPr>
              <w:t xml:space="preserve">1.2.3. </w:t>
            </w:r>
            <w:r w:rsidRPr="005424B3">
              <w:rPr>
                <w:b/>
                <w:u w:val="single"/>
                <w:lang w:val="pt-BR"/>
              </w:rPr>
              <w:t>Phản ứng tạo thành chất khí</w:t>
            </w:r>
            <w:r w:rsidRPr="005424B3">
              <w:rPr>
                <w:b/>
                <w:lang w:val="pt-BR"/>
              </w:rPr>
              <w:t xml:space="preserve">: </w:t>
            </w:r>
          </w:p>
          <w:p w14:paraId="635E8A3C" w14:textId="77777777" w:rsidR="00036499" w:rsidRPr="005424B3" w:rsidRDefault="00036499" w:rsidP="00036499">
            <w:pPr>
              <w:tabs>
                <w:tab w:val="left" w:pos="9360"/>
              </w:tabs>
              <w:jc w:val="both"/>
              <w:rPr>
                <w:lang w:val="pl-PL"/>
              </w:rPr>
            </w:pPr>
            <w:r w:rsidRPr="005424B3">
              <w:rPr>
                <w:lang w:val="pl-PL"/>
              </w:rPr>
              <w:t>2HCl + Na</w:t>
            </w:r>
            <w:r w:rsidRPr="005424B3">
              <w:rPr>
                <w:vertAlign w:val="subscript"/>
                <w:lang w:val="pl-PL"/>
              </w:rPr>
              <w:t>2</w:t>
            </w:r>
            <w:r w:rsidRPr="005424B3">
              <w:rPr>
                <w:lang w:val="pl-PL"/>
              </w:rPr>
              <w:t>CO</w:t>
            </w:r>
            <w:r w:rsidRPr="005424B3">
              <w:rPr>
                <w:vertAlign w:val="subscript"/>
                <w:lang w:val="pl-PL"/>
              </w:rPr>
              <w:t>3</w:t>
            </w:r>
            <w:r w:rsidRPr="005424B3">
              <w:rPr>
                <w:lang w:val="pl-PL"/>
              </w:rPr>
              <w:t xml:space="preserve"> </w:t>
            </w:r>
            <w:r w:rsidRPr="005424B3">
              <w:t>→</w:t>
            </w:r>
            <w:r w:rsidRPr="005424B3">
              <w:rPr>
                <w:lang w:val="pl-PL"/>
              </w:rPr>
              <w:t xml:space="preserve"> 2NaCl+CO</w:t>
            </w:r>
            <w:r w:rsidRPr="005424B3">
              <w:rPr>
                <w:vertAlign w:val="subscript"/>
                <w:lang w:val="pl-PL"/>
              </w:rPr>
              <w:t>2</w:t>
            </w:r>
            <w:r w:rsidRPr="005424B3">
              <w:sym w:font="Wingdings 3" w:char="F023"/>
            </w:r>
            <w:r w:rsidRPr="005424B3">
              <w:rPr>
                <w:lang w:val="pl-PL"/>
              </w:rPr>
              <w:t xml:space="preserve"> + H</w:t>
            </w:r>
            <w:r w:rsidRPr="005424B3">
              <w:rPr>
                <w:vertAlign w:val="subscript"/>
                <w:lang w:val="pl-PL"/>
              </w:rPr>
              <w:t>2</w:t>
            </w:r>
            <w:r w:rsidRPr="005424B3">
              <w:rPr>
                <w:lang w:val="pl-PL"/>
              </w:rPr>
              <w:t>O</w:t>
            </w:r>
          </w:p>
          <w:p w14:paraId="3CEA1057" w14:textId="77777777" w:rsidR="00036499" w:rsidRPr="005424B3" w:rsidRDefault="00036499" w:rsidP="00036499">
            <w:pPr>
              <w:tabs>
                <w:tab w:val="left" w:pos="9360"/>
              </w:tabs>
              <w:jc w:val="both"/>
              <w:rPr>
                <w:lang w:val="pl-PL"/>
              </w:rPr>
            </w:pPr>
            <w:r w:rsidRPr="005424B3">
              <w:rPr>
                <w:lang w:val="pl-PL"/>
              </w:rPr>
              <w:t>2H</w:t>
            </w:r>
            <w:r w:rsidRPr="005424B3">
              <w:rPr>
                <w:vertAlign w:val="superscript"/>
                <w:lang w:val="pl-PL"/>
              </w:rPr>
              <w:t>+</w:t>
            </w:r>
            <w:r w:rsidRPr="005424B3">
              <w:rPr>
                <w:lang w:val="pl-PL"/>
              </w:rPr>
              <w:t xml:space="preserve"> +2Cl</w:t>
            </w:r>
            <w:r w:rsidRPr="005424B3">
              <w:rPr>
                <w:vertAlign w:val="superscript"/>
                <w:lang w:val="pl-PL"/>
              </w:rPr>
              <w:t xml:space="preserve">- </w:t>
            </w:r>
            <w:r w:rsidRPr="005424B3">
              <w:rPr>
                <w:lang w:val="pl-PL"/>
              </w:rPr>
              <w:t>+2Na</w:t>
            </w:r>
            <w:r w:rsidRPr="005424B3">
              <w:rPr>
                <w:vertAlign w:val="superscript"/>
                <w:lang w:val="pl-PL"/>
              </w:rPr>
              <w:t>+</w:t>
            </w:r>
            <w:r w:rsidRPr="005424B3">
              <w:rPr>
                <w:lang w:val="pl-PL"/>
              </w:rPr>
              <w:t xml:space="preserve"> +CO</w:t>
            </w:r>
            <w:r w:rsidRPr="005424B3">
              <w:rPr>
                <w:vertAlign w:val="subscript"/>
                <w:lang w:val="pl-PL"/>
              </w:rPr>
              <w:t>3</w:t>
            </w:r>
            <w:r w:rsidRPr="005424B3">
              <w:rPr>
                <w:vertAlign w:val="superscript"/>
                <w:lang w:val="pl-PL"/>
              </w:rPr>
              <w:t>2-</w:t>
            </w:r>
            <w:r w:rsidRPr="005424B3">
              <w:t>→</w:t>
            </w:r>
            <w:r w:rsidRPr="005424B3">
              <w:rPr>
                <w:lang w:val="pl-PL"/>
              </w:rPr>
              <w:t>2Na</w:t>
            </w:r>
            <w:r w:rsidRPr="005424B3">
              <w:rPr>
                <w:vertAlign w:val="superscript"/>
                <w:lang w:val="pl-PL"/>
              </w:rPr>
              <w:t>+</w:t>
            </w:r>
            <w:r w:rsidRPr="005424B3">
              <w:rPr>
                <w:lang w:val="pl-PL"/>
              </w:rPr>
              <w:t xml:space="preserve"> +2Cl</w:t>
            </w:r>
            <w:r w:rsidRPr="005424B3">
              <w:rPr>
                <w:vertAlign w:val="superscript"/>
                <w:lang w:val="pl-PL"/>
              </w:rPr>
              <w:t>-</w:t>
            </w:r>
            <w:r w:rsidRPr="005424B3">
              <w:rPr>
                <w:lang w:val="pl-PL"/>
              </w:rPr>
              <w:t xml:space="preserve"> +CO</w:t>
            </w:r>
            <w:r w:rsidRPr="005424B3">
              <w:rPr>
                <w:vertAlign w:val="subscript"/>
                <w:lang w:val="pl-PL"/>
              </w:rPr>
              <w:t>2</w:t>
            </w:r>
            <w:r w:rsidRPr="005424B3">
              <w:sym w:font="Wingdings 3" w:char="F023"/>
            </w:r>
            <w:r w:rsidRPr="005424B3">
              <w:rPr>
                <w:lang w:val="pl-PL"/>
              </w:rPr>
              <w:t>+ H</w:t>
            </w:r>
            <w:r w:rsidRPr="005424B3">
              <w:rPr>
                <w:vertAlign w:val="subscript"/>
                <w:lang w:val="pl-PL"/>
              </w:rPr>
              <w:t>2</w:t>
            </w:r>
            <w:r w:rsidRPr="005424B3">
              <w:rPr>
                <w:lang w:val="pl-PL"/>
              </w:rPr>
              <w:t xml:space="preserve">O </w:t>
            </w:r>
          </w:p>
          <w:p w14:paraId="7A81ACB3" w14:textId="77777777" w:rsidR="00036499" w:rsidRPr="005424B3" w:rsidRDefault="00036499" w:rsidP="00036499">
            <w:pPr>
              <w:tabs>
                <w:tab w:val="left" w:pos="9360"/>
              </w:tabs>
              <w:jc w:val="both"/>
              <w:rPr>
                <w:lang w:val="pl-PL"/>
              </w:rPr>
            </w:pPr>
            <w:r w:rsidRPr="005424B3">
              <w:rPr>
                <w:lang w:val="pl-PL"/>
              </w:rPr>
              <w:t>- Phương trình ion thu gọn:</w:t>
            </w:r>
          </w:p>
          <w:p w14:paraId="5BCB39B9" w14:textId="77777777" w:rsidR="00036499" w:rsidRPr="005424B3" w:rsidRDefault="00036499" w:rsidP="00036499">
            <w:pPr>
              <w:tabs>
                <w:tab w:val="left" w:pos="9360"/>
              </w:tabs>
              <w:jc w:val="both"/>
              <w:rPr>
                <w:lang w:val="pl-PL"/>
              </w:rPr>
            </w:pPr>
            <w:r w:rsidRPr="005424B3">
              <w:rPr>
                <w:lang w:val="pl-PL"/>
              </w:rPr>
              <w:t>2H</w:t>
            </w:r>
            <w:r w:rsidRPr="005424B3">
              <w:rPr>
                <w:vertAlign w:val="superscript"/>
                <w:lang w:val="pl-PL"/>
              </w:rPr>
              <w:t>+</w:t>
            </w:r>
            <w:r w:rsidRPr="005424B3">
              <w:rPr>
                <w:lang w:val="pl-PL"/>
              </w:rPr>
              <w:t>+CO</w:t>
            </w:r>
            <w:r w:rsidRPr="005424B3">
              <w:rPr>
                <w:vertAlign w:val="subscript"/>
                <w:lang w:val="pl-PL"/>
              </w:rPr>
              <w:t>3</w:t>
            </w:r>
            <w:r w:rsidRPr="005424B3">
              <w:rPr>
                <w:vertAlign w:val="superscript"/>
                <w:lang w:val="pl-PL"/>
              </w:rPr>
              <w:t>2-</w:t>
            </w:r>
            <w:r w:rsidRPr="005424B3">
              <w:t>→</w:t>
            </w:r>
            <w:r w:rsidRPr="005424B3">
              <w:rPr>
                <w:lang w:val="pl-PL"/>
              </w:rPr>
              <w:t>CO</w:t>
            </w:r>
            <w:r w:rsidRPr="005424B3">
              <w:rPr>
                <w:vertAlign w:val="subscript"/>
                <w:lang w:val="pl-PL"/>
              </w:rPr>
              <w:t>2</w:t>
            </w:r>
            <w:r w:rsidRPr="005424B3">
              <w:sym w:font="Wingdings 3" w:char="F023"/>
            </w:r>
            <w:r w:rsidRPr="005424B3">
              <w:rPr>
                <w:lang w:val="pl-PL"/>
              </w:rPr>
              <w:t>+ H</w:t>
            </w:r>
            <w:r w:rsidRPr="005424B3">
              <w:rPr>
                <w:vertAlign w:val="subscript"/>
                <w:lang w:val="pl-PL"/>
              </w:rPr>
              <w:t>2</w:t>
            </w:r>
            <w:r w:rsidRPr="005424B3">
              <w:rPr>
                <w:lang w:val="pl-PL"/>
              </w:rPr>
              <w:t>O.</w:t>
            </w:r>
          </w:p>
          <w:p w14:paraId="1E726139" w14:textId="77777777" w:rsidR="00036499" w:rsidRPr="005424B3" w:rsidRDefault="00036499" w:rsidP="00036499">
            <w:pPr>
              <w:tabs>
                <w:tab w:val="left" w:pos="1980"/>
                <w:tab w:val="left" w:pos="2880"/>
              </w:tabs>
              <w:rPr>
                <w:b/>
              </w:rPr>
            </w:pPr>
            <w:r w:rsidRPr="005424B3">
              <w:rPr>
                <w:b/>
                <w:lang w:val="pl-PL"/>
              </w:rPr>
              <w:t xml:space="preserve">II. </w:t>
            </w:r>
            <w:r w:rsidRPr="005424B3">
              <w:rPr>
                <w:b/>
                <w:u w:val="single"/>
                <w:lang w:val="pl-PL"/>
              </w:rPr>
              <w:t>K</w:t>
            </w:r>
            <w:r w:rsidRPr="005424B3">
              <w:rPr>
                <w:b/>
                <w:u w:val="single"/>
              </w:rPr>
              <w:t>ẾT LUẬN</w:t>
            </w:r>
            <w:r w:rsidRPr="005424B3">
              <w:rPr>
                <w:b/>
              </w:rPr>
              <w:t>:</w:t>
            </w:r>
          </w:p>
          <w:p w14:paraId="25089A94" w14:textId="77777777" w:rsidR="00036499" w:rsidRPr="005424B3" w:rsidRDefault="00036499" w:rsidP="00036499">
            <w:pPr>
              <w:tabs>
                <w:tab w:val="left" w:pos="9360"/>
              </w:tabs>
              <w:jc w:val="both"/>
              <w:rPr>
                <w:lang w:val="pl-PL"/>
              </w:rPr>
            </w:pPr>
            <w:r w:rsidRPr="005424B3">
              <w:rPr>
                <w:lang w:val="pl-PL"/>
              </w:rPr>
              <w:t>- Phản ứng xảy ra trong dd các chất điện li là phản ứng giữa các ion</w:t>
            </w:r>
          </w:p>
          <w:p w14:paraId="561EF58F" w14:textId="77777777" w:rsidR="00036499" w:rsidRPr="005424B3" w:rsidRDefault="00036499" w:rsidP="00036499">
            <w:pPr>
              <w:tabs>
                <w:tab w:val="left" w:pos="9360"/>
              </w:tabs>
              <w:jc w:val="both"/>
              <w:rPr>
                <w:lang w:val="pl-PL"/>
              </w:rPr>
            </w:pPr>
            <w:r w:rsidRPr="005424B3">
              <w:rPr>
                <w:lang w:val="pl-PL"/>
              </w:rPr>
              <w:t>- Để phản ứng trao đổi ion trong dung dịch các chất điện li xảy ra khi các ion kết hợp được với nhau tạo thành ít nhất một trong các chất sau:</w:t>
            </w:r>
          </w:p>
          <w:p w14:paraId="7CBF47F6" w14:textId="77777777" w:rsidR="00036499" w:rsidRPr="005424B3" w:rsidRDefault="00036499" w:rsidP="00036499">
            <w:pPr>
              <w:tabs>
                <w:tab w:val="left" w:pos="9360"/>
              </w:tabs>
              <w:jc w:val="both"/>
              <w:rPr>
                <w:lang w:val="pl-PL"/>
              </w:rPr>
            </w:pPr>
            <w:r w:rsidRPr="005424B3">
              <w:rPr>
                <w:lang w:val="pl-PL"/>
              </w:rPr>
              <w:t>+ Chất kết tủa</w:t>
            </w:r>
          </w:p>
          <w:p w14:paraId="5138A07A" w14:textId="77777777" w:rsidR="00036499" w:rsidRPr="005424B3" w:rsidRDefault="00036499" w:rsidP="00036499">
            <w:pPr>
              <w:tabs>
                <w:tab w:val="left" w:pos="9360"/>
              </w:tabs>
              <w:jc w:val="both"/>
              <w:rPr>
                <w:lang w:val="pl-PL"/>
              </w:rPr>
            </w:pPr>
            <w:r w:rsidRPr="005424B3">
              <w:rPr>
                <w:lang w:val="pl-PL"/>
              </w:rPr>
              <w:t>+ Chất điện li yếu</w:t>
            </w:r>
          </w:p>
          <w:p w14:paraId="047148C2" w14:textId="77777777" w:rsidR="00036499" w:rsidRPr="005424B3" w:rsidRDefault="00036499" w:rsidP="00036499">
            <w:pPr>
              <w:jc w:val="both"/>
              <w:rPr>
                <w:lang w:val="pl-PL"/>
              </w:rPr>
            </w:pPr>
            <w:r w:rsidRPr="005424B3">
              <w:rPr>
                <w:lang w:val="pl-PL"/>
              </w:rPr>
              <w:t>+ Chất khí</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900E530" w14:textId="77777777" w:rsidR="00036499" w:rsidRPr="005424B3" w:rsidRDefault="00036499" w:rsidP="00036499"/>
          <w:p w14:paraId="02652A73" w14:textId="77777777" w:rsidR="00036499" w:rsidRPr="005424B3" w:rsidRDefault="00036499" w:rsidP="00036499"/>
          <w:p w14:paraId="7E1A203E" w14:textId="77777777" w:rsidR="00036499" w:rsidRPr="005424B3" w:rsidRDefault="00036499" w:rsidP="00036499">
            <w:r w:rsidRPr="005424B3">
              <w:t>- GV hướng dẫn HS viết phương trình ion rút gọn của phản ứng.</w:t>
            </w:r>
          </w:p>
          <w:p w14:paraId="4B53D9A5" w14:textId="77777777" w:rsidR="00036499" w:rsidRPr="005424B3" w:rsidRDefault="00036499" w:rsidP="00036499"/>
          <w:p w14:paraId="6AD167BB" w14:textId="77777777" w:rsidR="00036499" w:rsidRPr="005424B3" w:rsidRDefault="00036499" w:rsidP="00036499">
            <w:r w:rsidRPr="005424B3">
              <w:t>Bản chất của phản ứng ?</w:t>
            </w:r>
          </w:p>
          <w:p w14:paraId="7E855423" w14:textId="77777777" w:rsidR="00036499" w:rsidRPr="005424B3" w:rsidRDefault="00036499" w:rsidP="00036499">
            <w:pPr>
              <w:tabs>
                <w:tab w:val="left" w:pos="9360"/>
              </w:tabs>
            </w:pPr>
          </w:p>
          <w:p w14:paraId="5BF9AF6F" w14:textId="77777777" w:rsidR="00036499" w:rsidRPr="005424B3" w:rsidRDefault="00036499" w:rsidP="00036499">
            <w:pPr>
              <w:tabs>
                <w:tab w:val="left" w:pos="9360"/>
              </w:tabs>
            </w:pPr>
            <w:r w:rsidRPr="005424B3">
              <w:t>- Gv kết luận</w:t>
            </w:r>
          </w:p>
          <w:p w14:paraId="14CC24BF" w14:textId="77777777" w:rsidR="00036499" w:rsidRPr="005424B3" w:rsidRDefault="00036499" w:rsidP="00036499">
            <w:pPr>
              <w:rPr>
                <w:lang w:val="nb-NO"/>
              </w:rPr>
            </w:pPr>
          </w:p>
          <w:p w14:paraId="76AA6AAE" w14:textId="77777777" w:rsidR="00036499" w:rsidRPr="005424B3" w:rsidRDefault="00036499" w:rsidP="00036499">
            <w:pPr>
              <w:rPr>
                <w:lang w:val="nb-NO"/>
              </w:rPr>
            </w:pPr>
          </w:p>
          <w:p w14:paraId="02CB975E" w14:textId="77777777" w:rsidR="00036499" w:rsidRPr="005424B3" w:rsidRDefault="00036499" w:rsidP="00036499">
            <w:pPr>
              <w:rPr>
                <w:lang w:val="nb-NO"/>
              </w:rPr>
            </w:pPr>
          </w:p>
          <w:p w14:paraId="577A91E4" w14:textId="77777777" w:rsidR="00036499" w:rsidRPr="005424B3" w:rsidRDefault="00036499" w:rsidP="00036499">
            <w:pPr>
              <w:rPr>
                <w:lang w:val="nb-NO"/>
              </w:rPr>
            </w:pPr>
          </w:p>
          <w:p w14:paraId="143BC022" w14:textId="77777777" w:rsidR="00036499" w:rsidRPr="005424B3" w:rsidRDefault="00036499" w:rsidP="00036499">
            <w:pPr>
              <w:tabs>
                <w:tab w:val="left" w:pos="9360"/>
              </w:tabs>
              <w:jc w:val="both"/>
              <w:rPr>
                <w:lang w:val="pl-PL"/>
              </w:rPr>
            </w:pPr>
            <w:r w:rsidRPr="005424B3">
              <w:rPr>
                <w:lang w:val="pl-PL"/>
              </w:rPr>
              <w:t>GV: Yêu cầu học sinh nêu các kết luân về:</w:t>
            </w:r>
          </w:p>
          <w:p w14:paraId="53469CD6" w14:textId="77777777" w:rsidR="00036499" w:rsidRPr="005424B3" w:rsidRDefault="00036499" w:rsidP="00036499">
            <w:pPr>
              <w:tabs>
                <w:tab w:val="left" w:pos="9360"/>
              </w:tabs>
              <w:jc w:val="both"/>
              <w:rPr>
                <w:lang w:val="pl-PL"/>
              </w:rPr>
            </w:pPr>
            <w:r w:rsidRPr="005424B3">
              <w:rPr>
                <w:lang w:val="pl-PL"/>
              </w:rPr>
              <w:t xml:space="preserve">+ Bản chất phản ứng xảy ra trong dd các </w:t>
            </w:r>
            <w:r w:rsidRPr="005424B3">
              <w:rPr>
                <w:lang w:val="pl-PL"/>
              </w:rPr>
              <w:lastRenderedPageBreak/>
              <w:t>chất điện li?</w:t>
            </w:r>
          </w:p>
          <w:p w14:paraId="56FB9854" w14:textId="77777777" w:rsidR="00036499" w:rsidRPr="005424B3" w:rsidRDefault="00036499" w:rsidP="00036499">
            <w:r w:rsidRPr="005424B3">
              <w:rPr>
                <w:lang w:val="pl-PL"/>
              </w:rPr>
              <w:t>+ Để phản ứng trao đổi ion trong dung dịch các chất điện li xảy ra thì cần có những điều kiện nào?</w:t>
            </w:r>
          </w:p>
          <w:p w14:paraId="0D0FBF83" w14:textId="77777777" w:rsidR="00036499" w:rsidRPr="005424B3" w:rsidRDefault="00036499" w:rsidP="00036499">
            <w:pPr>
              <w:rPr>
                <w:lang w:val="nb-NO"/>
              </w:rPr>
            </w:pPr>
          </w:p>
          <w:p w14:paraId="3032B4C5" w14:textId="77777777" w:rsidR="00036499" w:rsidRPr="005424B3" w:rsidRDefault="00036499" w:rsidP="00036499">
            <w:pPr>
              <w:rPr>
                <w:lang w:val="nb-NO"/>
              </w:rPr>
            </w:pPr>
          </w:p>
          <w:p w14:paraId="244DBB8A" w14:textId="77777777" w:rsidR="00036499" w:rsidRPr="005424B3" w:rsidRDefault="00036499" w:rsidP="00036499">
            <w:pPr>
              <w:rPr>
                <w:lang w:val="nb-NO"/>
              </w:rPr>
            </w:pPr>
          </w:p>
          <w:p w14:paraId="55206C08" w14:textId="77777777" w:rsidR="00036499" w:rsidRPr="005424B3" w:rsidRDefault="00036499" w:rsidP="00036499">
            <w:pPr>
              <w:rPr>
                <w:lang w:val="nb-NO"/>
              </w:rPr>
            </w:pPr>
          </w:p>
          <w:p w14:paraId="57DD5302" w14:textId="77777777" w:rsidR="00036499" w:rsidRPr="005424B3" w:rsidRDefault="00036499" w:rsidP="00036499">
            <w:pPr>
              <w:rPr>
                <w:lang w:val="nb-NO"/>
              </w:rPr>
            </w:pPr>
          </w:p>
          <w:p w14:paraId="60C66757" w14:textId="77777777" w:rsidR="00036499" w:rsidRPr="005424B3" w:rsidRDefault="00036499" w:rsidP="00036499">
            <w:pPr>
              <w:rPr>
                <w:lang w:val="nb-NO"/>
              </w:rPr>
            </w:pPr>
          </w:p>
          <w:p w14:paraId="367758DC" w14:textId="77777777" w:rsidR="00036499" w:rsidRPr="005424B3" w:rsidRDefault="00036499" w:rsidP="00036499">
            <w:pPr>
              <w:rPr>
                <w:lang w:val="nb-NO"/>
              </w:rPr>
            </w:pPr>
          </w:p>
          <w:p w14:paraId="1B98CB1D" w14:textId="77777777" w:rsidR="00036499" w:rsidRPr="005424B3" w:rsidRDefault="00036499" w:rsidP="00036499">
            <w:pPr>
              <w:rPr>
                <w:lang w:val="nb-NO"/>
              </w:rPr>
            </w:pPr>
          </w:p>
          <w:p w14:paraId="4FB4CD2F" w14:textId="77777777" w:rsidR="00036499" w:rsidRPr="005424B3" w:rsidRDefault="00036499" w:rsidP="00036499">
            <w:pPr>
              <w:rPr>
                <w:lang w:val="nb-NO"/>
              </w:rPr>
            </w:pPr>
          </w:p>
          <w:p w14:paraId="66306002" w14:textId="77777777" w:rsidR="00036499" w:rsidRPr="005424B3" w:rsidRDefault="00036499" w:rsidP="00036499">
            <w:pPr>
              <w:tabs>
                <w:tab w:val="left" w:pos="9360"/>
              </w:tabs>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8E0280E" w14:textId="77777777" w:rsidR="00036499" w:rsidRPr="005424B3" w:rsidRDefault="00036499" w:rsidP="00036499">
            <w:pPr>
              <w:rPr>
                <w:lang w:val="de-DE"/>
              </w:rPr>
            </w:pPr>
            <w:r w:rsidRPr="005424B3">
              <w:rPr>
                <w:lang w:val="de-DE"/>
              </w:rPr>
              <w:lastRenderedPageBreak/>
              <w:t xml:space="preserve">- </w:t>
            </w:r>
            <w:r w:rsidRPr="005424B3">
              <w:rPr>
                <w:lang w:val="nb-NO"/>
              </w:rPr>
              <w:t>HS theo dõi, ghi bài và t</w:t>
            </w:r>
            <w:r w:rsidRPr="005424B3">
              <w:rPr>
                <w:lang w:val="de-DE"/>
              </w:rPr>
              <w:t>rả lời các câu hỏi.</w:t>
            </w:r>
          </w:p>
          <w:p w14:paraId="7A6DA089" w14:textId="77777777" w:rsidR="00036499" w:rsidRPr="005424B3" w:rsidRDefault="00036499" w:rsidP="00036499">
            <w:r w:rsidRPr="005424B3">
              <w:t>HS viết phương trình ion rút gọn của phản ứng.</w:t>
            </w:r>
          </w:p>
          <w:p w14:paraId="5AB4A6D9" w14:textId="77777777" w:rsidR="00036499" w:rsidRPr="005424B3" w:rsidRDefault="00036499" w:rsidP="00036499"/>
          <w:p w14:paraId="5F71AF11" w14:textId="77777777" w:rsidR="00036499" w:rsidRPr="005424B3" w:rsidRDefault="00036499" w:rsidP="00036499"/>
          <w:p w14:paraId="27561005" w14:textId="77777777" w:rsidR="00036499" w:rsidRPr="005424B3" w:rsidRDefault="00036499" w:rsidP="00036499"/>
          <w:p w14:paraId="2BB1586C" w14:textId="77777777" w:rsidR="00036499" w:rsidRPr="005424B3" w:rsidRDefault="00036499" w:rsidP="00036499"/>
          <w:p w14:paraId="4D9A0173" w14:textId="77777777" w:rsidR="00036499" w:rsidRPr="005424B3" w:rsidRDefault="00036499" w:rsidP="00036499">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283666EE" w14:textId="77777777" w:rsidR="00036499" w:rsidRPr="005424B3" w:rsidRDefault="00036499" w:rsidP="00036499">
            <w:r w:rsidRPr="005424B3">
              <w:t>HS viết phương trình ion rút gọn của phản ứng.</w:t>
            </w:r>
          </w:p>
          <w:p w14:paraId="4A177D3F" w14:textId="77777777" w:rsidR="00036499" w:rsidRPr="005424B3" w:rsidRDefault="00036499" w:rsidP="00036499"/>
          <w:p w14:paraId="022CA9FD" w14:textId="77777777" w:rsidR="00036499" w:rsidRPr="005424B3" w:rsidRDefault="00036499" w:rsidP="00036499"/>
          <w:p w14:paraId="0682090F" w14:textId="77777777" w:rsidR="00036499" w:rsidRPr="005424B3" w:rsidRDefault="00036499" w:rsidP="00036499"/>
          <w:p w14:paraId="45A23621" w14:textId="77777777" w:rsidR="00036499" w:rsidRPr="005424B3" w:rsidRDefault="00036499" w:rsidP="00036499"/>
          <w:p w14:paraId="7B036ADD" w14:textId="77777777" w:rsidR="00036499" w:rsidRPr="005424B3" w:rsidRDefault="00036499" w:rsidP="00036499">
            <w:pPr>
              <w:rPr>
                <w:lang w:val="de-DE"/>
              </w:rPr>
            </w:pPr>
            <w:r w:rsidRPr="005424B3">
              <w:rPr>
                <w:lang w:val="de-DE"/>
              </w:rPr>
              <w:lastRenderedPageBreak/>
              <w:t xml:space="preserve">- </w:t>
            </w:r>
            <w:r w:rsidRPr="005424B3">
              <w:rPr>
                <w:lang w:val="nb-NO"/>
              </w:rPr>
              <w:t>HS theo dõi, ghi bài và t</w:t>
            </w:r>
            <w:r w:rsidRPr="005424B3">
              <w:rPr>
                <w:lang w:val="de-DE"/>
              </w:rPr>
              <w:t>rả lời các câu hỏi.</w:t>
            </w:r>
          </w:p>
          <w:p w14:paraId="4D279DDD" w14:textId="77777777" w:rsidR="00036499" w:rsidRPr="005424B3" w:rsidRDefault="00036499" w:rsidP="00036499">
            <w:r w:rsidRPr="005424B3">
              <w:t>thảo luận nhóm</w:t>
            </w:r>
          </w:p>
          <w:p w14:paraId="03E0119D" w14:textId="77777777" w:rsidR="00036499" w:rsidRPr="005424B3" w:rsidRDefault="00036499" w:rsidP="00036499"/>
          <w:p w14:paraId="46105DD8" w14:textId="77777777" w:rsidR="00036499" w:rsidRPr="005424B3" w:rsidRDefault="00036499" w:rsidP="00036499">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CED0EF1" w14:textId="77777777" w:rsidR="00036499" w:rsidRPr="005424B3" w:rsidRDefault="00036499" w:rsidP="00036499">
            <w:pPr>
              <w:rPr>
                <w:lang w:val="nb-NO"/>
              </w:rPr>
            </w:pPr>
          </w:p>
          <w:p w14:paraId="2D632DD6" w14:textId="77777777" w:rsidR="00036499" w:rsidRPr="005424B3" w:rsidRDefault="00036499" w:rsidP="00036499">
            <w:pPr>
              <w:jc w:val="center"/>
              <w:rPr>
                <w:lang w:val="pt-BR"/>
              </w:rPr>
            </w:pPr>
            <w:r>
              <w:rPr>
                <w:lang w:val="pt-BR"/>
              </w:rPr>
              <w:t>20</w:t>
            </w:r>
          </w:p>
          <w:p w14:paraId="50E22F00" w14:textId="77777777" w:rsidR="00036499" w:rsidRDefault="00036499" w:rsidP="00036499">
            <w:pPr>
              <w:rPr>
                <w:lang w:val="pt-BR"/>
              </w:rPr>
            </w:pPr>
            <w:r w:rsidRPr="005424B3">
              <w:rPr>
                <w:lang w:val="pt-BR"/>
              </w:rPr>
              <w:t>phút</w:t>
            </w:r>
          </w:p>
          <w:p w14:paraId="1031FF0D" w14:textId="77777777" w:rsidR="00036499" w:rsidRDefault="00036499" w:rsidP="00036499">
            <w:pPr>
              <w:rPr>
                <w:lang w:val="pt-BR"/>
              </w:rPr>
            </w:pPr>
          </w:p>
          <w:p w14:paraId="69124659" w14:textId="77777777" w:rsidR="00036499" w:rsidRDefault="00036499" w:rsidP="00036499">
            <w:pPr>
              <w:rPr>
                <w:lang w:val="pt-BR"/>
              </w:rPr>
            </w:pPr>
          </w:p>
          <w:p w14:paraId="7D21C01C" w14:textId="77777777" w:rsidR="00036499" w:rsidRDefault="00036499" w:rsidP="00036499">
            <w:pPr>
              <w:rPr>
                <w:lang w:val="pt-BR"/>
              </w:rPr>
            </w:pPr>
          </w:p>
          <w:p w14:paraId="12D3F513" w14:textId="77777777" w:rsidR="00036499" w:rsidRDefault="00036499" w:rsidP="00036499">
            <w:pPr>
              <w:rPr>
                <w:lang w:val="pt-BR"/>
              </w:rPr>
            </w:pPr>
          </w:p>
          <w:p w14:paraId="686D99F7" w14:textId="77777777" w:rsidR="00036499" w:rsidRDefault="00036499" w:rsidP="00036499">
            <w:pPr>
              <w:rPr>
                <w:lang w:val="pt-BR"/>
              </w:rPr>
            </w:pPr>
          </w:p>
          <w:p w14:paraId="4FB87E2F" w14:textId="77777777" w:rsidR="00036499" w:rsidRDefault="00036499" w:rsidP="00036499">
            <w:pPr>
              <w:rPr>
                <w:lang w:val="pt-BR"/>
              </w:rPr>
            </w:pPr>
          </w:p>
          <w:p w14:paraId="73CDA8AA" w14:textId="77777777" w:rsidR="00036499" w:rsidRDefault="00036499" w:rsidP="00036499">
            <w:pPr>
              <w:rPr>
                <w:lang w:val="pt-BR"/>
              </w:rPr>
            </w:pPr>
          </w:p>
          <w:p w14:paraId="33CC688F" w14:textId="77777777" w:rsidR="00036499" w:rsidRDefault="00036499" w:rsidP="00036499">
            <w:pPr>
              <w:rPr>
                <w:lang w:val="pt-BR"/>
              </w:rPr>
            </w:pPr>
          </w:p>
          <w:p w14:paraId="43D417E1" w14:textId="6793E7FD" w:rsidR="00036499" w:rsidRPr="005424B3" w:rsidRDefault="0076078C" w:rsidP="00036499">
            <w:pPr>
              <w:jc w:val="center"/>
              <w:rPr>
                <w:lang w:val="pt-BR"/>
              </w:rPr>
            </w:pPr>
            <w:r>
              <w:rPr>
                <w:lang w:val="pt-BR"/>
              </w:rPr>
              <w:t>1</w:t>
            </w:r>
            <w:r w:rsidR="00036499">
              <w:rPr>
                <w:lang w:val="pt-BR"/>
              </w:rPr>
              <w:t>0</w:t>
            </w:r>
          </w:p>
          <w:p w14:paraId="3AA4FC17" w14:textId="77777777" w:rsidR="00036499" w:rsidRDefault="00036499" w:rsidP="00036499">
            <w:pPr>
              <w:rPr>
                <w:lang w:val="pt-BR"/>
              </w:rPr>
            </w:pPr>
            <w:r w:rsidRPr="005424B3">
              <w:rPr>
                <w:lang w:val="pt-BR"/>
              </w:rPr>
              <w:t>phút</w:t>
            </w:r>
          </w:p>
          <w:p w14:paraId="6667C0AA" w14:textId="77777777" w:rsidR="00036499" w:rsidRDefault="00036499" w:rsidP="00036499">
            <w:pPr>
              <w:rPr>
                <w:lang w:val="nb-NO"/>
              </w:rPr>
            </w:pPr>
          </w:p>
          <w:p w14:paraId="35573072" w14:textId="77777777" w:rsidR="00036499" w:rsidRDefault="00036499" w:rsidP="00036499">
            <w:pPr>
              <w:rPr>
                <w:lang w:val="nb-NO"/>
              </w:rPr>
            </w:pPr>
          </w:p>
          <w:p w14:paraId="6CEA5476" w14:textId="77777777" w:rsidR="00036499" w:rsidRDefault="00036499" w:rsidP="00036499">
            <w:pPr>
              <w:rPr>
                <w:lang w:val="nb-NO"/>
              </w:rPr>
            </w:pPr>
          </w:p>
          <w:p w14:paraId="74B724E8" w14:textId="77777777" w:rsidR="00036499" w:rsidRDefault="00036499" w:rsidP="00036499">
            <w:pPr>
              <w:rPr>
                <w:lang w:val="nb-NO"/>
              </w:rPr>
            </w:pPr>
          </w:p>
          <w:p w14:paraId="310FC3CE" w14:textId="77777777" w:rsidR="00036499" w:rsidRDefault="00036499" w:rsidP="00036499">
            <w:pPr>
              <w:rPr>
                <w:lang w:val="nb-NO"/>
              </w:rPr>
            </w:pPr>
          </w:p>
          <w:p w14:paraId="44D7827D" w14:textId="77777777" w:rsidR="00036499" w:rsidRDefault="00036499" w:rsidP="00036499">
            <w:pPr>
              <w:rPr>
                <w:lang w:val="nb-NO"/>
              </w:rPr>
            </w:pPr>
          </w:p>
          <w:p w14:paraId="1AB5C849" w14:textId="77777777" w:rsidR="00036499" w:rsidRDefault="00036499" w:rsidP="00036499">
            <w:pPr>
              <w:rPr>
                <w:lang w:val="nb-NO"/>
              </w:rPr>
            </w:pPr>
          </w:p>
          <w:p w14:paraId="4AD147F3" w14:textId="77777777" w:rsidR="00036499" w:rsidRDefault="00036499" w:rsidP="00036499">
            <w:pPr>
              <w:rPr>
                <w:lang w:val="nb-NO"/>
              </w:rPr>
            </w:pPr>
          </w:p>
          <w:p w14:paraId="59C20E4A" w14:textId="77777777" w:rsidR="00036499" w:rsidRDefault="00036499" w:rsidP="00036499">
            <w:pPr>
              <w:rPr>
                <w:lang w:val="nb-NO"/>
              </w:rPr>
            </w:pPr>
          </w:p>
          <w:p w14:paraId="04AB24FF" w14:textId="77777777" w:rsidR="00036499" w:rsidRDefault="00036499" w:rsidP="00036499">
            <w:pPr>
              <w:rPr>
                <w:lang w:val="nb-NO"/>
              </w:rPr>
            </w:pPr>
          </w:p>
          <w:p w14:paraId="34B704A2" w14:textId="64F27981" w:rsidR="00036499" w:rsidRPr="005424B3" w:rsidRDefault="0076078C" w:rsidP="00036499">
            <w:pPr>
              <w:jc w:val="center"/>
              <w:rPr>
                <w:lang w:val="pt-BR"/>
              </w:rPr>
            </w:pPr>
            <w:r>
              <w:rPr>
                <w:lang w:val="pt-BR"/>
              </w:rPr>
              <w:t>1</w:t>
            </w:r>
            <w:r w:rsidR="00036499">
              <w:rPr>
                <w:lang w:val="pt-BR"/>
              </w:rPr>
              <w:t>0</w:t>
            </w:r>
          </w:p>
          <w:p w14:paraId="6C3984F4" w14:textId="77777777" w:rsidR="00036499" w:rsidRDefault="00036499" w:rsidP="00036499">
            <w:pPr>
              <w:rPr>
                <w:lang w:val="pt-BR"/>
              </w:rPr>
            </w:pPr>
            <w:r w:rsidRPr="005424B3">
              <w:rPr>
                <w:lang w:val="pt-BR"/>
              </w:rPr>
              <w:t>phút</w:t>
            </w:r>
          </w:p>
          <w:p w14:paraId="75AE7721" w14:textId="77777777" w:rsidR="00036499" w:rsidRDefault="00036499" w:rsidP="00036499">
            <w:pPr>
              <w:rPr>
                <w:lang w:val="nb-NO"/>
              </w:rPr>
            </w:pPr>
          </w:p>
          <w:p w14:paraId="411D1BCF" w14:textId="77777777" w:rsidR="00036499" w:rsidRDefault="00036499" w:rsidP="00036499">
            <w:pPr>
              <w:rPr>
                <w:lang w:val="nb-NO"/>
              </w:rPr>
            </w:pPr>
          </w:p>
          <w:p w14:paraId="14C0A08E" w14:textId="77777777" w:rsidR="00036499" w:rsidRDefault="00036499" w:rsidP="00036499">
            <w:pPr>
              <w:rPr>
                <w:lang w:val="nb-NO"/>
              </w:rPr>
            </w:pPr>
          </w:p>
          <w:p w14:paraId="3CDC1E95" w14:textId="77777777" w:rsidR="00036499" w:rsidRDefault="00036499" w:rsidP="00036499">
            <w:pPr>
              <w:rPr>
                <w:lang w:val="nb-NO"/>
              </w:rPr>
            </w:pPr>
          </w:p>
          <w:p w14:paraId="638E2067" w14:textId="77777777" w:rsidR="00036499" w:rsidRDefault="00036499" w:rsidP="00036499">
            <w:pPr>
              <w:rPr>
                <w:lang w:val="nb-NO"/>
              </w:rPr>
            </w:pPr>
          </w:p>
          <w:p w14:paraId="5E7E0D4C" w14:textId="4BF1E493" w:rsidR="00036499" w:rsidRPr="005424B3" w:rsidRDefault="0076078C" w:rsidP="00036499">
            <w:pPr>
              <w:jc w:val="center"/>
              <w:rPr>
                <w:lang w:val="pt-BR"/>
              </w:rPr>
            </w:pPr>
            <w:r>
              <w:rPr>
                <w:lang w:val="pt-BR"/>
              </w:rPr>
              <w:t>1</w:t>
            </w:r>
            <w:r w:rsidR="00036499">
              <w:rPr>
                <w:lang w:val="pt-BR"/>
              </w:rPr>
              <w:t>0</w:t>
            </w:r>
          </w:p>
          <w:p w14:paraId="24D0FC72" w14:textId="77777777" w:rsidR="00036499" w:rsidRDefault="00036499" w:rsidP="00036499">
            <w:pPr>
              <w:rPr>
                <w:lang w:val="pt-BR"/>
              </w:rPr>
            </w:pPr>
            <w:r w:rsidRPr="005424B3">
              <w:rPr>
                <w:lang w:val="pt-BR"/>
              </w:rPr>
              <w:t>phút</w:t>
            </w:r>
          </w:p>
          <w:p w14:paraId="0071611B" w14:textId="77777777" w:rsidR="00036499" w:rsidRPr="005424B3" w:rsidRDefault="00036499" w:rsidP="00036499">
            <w:pPr>
              <w:rPr>
                <w:lang w:val="nb-NO"/>
              </w:rPr>
            </w:pPr>
          </w:p>
        </w:tc>
      </w:tr>
      <w:tr w:rsidR="00036499" w:rsidRPr="005424B3" w14:paraId="18A25CF1" w14:textId="77777777" w:rsidTr="00036499">
        <w:tc>
          <w:tcPr>
            <w:tcW w:w="540" w:type="dxa"/>
            <w:tcBorders>
              <w:top w:val="single" w:sz="4" w:space="0" w:color="auto"/>
              <w:left w:val="single" w:sz="4" w:space="0" w:color="auto"/>
              <w:bottom w:val="single" w:sz="4" w:space="0" w:color="auto"/>
              <w:right w:val="single" w:sz="4" w:space="0" w:color="auto"/>
            </w:tcBorders>
            <w:shd w:val="clear" w:color="auto" w:fill="auto"/>
          </w:tcPr>
          <w:p w14:paraId="5B6DF411" w14:textId="77777777" w:rsidR="00036499" w:rsidRPr="005424B3" w:rsidRDefault="00036499" w:rsidP="00036499">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439209C" w14:textId="77777777" w:rsidR="00036499" w:rsidRPr="005424B3" w:rsidRDefault="00036499" w:rsidP="00036499">
            <w:pPr>
              <w:rPr>
                <w:b/>
                <w:bCs/>
                <w:u w:val="single"/>
                <w:lang w:val="nb-NO"/>
              </w:rPr>
            </w:pPr>
            <w:r w:rsidRPr="005424B3">
              <w:rPr>
                <w:b/>
                <w:bCs/>
                <w:u w:val="single"/>
                <w:lang w:val="nb-NO"/>
              </w:rPr>
              <w:t>Củng cố kiến thức và kết thúc bài</w:t>
            </w:r>
          </w:p>
          <w:p w14:paraId="3EA4B62C" w14:textId="77777777" w:rsidR="00036499" w:rsidRPr="005424B3" w:rsidRDefault="00036499" w:rsidP="00036499">
            <w:pPr>
              <w:rPr>
                <w:lang w:val="pt-BR"/>
              </w:rPr>
            </w:pPr>
            <w:r w:rsidRPr="005424B3">
              <w:rPr>
                <w:lang w:val="pt-BR"/>
              </w:rPr>
              <w:t>Viết phương trình phân tử, pt ion đầy đủ và ion rút gọn của pư: dd Fe(NO</w:t>
            </w:r>
            <w:r w:rsidRPr="005424B3">
              <w:rPr>
                <w:vertAlign w:val="subscript"/>
                <w:lang w:val="pt-BR"/>
              </w:rPr>
              <w:t>3</w:t>
            </w:r>
            <w:r w:rsidRPr="005424B3">
              <w:rPr>
                <w:lang w:val="pt-BR"/>
              </w:rPr>
              <w:t>)</w:t>
            </w:r>
            <w:r w:rsidRPr="005424B3">
              <w:rPr>
                <w:vertAlign w:val="subscript"/>
                <w:lang w:val="pt-BR"/>
              </w:rPr>
              <w:t>3</w:t>
            </w:r>
            <w:r w:rsidRPr="005424B3">
              <w:rPr>
                <w:lang w:val="pt-BR"/>
              </w:rPr>
              <w:t xml:space="preserve"> và dd KOH; dd K</w:t>
            </w:r>
            <w:r w:rsidRPr="005424B3">
              <w:rPr>
                <w:vertAlign w:val="subscript"/>
                <w:lang w:val="pt-BR"/>
              </w:rPr>
              <w:t>2</w:t>
            </w:r>
            <w:r w:rsidRPr="005424B3">
              <w:rPr>
                <w:lang w:val="pt-BR"/>
              </w:rPr>
              <w:t>SO</w:t>
            </w:r>
            <w:r w:rsidRPr="005424B3">
              <w:rPr>
                <w:vertAlign w:val="subscript"/>
                <w:lang w:val="pt-BR"/>
              </w:rPr>
              <w:t>4</w:t>
            </w:r>
            <w:r w:rsidRPr="005424B3">
              <w:rPr>
                <w:lang w:val="pt-BR"/>
              </w:rPr>
              <w:t xml:space="preserve"> và dd BaCl</w:t>
            </w:r>
            <w:r w:rsidRPr="005424B3">
              <w:rPr>
                <w:vertAlign w:val="subscript"/>
                <w:lang w:val="pt-BR"/>
              </w:rPr>
              <w:t>2</w:t>
            </w:r>
            <w:r w:rsidRPr="005424B3">
              <w:rPr>
                <w:lang w:val="pt-BR"/>
              </w:rPr>
              <w:t>; dd Zn(OH)</w:t>
            </w:r>
            <w:r w:rsidRPr="005424B3">
              <w:rPr>
                <w:vertAlign w:val="subscript"/>
                <w:lang w:val="pt-BR"/>
              </w:rPr>
              <w:t>2</w:t>
            </w:r>
            <w:r w:rsidRPr="005424B3">
              <w:rPr>
                <w:lang w:val="pt-BR"/>
              </w:rPr>
              <w:t xml:space="preserve"> và dd H</w:t>
            </w:r>
            <w:r w:rsidRPr="005424B3">
              <w:rPr>
                <w:vertAlign w:val="subscript"/>
                <w:lang w:val="pt-BR"/>
              </w:rPr>
              <w:t>2</w:t>
            </w:r>
            <w:r w:rsidRPr="005424B3">
              <w:rPr>
                <w:lang w:val="pt-BR"/>
              </w:rPr>
              <w:t>SO</w:t>
            </w:r>
            <w:r w:rsidRPr="005424B3">
              <w:rPr>
                <w:vertAlign w:val="subscript"/>
                <w:lang w:val="pt-BR"/>
              </w:rPr>
              <w:t>4</w:t>
            </w:r>
            <w:r w:rsidRPr="005424B3">
              <w:rPr>
                <w:lang w:val="pt-BR"/>
              </w:rPr>
              <w:t>; dd HNO</w:t>
            </w:r>
            <w:r w:rsidRPr="005424B3">
              <w:rPr>
                <w:vertAlign w:val="subscript"/>
                <w:lang w:val="pt-BR"/>
              </w:rPr>
              <w:t>3</w:t>
            </w:r>
            <w:r w:rsidRPr="005424B3">
              <w:rPr>
                <w:lang w:val="pt-BR"/>
              </w:rPr>
              <w:t xml:space="preserve"> và dd Ba(OH)</w:t>
            </w:r>
            <w:r w:rsidRPr="005424B3">
              <w:rPr>
                <w:vertAlign w:val="subscript"/>
                <w:lang w:val="pt-BR"/>
              </w:rPr>
              <w:t>2</w:t>
            </w:r>
            <w:r w:rsidRPr="005424B3">
              <w:rPr>
                <w:lang w:val="pt-BR"/>
              </w:rPr>
              <w:t xml:space="preserve"> </w:t>
            </w:r>
          </w:p>
          <w:p w14:paraId="4FED83FC" w14:textId="77777777" w:rsidR="00036499" w:rsidRPr="005424B3" w:rsidRDefault="00036499" w:rsidP="00036499">
            <w:pPr>
              <w:rPr>
                <w:lang w:val="vi-VN"/>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5ED37C1" w14:textId="77777777" w:rsidR="00036499" w:rsidRPr="005424B3" w:rsidRDefault="00036499" w:rsidP="00036499">
            <w:pPr>
              <w:rPr>
                <w:lang w:val="nb-NO"/>
              </w:rPr>
            </w:pPr>
          </w:p>
          <w:p w14:paraId="5880E5D1" w14:textId="77777777" w:rsidR="00036499" w:rsidRPr="005424B3" w:rsidRDefault="00036499" w:rsidP="00036499">
            <w:pPr>
              <w:rPr>
                <w:lang w:val="vi-VN"/>
              </w:rPr>
            </w:pPr>
            <w:r w:rsidRPr="005424B3">
              <w:rPr>
                <w:lang w:val="de-DE"/>
              </w:rPr>
              <w:t xml:space="preserve">Giảng viên trình bày tóm tắt nội dung bằng lời. </w:t>
            </w:r>
            <w:r w:rsidRPr="005424B3">
              <w:rPr>
                <w:lang w:val="nb-NO"/>
              </w:rPr>
              <w:t>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3FD62AF" w14:textId="77777777" w:rsidR="00036499" w:rsidRPr="005424B3" w:rsidRDefault="00036499" w:rsidP="00036499">
            <w:pPr>
              <w:rPr>
                <w:lang w:val="nb-NO"/>
              </w:rPr>
            </w:pPr>
          </w:p>
          <w:p w14:paraId="0ABFB2A9" w14:textId="77777777" w:rsidR="00036499" w:rsidRPr="005424B3" w:rsidRDefault="00036499" w:rsidP="00036499">
            <w:pPr>
              <w:rPr>
                <w:lang w:val="nb-NO"/>
              </w:rPr>
            </w:pPr>
            <w:r w:rsidRPr="005424B3">
              <w:rPr>
                <w:lang w:val="de-DE"/>
              </w:rPr>
              <w:t xml:space="preserve">Học sinh lắng nghe và ghi chép những nội dung cần thiết. </w:t>
            </w:r>
            <w:r w:rsidRPr="005424B3">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735C420" w14:textId="7941FC58" w:rsidR="00036499" w:rsidRPr="005424B3" w:rsidRDefault="0076078C" w:rsidP="00036499">
            <w:pPr>
              <w:jc w:val="center"/>
              <w:rPr>
                <w:lang w:val="nb-NO"/>
              </w:rPr>
            </w:pPr>
            <w:r>
              <w:rPr>
                <w:lang w:val="nb-NO"/>
              </w:rPr>
              <w:t>2</w:t>
            </w:r>
            <w:r w:rsidR="00036499">
              <w:rPr>
                <w:lang w:val="nb-NO"/>
              </w:rPr>
              <w:t>0</w:t>
            </w:r>
          </w:p>
          <w:p w14:paraId="64B1EB72" w14:textId="77777777" w:rsidR="00036499" w:rsidRPr="005424B3" w:rsidRDefault="00036499" w:rsidP="00036499">
            <w:pPr>
              <w:jc w:val="center"/>
              <w:rPr>
                <w:lang w:val="nb-NO"/>
              </w:rPr>
            </w:pPr>
            <w:r w:rsidRPr="005424B3">
              <w:rPr>
                <w:lang w:val="pt-BR"/>
              </w:rPr>
              <w:t xml:space="preserve"> phút</w:t>
            </w:r>
          </w:p>
        </w:tc>
      </w:tr>
      <w:tr w:rsidR="00036499" w:rsidRPr="005424B3" w14:paraId="6550FF72" w14:textId="77777777" w:rsidTr="00036499">
        <w:tc>
          <w:tcPr>
            <w:tcW w:w="540" w:type="dxa"/>
            <w:tcBorders>
              <w:top w:val="single" w:sz="4" w:space="0" w:color="auto"/>
              <w:left w:val="single" w:sz="4" w:space="0" w:color="auto"/>
              <w:bottom w:val="single" w:sz="4" w:space="0" w:color="auto"/>
              <w:right w:val="single" w:sz="4" w:space="0" w:color="auto"/>
            </w:tcBorders>
            <w:shd w:val="clear" w:color="auto" w:fill="auto"/>
          </w:tcPr>
          <w:p w14:paraId="27D44BF0" w14:textId="77777777" w:rsidR="00036499" w:rsidRPr="005424B3" w:rsidRDefault="00036499" w:rsidP="00036499">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6720D7B" w14:textId="77777777" w:rsidR="00036499" w:rsidRPr="005424B3" w:rsidRDefault="00036499" w:rsidP="00036499">
            <w:pPr>
              <w:rPr>
                <w:b/>
                <w:bCs/>
                <w:u w:val="single"/>
                <w:lang w:val="pt-BR"/>
              </w:rPr>
            </w:pPr>
            <w:r w:rsidRPr="005424B3">
              <w:rPr>
                <w:b/>
                <w:bCs/>
                <w:u w:val="single"/>
                <w:lang w:val="pt-BR"/>
              </w:rPr>
              <w:t>Hướng dẫn tự học</w:t>
            </w:r>
          </w:p>
          <w:p w14:paraId="307BF29D" w14:textId="77777777" w:rsidR="00036499" w:rsidRPr="005424B3" w:rsidRDefault="00036499" w:rsidP="00036499">
            <w:pPr>
              <w:rPr>
                <w:b/>
                <w:bCs/>
                <w:u w:val="single"/>
                <w:lang w:val="pt-BR"/>
              </w:rPr>
            </w:pPr>
          </w:p>
          <w:p w14:paraId="1E173D17" w14:textId="77777777" w:rsidR="00036499" w:rsidRPr="005424B3" w:rsidRDefault="00036499" w:rsidP="00036499">
            <w:pPr>
              <w:rPr>
                <w:bCs/>
                <w:u w:val="single"/>
                <w:lang w:val="nb-NO"/>
              </w:rPr>
            </w:pPr>
            <w:r w:rsidRPr="005424B3">
              <w:rPr>
                <w:lang w:val="pt-BR"/>
              </w:rPr>
              <w:t>giải bài tập và chuẩn bị bài học tiếp theo.</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C8F5CD7" w14:textId="77777777" w:rsidR="00036499" w:rsidRPr="005424B3" w:rsidRDefault="00036499" w:rsidP="00036499">
            <w:pPr>
              <w:rPr>
                <w:lang w:val="pt-BR"/>
              </w:rPr>
            </w:pPr>
          </w:p>
          <w:p w14:paraId="22E99ADE" w14:textId="77777777" w:rsidR="00036499" w:rsidRPr="005424B3" w:rsidRDefault="00036499" w:rsidP="00036499">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6E70CBD" w14:textId="77777777" w:rsidR="00036499" w:rsidRPr="005424B3" w:rsidRDefault="00036499" w:rsidP="00036499">
            <w:pPr>
              <w:rPr>
                <w:lang w:val="de-DE"/>
              </w:rPr>
            </w:pPr>
          </w:p>
          <w:p w14:paraId="18E0A38D" w14:textId="77777777" w:rsidR="00036499" w:rsidRPr="005424B3" w:rsidRDefault="00036499" w:rsidP="00036499">
            <w:pPr>
              <w:rPr>
                <w:lang w:val="pt-BR"/>
              </w:rPr>
            </w:pPr>
            <w:r w:rsidRPr="005424B3">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CEF197B" w14:textId="77777777" w:rsidR="00036499" w:rsidRPr="005424B3" w:rsidRDefault="00036499" w:rsidP="00036499">
            <w:pPr>
              <w:jc w:val="center"/>
              <w:rPr>
                <w:lang w:val="pt-BR"/>
              </w:rPr>
            </w:pPr>
          </w:p>
          <w:p w14:paraId="7BB18BE6" w14:textId="6526C7FC" w:rsidR="00036499" w:rsidRPr="005424B3" w:rsidRDefault="0076078C" w:rsidP="00036499">
            <w:pPr>
              <w:jc w:val="center"/>
              <w:rPr>
                <w:lang w:val="pt-BR"/>
              </w:rPr>
            </w:pPr>
            <w:r>
              <w:rPr>
                <w:lang w:val="pt-BR"/>
              </w:rPr>
              <w:t>10</w:t>
            </w:r>
            <w:r w:rsidR="00036499">
              <w:rPr>
                <w:lang w:val="pt-BR"/>
              </w:rPr>
              <w:t xml:space="preserve"> </w:t>
            </w:r>
            <w:r w:rsidR="00036499" w:rsidRPr="005424B3">
              <w:rPr>
                <w:lang w:val="pt-BR"/>
              </w:rPr>
              <w:t>phút</w:t>
            </w:r>
          </w:p>
        </w:tc>
      </w:tr>
    </w:tbl>
    <w:p w14:paraId="6F64B338" w14:textId="77777777" w:rsidR="00036499" w:rsidRPr="005424B3" w:rsidRDefault="00036499" w:rsidP="00036499">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036499" w:rsidRPr="005424B3" w14:paraId="2A289820" w14:textId="77777777" w:rsidTr="00036499">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053C6063" w14:textId="77777777" w:rsidR="00036499" w:rsidRPr="005424B3" w:rsidRDefault="00036499" w:rsidP="00036499">
            <w:pPr>
              <w:rPr>
                <w:u w:val="single"/>
                <w:lang w:val="pt-BR"/>
              </w:rPr>
            </w:pPr>
          </w:p>
          <w:p w14:paraId="784A5EF3" w14:textId="77777777" w:rsidR="00036499" w:rsidRPr="005424B3" w:rsidRDefault="00036499" w:rsidP="00036499">
            <w:pPr>
              <w:rPr>
                <w:u w:val="single"/>
                <w:lang w:val="pt-BR"/>
              </w:rPr>
            </w:pPr>
          </w:p>
          <w:p w14:paraId="582977D4" w14:textId="77777777" w:rsidR="00036499" w:rsidRPr="005424B3" w:rsidRDefault="00036499" w:rsidP="00036499">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49E6DB0E" w14:textId="77777777" w:rsidR="00036499" w:rsidRPr="005424B3" w:rsidRDefault="00036499" w:rsidP="00036499">
            <w:pPr>
              <w:jc w:val="both"/>
            </w:pPr>
            <w:r w:rsidRPr="005424B3">
              <w:t xml:space="preserve">1. </w:t>
            </w:r>
            <w:r w:rsidRPr="005424B3">
              <w:rPr>
                <w:i/>
                <w:iCs/>
              </w:rPr>
              <w:t xml:space="preserve">Giáo trình hóa học 2, </w:t>
            </w:r>
            <w:r w:rsidRPr="005424B3">
              <w:t>Trường CĐ lý tự trọng Tp. HCM, năm 2018.</w:t>
            </w:r>
          </w:p>
          <w:p w14:paraId="386E7629" w14:textId="77777777" w:rsidR="00036499" w:rsidRPr="005424B3" w:rsidRDefault="00036499" w:rsidP="00036499">
            <w:pPr>
              <w:jc w:val="both"/>
            </w:pPr>
            <w:r w:rsidRPr="005424B3">
              <w:t xml:space="preserve">2. </w:t>
            </w:r>
            <w:r w:rsidRPr="005424B3">
              <w:rPr>
                <w:lang w:val="vi-VN"/>
              </w:rPr>
              <w:t>Nguyễn Xuân Trường</w:t>
            </w:r>
            <w:r w:rsidRPr="005424B3">
              <w:t xml:space="preserve">, </w:t>
            </w:r>
            <w:r w:rsidRPr="005424B3">
              <w:rPr>
                <w:i/>
                <w:iCs/>
              </w:rPr>
              <w:t xml:space="preserve">Hóa học 11, </w:t>
            </w:r>
            <w:r w:rsidRPr="005424B3">
              <w:rPr>
                <w:lang w:val="vi-VN"/>
              </w:rPr>
              <w:t>NXB Giáo dục Việt Nam</w:t>
            </w:r>
            <w:r w:rsidRPr="005424B3">
              <w:t>, năm 2015.</w:t>
            </w:r>
          </w:p>
          <w:p w14:paraId="00B7E714" w14:textId="77777777" w:rsidR="00036499" w:rsidRPr="005424B3" w:rsidRDefault="00036499" w:rsidP="00036499">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11, </w:t>
            </w:r>
            <w:r w:rsidRPr="005424B3">
              <w:rPr>
                <w:lang w:val="vi-VN"/>
              </w:rPr>
              <w:t>NXB Giáo dục Việt Nam</w:t>
            </w:r>
            <w:r w:rsidRPr="005424B3">
              <w:t>, năm 2015.</w:t>
            </w:r>
          </w:p>
        </w:tc>
      </w:tr>
      <w:tr w:rsidR="00036499" w:rsidRPr="005424B3" w14:paraId="78C561EE" w14:textId="77777777" w:rsidTr="00036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7260BD65" w14:textId="77777777" w:rsidR="00036499" w:rsidRPr="005424B3" w:rsidRDefault="00036499" w:rsidP="00036499">
            <w:pPr>
              <w:rPr>
                <w:lang w:val="pt-BR"/>
              </w:rPr>
            </w:pPr>
          </w:p>
          <w:p w14:paraId="044EB2C2" w14:textId="77777777" w:rsidR="00036499" w:rsidRPr="005424B3" w:rsidRDefault="00036499" w:rsidP="00036499">
            <w:pPr>
              <w:jc w:val="center"/>
              <w:rPr>
                <w:b/>
                <w:bCs/>
                <w:lang w:val="pt-BR"/>
              </w:rPr>
            </w:pPr>
            <w:r w:rsidRPr="005424B3">
              <w:rPr>
                <w:b/>
                <w:bCs/>
                <w:lang w:val="pt-BR"/>
              </w:rPr>
              <w:t>Trưởng tổ môn</w:t>
            </w:r>
          </w:p>
          <w:p w14:paraId="4BEFB922" w14:textId="68081F59" w:rsidR="00036499" w:rsidRPr="005424B3" w:rsidRDefault="008961A6" w:rsidP="00036499">
            <w:pPr>
              <w:rPr>
                <w:b/>
                <w:bCs/>
                <w:lang w:val="vi-VN"/>
              </w:rPr>
            </w:pPr>
            <w:r>
              <w:rPr>
                <w:b/>
                <w:bCs/>
                <w:sz w:val="26"/>
                <w:szCs w:val="26"/>
              </w:rPr>
              <w:t xml:space="preserve">         </w:t>
            </w:r>
            <w:r>
              <w:rPr>
                <w:b/>
                <w:bCs/>
                <w:sz w:val="26"/>
                <w:szCs w:val="26"/>
              </w:rPr>
              <w:t>Phạm Thị Thu Nga</w:t>
            </w:r>
          </w:p>
          <w:p w14:paraId="469E22C5" w14:textId="77777777" w:rsidR="00036499" w:rsidRPr="005424B3" w:rsidRDefault="00036499" w:rsidP="00036499">
            <w:pPr>
              <w:rPr>
                <w:b/>
                <w:bCs/>
                <w:lang w:val="vi-VN"/>
              </w:rPr>
            </w:pPr>
          </w:p>
        </w:tc>
        <w:tc>
          <w:tcPr>
            <w:tcW w:w="6205" w:type="dxa"/>
            <w:shd w:val="clear" w:color="auto" w:fill="auto"/>
          </w:tcPr>
          <w:p w14:paraId="3BA8BC1A" w14:textId="77777777" w:rsidR="00036499" w:rsidRPr="005424B3" w:rsidRDefault="00036499" w:rsidP="00036499">
            <w:pPr>
              <w:rPr>
                <w:lang w:val="pt-BR"/>
              </w:rPr>
            </w:pPr>
          </w:p>
          <w:p w14:paraId="7F85A146" w14:textId="77777777" w:rsidR="005A252A" w:rsidRDefault="005A252A" w:rsidP="00036499">
            <w:pPr>
              <w:jc w:val="center"/>
              <w:rPr>
                <w:i/>
                <w:lang w:val="pt-BR"/>
              </w:rPr>
            </w:pPr>
            <w:r>
              <w:rPr>
                <w:i/>
                <w:lang w:val="pt-BR"/>
              </w:rPr>
              <w:t xml:space="preserve">Tp. Hồ Chí Minh, ngày 18 tháng 10  năm 2021 </w:t>
            </w:r>
          </w:p>
          <w:p w14:paraId="6443ED51" w14:textId="30C48DEE" w:rsidR="00036499" w:rsidRDefault="00036499" w:rsidP="00036499">
            <w:pPr>
              <w:jc w:val="center"/>
              <w:rPr>
                <w:b/>
                <w:lang w:val="pt-BR"/>
              </w:rPr>
            </w:pPr>
            <w:r w:rsidRPr="005424B3">
              <w:rPr>
                <w:b/>
                <w:lang w:val="pt-BR"/>
              </w:rPr>
              <w:t>Giảng viên</w:t>
            </w:r>
          </w:p>
          <w:p w14:paraId="1CAECB99" w14:textId="1CF4185E" w:rsidR="001136C5" w:rsidRPr="005424B3" w:rsidRDefault="001136C5" w:rsidP="00036499">
            <w:pPr>
              <w:jc w:val="center"/>
              <w:rPr>
                <w:lang w:val="pt-BR"/>
              </w:rPr>
            </w:pPr>
            <w:r>
              <w:t>Trịnh Khắc Vũ</w:t>
            </w:r>
          </w:p>
        </w:tc>
      </w:tr>
    </w:tbl>
    <w:p w14:paraId="474ACDE3" w14:textId="77777777" w:rsidR="00036499" w:rsidRPr="005424B3" w:rsidRDefault="00036499" w:rsidP="00036499"/>
    <w:p w14:paraId="1BC962FF" w14:textId="77777777" w:rsidR="00036499" w:rsidRPr="005424B3" w:rsidRDefault="00036499" w:rsidP="00036499">
      <w:r w:rsidRPr="005424B3">
        <w:br w:type="page"/>
      </w:r>
    </w:p>
    <w:tbl>
      <w:tblPr>
        <w:tblW w:w="10632" w:type="dxa"/>
        <w:tblInd w:w="108" w:type="dxa"/>
        <w:tblLook w:val="01E0" w:firstRow="1" w:lastRow="1" w:firstColumn="1" w:lastColumn="1" w:noHBand="0" w:noVBand="0"/>
      </w:tblPr>
      <w:tblGrid>
        <w:gridCol w:w="4500"/>
        <w:gridCol w:w="6132"/>
      </w:tblGrid>
      <w:tr w:rsidR="00036499" w:rsidRPr="005424B3" w14:paraId="7D9706F4" w14:textId="77777777" w:rsidTr="00036499">
        <w:tc>
          <w:tcPr>
            <w:tcW w:w="4500" w:type="dxa"/>
            <w:shd w:val="clear" w:color="auto" w:fill="auto"/>
          </w:tcPr>
          <w:p w14:paraId="17E788D6" w14:textId="4F15552F" w:rsidR="00036499" w:rsidRPr="005424B3" w:rsidRDefault="00036499" w:rsidP="00036499">
            <w:pPr>
              <w:rPr>
                <w:lang w:val="pt-BR"/>
              </w:rPr>
            </w:pPr>
            <w:r w:rsidRPr="005424B3">
              <w:lastRenderedPageBreak/>
              <w:br w:type="page"/>
            </w:r>
            <w:r w:rsidRPr="005424B3">
              <w:rPr>
                <w:lang w:val="pt-BR"/>
              </w:rPr>
              <w:t xml:space="preserve">Giáo án số:  </w:t>
            </w:r>
            <w:r>
              <w:rPr>
                <w:lang w:val="pt-BR"/>
              </w:rPr>
              <w:t>10</w:t>
            </w:r>
          </w:p>
        </w:tc>
        <w:tc>
          <w:tcPr>
            <w:tcW w:w="6132" w:type="dxa"/>
            <w:shd w:val="clear" w:color="auto" w:fill="auto"/>
          </w:tcPr>
          <w:p w14:paraId="28793610" w14:textId="77777777" w:rsidR="00036499" w:rsidRPr="005424B3" w:rsidRDefault="00036499" w:rsidP="00036499">
            <w:r w:rsidRPr="005424B3">
              <w:t xml:space="preserve">Thời gian thực hiện: </w:t>
            </w:r>
            <w:r>
              <w:t xml:space="preserve">2 </w:t>
            </w:r>
            <w:r w:rsidRPr="005424B3">
              <w:t>tiết</w:t>
            </w:r>
          </w:p>
          <w:p w14:paraId="4D1BBFC1" w14:textId="77777777" w:rsidR="00036499" w:rsidRPr="005424B3" w:rsidRDefault="00036499" w:rsidP="00036499">
            <w:r w:rsidRPr="005424B3">
              <w:t xml:space="preserve">Tên chương: </w:t>
            </w:r>
            <w:r w:rsidRPr="005424B3">
              <w:rPr>
                <w:b/>
                <w:bCs/>
              </w:rPr>
              <w:t xml:space="preserve">CHƯƠNG VII: </w:t>
            </w:r>
            <w:r w:rsidRPr="005424B3">
              <w:rPr>
                <w:b/>
              </w:rPr>
              <w:t>SỰ ĐIỆN LI</w:t>
            </w:r>
            <w:r w:rsidRPr="005424B3">
              <w:t xml:space="preserve"> </w:t>
            </w:r>
          </w:p>
          <w:p w14:paraId="3C9834F1" w14:textId="15210249" w:rsidR="00036499" w:rsidRPr="005424B3" w:rsidRDefault="00036499" w:rsidP="00036499">
            <w:r w:rsidRPr="005424B3">
              <w:t xml:space="preserve">Thực hiện ngày          </w:t>
            </w:r>
            <w:r w:rsidR="005A252A">
              <w:t>8</w:t>
            </w:r>
            <w:r w:rsidRPr="005424B3">
              <w:t xml:space="preserve">        tháng     </w:t>
            </w:r>
            <w:r w:rsidR="005A252A">
              <w:t>11</w:t>
            </w:r>
            <w:r w:rsidRPr="005424B3">
              <w:t xml:space="preserve">            năm 20</w:t>
            </w:r>
            <w:r w:rsidR="005A252A">
              <w:t>21</w:t>
            </w:r>
            <w:r w:rsidRPr="005424B3">
              <w:t xml:space="preserve"> </w:t>
            </w:r>
          </w:p>
          <w:p w14:paraId="3633D59F" w14:textId="77777777" w:rsidR="00036499" w:rsidRPr="005424B3" w:rsidRDefault="00036499" w:rsidP="00036499">
            <w:r w:rsidRPr="005424B3">
              <w:t xml:space="preserve"> </w:t>
            </w:r>
          </w:p>
        </w:tc>
      </w:tr>
    </w:tbl>
    <w:p w14:paraId="25F2C8CF" w14:textId="6CA315A3" w:rsidR="00036499" w:rsidRPr="005424B3" w:rsidRDefault="00036499" w:rsidP="00036499">
      <w:pPr>
        <w:rPr>
          <w:lang w:val="it-IT"/>
        </w:rPr>
      </w:pPr>
      <w:r w:rsidRPr="005424B3">
        <w:rPr>
          <w:lang w:val="it-IT"/>
        </w:rPr>
        <w:t xml:space="preserve">Tên bài: </w:t>
      </w:r>
      <w:r w:rsidRPr="005424B3">
        <w:rPr>
          <w:lang w:val="it-IT"/>
        </w:rPr>
        <w:tab/>
      </w:r>
      <w:r w:rsidRPr="005424B3">
        <w:rPr>
          <w:lang w:val="it-IT"/>
        </w:rPr>
        <w:tab/>
      </w:r>
      <w:r w:rsidRPr="005424B3">
        <w:rPr>
          <w:b/>
          <w:i/>
        </w:rPr>
        <w:t xml:space="preserve">Bài </w:t>
      </w:r>
      <w:r>
        <w:rPr>
          <w:b/>
          <w:i/>
        </w:rPr>
        <w:t>10</w:t>
      </w:r>
      <w:r w:rsidRPr="005424B3">
        <w:rPr>
          <w:b/>
          <w:i/>
        </w:rPr>
        <w:t xml:space="preserve">:  ÔN TẬP </w:t>
      </w:r>
      <w:r w:rsidRPr="005424B3">
        <w:rPr>
          <w:b/>
          <w:bCs/>
        </w:rPr>
        <w:t xml:space="preserve">CHƯƠNG - </w:t>
      </w:r>
      <w:r w:rsidRPr="005424B3">
        <w:rPr>
          <w:b/>
        </w:rPr>
        <w:t>SỰ ĐIỆN LI</w:t>
      </w:r>
    </w:p>
    <w:p w14:paraId="6E0E84F0" w14:textId="77777777" w:rsidR="00036499" w:rsidRPr="005424B3" w:rsidRDefault="00036499" w:rsidP="00036499">
      <w:pPr>
        <w:rPr>
          <w:b/>
          <w:u w:val="single"/>
          <w:lang w:val="it-IT"/>
        </w:rPr>
      </w:pPr>
      <w:r w:rsidRPr="005424B3">
        <w:rPr>
          <w:b/>
          <w:u w:val="single"/>
          <w:lang w:val="it-IT"/>
        </w:rPr>
        <w:t xml:space="preserve">Mục tiêu của bài: </w:t>
      </w:r>
    </w:p>
    <w:p w14:paraId="3E0EDFED" w14:textId="77777777" w:rsidR="00036499" w:rsidRPr="005424B3" w:rsidRDefault="00036499" w:rsidP="00036499">
      <w:pPr>
        <w:rPr>
          <w:b/>
          <w:lang w:val="it-IT"/>
        </w:rPr>
      </w:pPr>
      <w:r w:rsidRPr="005424B3">
        <w:rPr>
          <w:lang w:val="it-IT"/>
        </w:rPr>
        <w:t xml:space="preserve">Sau khi học xong bài này người học có khả năng: </w:t>
      </w:r>
    </w:p>
    <w:p w14:paraId="5BB160EF" w14:textId="77777777" w:rsidR="00036499" w:rsidRPr="005424B3" w:rsidRDefault="00036499" w:rsidP="00036499">
      <w:pPr>
        <w:spacing w:before="20" w:after="20" w:line="223" w:lineRule="auto"/>
        <w:jc w:val="both"/>
        <w:rPr>
          <w:lang w:val="pt-BR"/>
        </w:rPr>
      </w:pPr>
      <w:r w:rsidRPr="005424B3">
        <w:rPr>
          <w:b/>
          <w:lang w:val="pt-BR"/>
        </w:rPr>
        <w:t>1.</w:t>
      </w:r>
      <w:r w:rsidRPr="005424B3">
        <w:rPr>
          <w:b/>
          <w:u w:val="single"/>
          <w:lang w:val="pt-BR"/>
        </w:rPr>
        <w:t>Kiến thức</w:t>
      </w:r>
      <w:r w:rsidRPr="005424B3">
        <w:rPr>
          <w:b/>
          <w:lang w:val="pt-BR"/>
        </w:rPr>
        <w:t>:</w:t>
      </w:r>
      <w:r>
        <w:rPr>
          <w:b/>
          <w:lang w:val="pt-BR"/>
        </w:rPr>
        <w:t xml:space="preserve"> </w:t>
      </w:r>
      <w:r w:rsidRPr="00251F3C">
        <w:rPr>
          <w:lang w:val="pt-BR"/>
        </w:rPr>
        <w:t>Xắp xếp , liệt kê được</w:t>
      </w:r>
      <w:r>
        <w:rPr>
          <w:lang w:val="pt-BR"/>
        </w:rPr>
        <w:t xml:space="preserve"> </w:t>
      </w:r>
      <w:r w:rsidRPr="005424B3">
        <w:rPr>
          <w:lang w:val="pt-BR"/>
        </w:rPr>
        <w:t>kiến thức về axit, bazơ và điều kiện xảy ra phản ứng trao đổi ion trong dung dịch các chất điện li</w:t>
      </w:r>
    </w:p>
    <w:p w14:paraId="3EE0A8DC" w14:textId="77777777" w:rsidR="00036499" w:rsidRPr="005424B3" w:rsidRDefault="00036499" w:rsidP="00036499">
      <w:pPr>
        <w:jc w:val="both"/>
        <w:rPr>
          <w:b/>
          <w:lang w:val="pt-BR"/>
        </w:rPr>
      </w:pPr>
      <w:r w:rsidRPr="005424B3">
        <w:rPr>
          <w:b/>
          <w:lang w:val="pt-BR"/>
        </w:rPr>
        <w:t>2.</w:t>
      </w:r>
      <w:r w:rsidRPr="005424B3">
        <w:rPr>
          <w:b/>
          <w:u w:val="single"/>
          <w:lang w:val="pt-BR"/>
        </w:rPr>
        <w:t>Kĩ năng</w:t>
      </w:r>
      <w:r w:rsidRPr="005424B3">
        <w:rPr>
          <w:b/>
          <w:lang w:val="pt-BR"/>
        </w:rPr>
        <w:t>:</w:t>
      </w:r>
    </w:p>
    <w:p w14:paraId="4BBAD950" w14:textId="77777777" w:rsidR="00036499" w:rsidRPr="005424B3" w:rsidRDefault="00036499" w:rsidP="00036499">
      <w:pPr>
        <w:ind w:firstLine="480"/>
        <w:jc w:val="both"/>
        <w:rPr>
          <w:lang w:val="pt-BR"/>
        </w:rPr>
      </w:pPr>
      <w:r w:rsidRPr="005424B3">
        <w:rPr>
          <w:b/>
          <w:lang w:val="pt-BR"/>
        </w:rPr>
        <w:t xml:space="preserve">- </w:t>
      </w:r>
      <w:r>
        <w:rPr>
          <w:lang w:val="pt-BR"/>
        </w:rPr>
        <w:t>V</w:t>
      </w:r>
      <w:r w:rsidRPr="005424B3">
        <w:rPr>
          <w:lang w:val="pt-BR"/>
        </w:rPr>
        <w:t xml:space="preserve">iết </w:t>
      </w:r>
      <w:r>
        <w:rPr>
          <w:lang w:val="pt-BR"/>
        </w:rPr>
        <w:t xml:space="preserve">thành thạo </w:t>
      </w:r>
      <w:r w:rsidRPr="005424B3">
        <w:rPr>
          <w:lang w:val="pt-BR"/>
        </w:rPr>
        <w:t>phương trình ion thu gọn của các phản ứng</w:t>
      </w:r>
    </w:p>
    <w:p w14:paraId="5A2FA049" w14:textId="77777777" w:rsidR="00036499" w:rsidRPr="005424B3" w:rsidRDefault="00036499" w:rsidP="00036499">
      <w:pPr>
        <w:ind w:firstLine="480"/>
        <w:jc w:val="both"/>
        <w:rPr>
          <w:lang w:val="pt-BR"/>
        </w:rPr>
      </w:pPr>
      <w:r w:rsidRPr="005424B3">
        <w:rPr>
          <w:lang w:val="pt-BR"/>
        </w:rPr>
        <w:t>- Vận dụng điều kiện xảy ra phản ứng trao đổi ion trong dung dịch chất điện li để giải bài toán tính nồng độ ion, khối lượng kết tủa hoặc thể tích khí</w:t>
      </w:r>
    </w:p>
    <w:p w14:paraId="702502A2" w14:textId="77777777" w:rsidR="00036499" w:rsidRPr="005424B3" w:rsidRDefault="00036499" w:rsidP="00036499">
      <w:pPr>
        <w:rPr>
          <w:lang w:val="pt-BR"/>
        </w:rPr>
      </w:pPr>
      <w:r w:rsidRPr="005424B3">
        <w:rPr>
          <w:b/>
          <w:lang w:val="pt-BR"/>
        </w:rPr>
        <w:t>3.</w:t>
      </w:r>
      <w:r w:rsidRPr="005424B3">
        <w:rPr>
          <w:b/>
          <w:u w:val="single"/>
          <w:lang w:val="pt-BR"/>
        </w:rPr>
        <w:t>Thái độ</w:t>
      </w:r>
      <w:r w:rsidRPr="005424B3">
        <w:rPr>
          <w:b/>
          <w:lang w:val="pt-BR"/>
        </w:rPr>
        <w:t xml:space="preserve">: </w:t>
      </w:r>
      <w:r w:rsidRPr="005424B3">
        <w:rPr>
          <w:lang w:val="pt-BR"/>
        </w:rPr>
        <w:t>Phát huy khả năng tư duy, tinh thần</w:t>
      </w:r>
      <w:r>
        <w:rPr>
          <w:lang w:val="pt-BR"/>
        </w:rPr>
        <w:t xml:space="preserve"> </w:t>
      </w:r>
      <w:r w:rsidRPr="005424B3">
        <w:rPr>
          <w:lang w:val="pt-BR"/>
        </w:rPr>
        <w:t>tích cực</w:t>
      </w:r>
      <w:r>
        <w:rPr>
          <w:lang w:val="pt-BR"/>
        </w:rPr>
        <w:t xml:space="preserve"> </w:t>
      </w:r>
      <w:r w:rsidRPr="005424B3">
        <w:rPr>
          <w:lang w:val="pt-BR"/>
        </w:rPr>
        <w:t xml:space="preserve"> học tập</w:t>
      </w:r>
      <w:r>
        <w:rPr>
          <w:lang w:val="pt-BR"/>
        </w:rPr>
        <w:t>.</w:t>
      </w:r>
      <w:r w:rsidRPr="005424B3">
        <w:rPr>
          <w:lang w:val="pt-BR"/>
        </w:rPr>
        <w:t xml:space="preserve"> </w:t>
      </w:r>
    </w:p>
    <w:p w14:paraId="56E2F331" w14:textId="77777777" w:rsidR="00036499" w:rsidRPr="005424B3" w:rsidRDefault="00036499" w:rsidP="00036499">
      <w:pPr>
        <w:rPr>
          <w:b/>
          <w:lang w:val="it-IT"/>
        </w:rPr>
      </w:pPr>
      <w:r w:rsidRPr="005424B3">
        <w:rPr>
          <w:b/>
          <w:lang w:val="it-IT"/>
        </w:rPr>
        <w:t>Đồ dùng và phương tiện dạy học:</w:t>
      </w:r>
    </w:p>
    <w:p w14:paraId="5B987FD5" w14:textId="77777777" w:rsidR="00036499" w:rsidRPr="005424B3" w:rsidRDefault="00036499" w:rsidP="00036499">
      <w:pPr>
        <w:rPr>
          <w:lang w:val="it-IT"/>
        </w:rPr>
      </w:pPr>
      <w:r w:rsidRPr="005424B3">
        <w:rPr>
          <w:lang w:val="it-IT"/>
        </w:rPr>
        <w:t>Máy chiếu, màn ảnh, máy tính, bảng, phấn.</w:t>
      </w:r>
    </w:p>
    <w:p w14:paraId="046CF0D7" w14:textId="77777777" w:rsidR="00036499" w:rsidRPr="005424B3" w:rsidRDefault="00036499" w:rsidP="00036499">
      <w:pPr>
        <w:rPr>
          <w:lang w:val="it-IT"/>
        </w:rPr>
      </w:pPr>
      <w:r w:rsidRPr="005424B3">
        <w:rPr>
          <w:b/>
          <w:lang w:val="it-IT"/>
        </w:rPr>
        <w:t xml:space="preserve">I. Ổn định lớp học:                                                 </w:t>
      </w:r>
      <w:r w:rsidRPr="005424B3">
        <w:rPr>
          <w:lang w:val="it-IT"/>
        </w:rPr>
        <w:t>Thời gian:  05 phút.</w:t>
      </w:r>
    </w:p>
    <w:p w14:paraId="62600F24" w14:textId="77777777" w:rsidR="00036499" w:rsidRPr="005424B3" w:rsidRDefault="00036499" w:rsidP="00036499">
      <w:pPr>
        <w:rPr>
          <w:lang w:val="it-IT"/>
        </w:rPr>
      </w:pPr>
      <w:r w:rsidRPr="005424B3">
        <w:rPr>
          <w:lang w:val="it-IT"/>
        </w:rPr>
        <w:t>Số học sinh vắng:…………Tên:……………………………………………………..................................</w:t>
      </w:r>
    </w:p>
    <w:p w14:paraId="1A31CA45" w14:textId="77777777" w:rsidR="00036499" w:rsidRPr="005424B3" w:rsidRDefault="00036499" w:rsidP="00036499">
      <w:pPr>
        <w:rPr>
          <w:lang w:val="it-IT"/>
        </w:rPr>
      </w:pPr>
      <w:r w:rsidRPr="005424B3">
        <w:rPr>
          <w:lang w:val="it-IT"/>
        </w:rPr>
        <w:t>......................................................................................................................................................................</w:t>
      </w:r>
    </w:p>
    <w:p w14:paraId="03298C04" w14:textId="77777777" w:rsidR="00036499" w:rsidRPr="005424B3" w:rsidRDefault="00036499" w:rsidP="00036499">
      <w:pPr>
        <w:rPr>
          <w:b/>
          <w:lang w:val="sv-SE"/>
        </w:rPr>
      </w:pPr>
      <w:r w:rsidRPr="005424B3">
        <w:rPr>
          <w:b/>
          <w:lang w:val="sv-SE"/>
        </w:rPr>
        <w:t>II. Thực hiện bài học:</w:t>
      </w:r>
    </w:p>
    <w:p w14:paraId="6BED2BD9" w14:textId="77777777" w:rsidR="00036499" w:rsidRPr="005424B3" w:rsidRDefault="00036499" w:rsidP="00036499">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036499" w:rsidRPr="005424B3" w14:paraId="2DD600F1" w14:textId="77777777" w:rsidTr="00036499">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B81F18" w14:textId="77777777" w:rsidR="00036499" w:rsidRPr="005424B3" w:rsidRDefault="00036499" w:rsidP="00036499">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8D9E7B" w14:textId="77777777" w:rsidR="00036499" w:rsidRPr="005424B3" w:rsidRDefault="00036499" w:rsidP="00036499">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5A875" w14:textId="77777777" w:rsidR="00036499" w:rsidRPr="005424B3" w:rsidRDefault="00036499" w:rsidP="00036499">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1C46D4" w14:textId="77777777" w:rsidR="00036499" w:rsidRPr="005424B3" w:rsidRDefault="00036499" w:rsidP="00036499">
            <w:pPr>
              <w:jc w:val="center"/>
              <w:rPr>
                <w:lang w:val="de-DE"/>
              </w:rPr>
            </w:pPr>
            <w:r w:rsidRPr="005424B3">
              <w:rPr>
                <w:lang w:val="de-DE"/>
              </w:rPr>
              <w:t>Thời gian</w:t>
            </w:r>
          </w:p>
        </w:tc>
      </w:tr>
      <w:tr w:rsidR="00036499" w:rsidRPr="005424B3" w14:paraId="500FE113" w14:textId="77777777" w:rsidTr="00036499">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EEF3CC" w14:textId="77777777" w:rsidR="00036499" w:rsidRPr="005424B3" w:rsidRDefault="00036499" w:rsidP="00036499">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0B8F35" w14:textId="77777777" w:rsidR="00036499" w:rsidRPr="005424B3" w:rsidRDefault="00036499" w:rsidP="00036499">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4581C3A3" w14:textId="77777777" w:rsidR="00036499" w:rsidRPr="005424B3" w:rsidRDefault="00036499" w:rsidP="00036499">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1E3B26D3" w14:textId="77777777" w:rsidR="00036499" w:rsidRPr="005424B3" w:rsidRDefault="00036499" w:rsidP="00036499">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4D21A0" w14:textId="77777777" w:rsidR="00036499" w:rsidRPr="005424B3" w:rsidRDefault="00036499" w:rsidP="00036499">
            <w:pPr>
              <w:jc w:val="center"/>
              <w:rPr>
                <w:lang w:val="de-DE"/>
              </w:rPr>
            </w:pPr>
          </w:p>
        </w:tc>
      </w:tr>
      <w:tr w:rsidR="00036499" w:rsidRPr="005424B3" w14:paraId="5666CF28" w14:textId="77777777" w:rsidTr="00036499">
        <w:tc>
          <w:tcPr>
            <w:tcW w:w="540" w:type="dxa"/>
            <w:tcBorders>
              <w:top w:val="single" w:sz="4" w:space="0" w:color="auto"/>
              <w:left w:val="single" w:sz="4" w:space="0" w:color="auto"/>
              <w:bottom w:val="single" w:sz="4" w:space="0" w:color="auto"/>
              <w:right w:val="single" w:sz="4" w:space="0" w:color="auto"/>
            </w:tcBorders>
            <w:shd w:val="clear" w:color="auto" w:fill="auto"/>
          </w:tcPr>
          <w:p w14:paraId="0C3A699A" w14:textId="77777777" w:rsidR="00036499" w:rsidRPr="005424B3" w:rsidRDefault="00036499" w:rsidP="00036499">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7F1E84D" w14:textId="77777777" w:rsidR="00036499" w:rsidRPr="005424B3" w:rsidRDefault="00036499" w:rsidP="00036499">
            <w:pPr>
              <w:rPr>
                <w:lang w:val="de-DE"/>
              </w:rPr>
            </w:pPr>
            <w:r w:rsidRPr="005424B3">
              <w:rPr>
                <w:b/>
                <w:bCs/>
                <w:u w:val="single"/>
                <w:lang w:val="de-DE"/>
              </w:rPr>
              <w:t>Dẫn nhập</w:t>
            </w:r>
          </w:p>
          <w:p w14:paraId="5669A405" w14:textId="77777777" w:rsidR="00036499" w:rsidRPr="005424B3" w:rsidRDefault="00036499" w:rsidP="00036499">
            <w:pPr>
              <w:jc w:val="both"/>
              <w:rPr>
                <w:lang w:val="de-DE"/>
              </w:rPr>
            </w:pPr>
            <w:r w:rsidRPr="005424B3">
              <w:rPr>
                <w:lang w:val="pt-BR"/>
              </w:rPr>
              <w:t>dụng điều kiện xảy ra phản ứng trao đổi ion trong dung dịch chất điện li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DC629B0" w14:textId="77777777" w:rsidR="00036499" w:rsidRPr="005424B3" w:rsidRDefault="00036499" w:rsidP="00036499">
            <w:pPr>
              <w:rPr>
                <w:lang w:val="de-DE"/>
              </w:rPr>
            </w:pPr>
          </w:p>
          <w:p w14:paraId="2639FE8F" w14:textId="77777777" w:rsidR="00036499" w:rsidRPr="005424B3" w:rsidRDefault="00036499" w:rsidP="00036499">
            <w:pPr>
              <w:rPr>
                <w:lang w:val="de-DE"/>
              </w:rPr>
            </w:pPr>
            <w:r w:rsidRPr="005424B3">
              <w:rPr>
                <w:lang w:val="de-DE"/>
              </w:rPr>
              <w:t>- GV trình bày bằng lời.</w:t>
            </w:r>
          </w:p>
          <w:p w14:paraId="19E78194" w14:textId="77777777" w:rsidR="00036499" w:rsidRPr="005424B3" w:rsidRDefault="00036499" w:rsidP="00036499">
            <w:r w:rsidRPr="005424B3">
              <w:t xml:space="preserve">- GV </w:t>
            </w:r>
            <w:r w:rsidRPr="005424B3">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162C522" w14:textId="77777777" w:rsidR="00036499" w:rsidRPr="005424B3" w:rsidRDefault="00036499" w:rsidP="00036499">
            <w:pPr>
              <w:rPr>
                <w:lang w:val="de-DE"/>
              </w:rPr>
            </w:pPr>
          </w:p>
          <w:p w14:paraId="2531964D" w14:textId="77777777" w:rsidR="00036499" w:rsidRPr="005424B3" w:rsidRDefault="00036499" w:rsidP="00036499">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7A5FBF7E" w14:textId="77777777" w:rsidR="00036499" w:rsidRPr="005424B3" w:rsidRDefault="00036499" w:rsidP="00036499">
            <w:pPr>
              <w:rPr>
                <w:lang w:val="de-DE"/>
              </w:rPr>
            </w:pPr>
          </w:p>
          <w:p w14:paraId="46423577" w14:textId="77777777" w:rsidR="00036499" w:rsidRPr="005424B3" w:rsidRDefault="00036499" w:rsidP="00036499">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509F742" w14:textId="77777777" w:rsidR="00036499" w:rsidRPr="005424B3" w:rsidRDefault="00036499" w:rsidP="00036499">
            <w:pPr>
              <w:rPr>
                <w:lang w:val="de-DE"/>
              </w:rPr>
            </w:pPr>
          </w:p>
          <w:p w14:paraId="1A5FA7CC" w14:textId="77777777" w:rsidR="00036499" w:rsidRPr="005424B3" w:rsidRDefault="00036499" w:rsidP="00036499">
            <w:pPr>
              <w:jc w:val="center"/>
              <w:rPr>
                <w:lang w:val="pt-BR"/>
              </w:rPr>
            </w:pPr>
            <w:r>
              <w:rPr>
                <w:lang w:val="pt-BR"/>
              </w:rPr>
              <w:t>5</w:t>
            </w:r>
          </w:p>
          <w:p w14:paraId="62B50AA9" w14:textId="77777777" w:rsidR="00036499" w:rsidRPr="005424B3" w:rsidRDefault="00036499" w:rsidP="00036499">
            <w:pPr>
              <w:jc w:val="center"/>
              <w:rPr>
                <w:lang w:val="de-DE"/>
              </w:rPr>
            </w:pPr>
            <w:r w:rsidRPr="005424B3">
              <w:rPr>
                <w:lang w:val="pt-BR"/>
              </w:rPr>
              <w:t>phút</w:t>
            </w:r>
            <w:r w:rsidRPr="005424B3">
              <w:rPr>
                <w:lang w:val="de-DE"/>
              </w:rPr>
              <w:t xml:space="preserve"> </w:t>
            </w:r>
          </w:p>
        </w:tc>
      </w:tr>
      <w:tr w:rsidR="00036499" w:rsidRPr="005424B3" w14:paraId="4FC9E213" w14:textId="77777777" w:rsidTr="00036499">
        <w:trPr>
          <w:trHeight w:val="1323"/>
        </w:trPr>
        <w:tc>
          <w:tcPr>
            <w:tcW w:w="540" w:type="dxa"/>
            <w:tcBorders>
              <w:top w:val="single" w:sz="4" w:space="0" w:color="auto"/>
              <w:left w:val="single" w:sz="4" w:space="0" w:color="auto"/>
              <w:right w:val="single" w:sz="4" w:space="0" w:color="auto"/>
            </w:tcBorders>
            <w:shd w:val="clear" w:color="auto" w:fill="auto"/>
          </w:tcPr>
          <w:p w14:paraId="41262299" w14:textId="77777777" w:rsidR="00036499" w:rsidRPr="005424B3" w:rsidRDefault="00036499" w:rsidP="00036499">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F0A2517" w14:textId="77777777" w:rsidR="00036499" w:rsidRPr="005424B3" w:rsidRDefault="00036499" w:rsidP="00036499">
            <w:pPr>
              <w:rPr>
                <w:b/>
                <w:bCs/>
                <w:u w:val="single"/>
                <w:lang w:val="nb-NO"/>
              </w:rPr>
            </w:pPr>
            <w:r w:rsidRPr="005424B3">
              <w:rPr>
                <w:b/>
                <w:bCs/>
                <w:u w:val="single"/>
                <w:lang w:val="nb-NO"/>
              </w:rPr>
              <w:t>Giảng bài mới</w:t>
            </w:r>
          </w:p>
          <w:p w14:paraId="733DD791" w14:textId="77777777" w:rsidR="00036499" w:rsidRPr="005424B3" w:rsidRDefault="00036499" w:rsidP="00036499">
            <w:pPr>
              <w:tabs>
                <w:tab w:val="left" w:pos="9360"/>
              </w:tabs>
              <w:jc w:val="both"/>
              <w:rPr>
                <w:b/>
                <w:bCs/>
                <w:u w:val="single"/>
              </w:rPr>
            </w:pPr>
            <w:r w:rsidRPr="005424B3">
              <w:rPr>
                <w:b/>
                <w:bCs/>
              </w:rPr>
              <w:t xml:space="preserve">1. </w:t>
            </w:r>
            <w:r w:rsidRPr="005424B3">
              <w:rPr>
                <w:b/>
                <w:bCs/>
                <w:u w:val="single"/>
              </w:rPr>
              <w:t>Các kiến thức cần nhớ</w:t>
            </w:r>
            <w:r w:rsidRPr="005424B3">
              <w:rPr>
                <w:b/>
                <w:bCs/>
              </w:rPr>
              <w:t>:</w:t>
            </w:r>
          </w:p>
          <w:p w14:paraId="2683CB64" w14:textId="77777777" w:rsidR="00036499" w:rsidRPr="005424B3" w:rsidRDefault="00036499" w:rsidP="00036499">
            <w:pPr>
              <w:tabs>
                <w:tab w:val="left" w:pos="9360"/>
              </w:tabs>
              <w:jc w:val="both"/>
            </w:pPr>
            <w:r w:rsidRPr="005424B3">
              <w:t>- Khái niệm axít, bazơ, muối, pH, hiđroxít lưỡng tính.</w:t>
            </w:r>
          </w:p>
          <w:p w14:paraId="291E7C98" w14:textId="77777777" w:rsidR="00036499" w:rsidRPr="005424B3" w:rsidRDefault="00036499" w:rsidP="00036499">
            <w:pPr>
              <w:tabs>
                <w:tab w:val="left" w:pos="9360"/>
              </w:tabs>
              <w:jc w:val="both"/>
            </w:pPr>
            <w:r w:rsidRPr="005424B3">
              <w:t>- Điều kiện xảy ra phản ứng trao đổi trong dung dịch chất điện li.</w:t>
            </w:r>
          </w:p>
          <w:p w14:paraId="119E8EB7" w14:textId="77777777" w:rsidR="00036499" w:rsidRPr="005424B3" w:rsidRDefault="00036499" w:rsidP="00036499">
            <w:pPr>
              <w:tabs>
                <w:tab w:val="left" w:pos="9360"/>
              </w:tabs>
              <w:jc w:val="both"/>
            </w:pPr>
            <w:r w:rsidRPr="005424B3">
              <w:t xml:space="preserve">- Ý nghĩa của phương trình ion thu gọn. </w:t>
            </w:r>
          </w:p>
          <w:p w14:paraId="0AD5BE80" w14:textId="77777777" w:rsidR="00036499" w:rsidRPr="005424B3" w:rsidRDefault="00036499" w:rsidP="00036499">
            <w:pPr>
              <w:tabs>
                <w:tab w:val="left" w:pos="1980"/>
                <w:tab w:val="left" w:pos="2880"/>
              </w:tabs>
              <w:jc w:val="both"/>
              <w:rPr>
                <w:b/>
              </w:rPr>
            </w:pPr>
            <w:r w:rsidRPr="005424B3">
              <w:t xml:space="preserve">2. </w:t>
            </w:r>
            <w:r w:rsidRPr="005424B3">
              <w:rPr>
                <w:b/>
                <w:u w:val="single"/>
              </w:rPr>
              <w:t>Bài tập</w:t>
            </w:r>
            <w:r w:rsidRPr="005424B3">
              <w:rPr>
                <w:b/>
              </w:rPr>
              <w:t>:</w:t>
            </w:r>
          </w:p>
          <w:p w14:paraId="44F9FAEF" w14:textId="77777777" w:rsidR="00036499" w:rsidRPr="005424B3" w:rsidRDefault="00036499" w:rsidP="00036499">
            <w:pPr>
              <w:tabs>
                <w:tab w:val="left" w:pos="9360"/>
              </w:tabs>
              <w:jc w:val="both"/>
            </w:pPr>
            <w:r w:rsidRPr="005424B3">
              <w:rPr>
                <w:b/>
                <w:u w:val="single"/>
              </w:rPr>
              <w:t>Bài tập</w:t>
            </w:r>
            <w:r w:rsidRPr="005424B3">
              <w:rPr>
                <w:b/>
              </w:rPr>
              <w:t>:</w:t>
            </w:r>
            <w:r w:rsidRPr="005424B3">
              <w:t xml:space="preserve"> Viết phương trình điện li:</w:t>
            </w:r>
          </w:p>
          <w:p w14:paraId="451C72C6" w14:textId="77777777" w:rsidR="00036499" w:rsidRPr="005424B3" w:rsidRDefault="00036499" w:rsidP="00036499">
            <w:pPr>
              <w:tabs>
                <w:tab w:val="left" w:pos="9360"/>
              </w:tabs>
              <w:jc w:val="both"/>
              <w:rPr>
                <w:vertAlign w:val="superscript"/>
                <w:lang w:val="pl-PL"/>
              </w:rPr>
            </w:pPr>
            <w:r w:rsidRPr="005424B3">
              <w:rPr>
                <w:lang w:val="pl-PL"/>
              </w:rPr>
              <w:t>a. K</w:t>
            </w:r>
            <w:r w:rsidRPr="005424B3">
              <w:rPr>
                <w:vertAlign w:val="subscript"/>
                <w:lang w:val="pl-PL"/>
              </w:rPr>
              <w:t>2</w:t>
            </w:r>
            <w:r w:rsidRPr="005424B3">
              <w:rPr>
                <w:lang w:val="pl-PL"/>
              </w:rPr>
              <w:t xml:space="preserve">S </w:t>
            </w:r>
            <w:r w:rsidRPr="005424B3">
              <w:sym w:font="Wingdings" w:char="F0E0"/>
            </w:r>
            <w:r w:rsidRPr="005424B3">
              <w:rPr>
                <w:lang w:val="pl-PL"/>
              </w:rPr>
              <w:t xml:space="preserve"> 2K</w:t>
            </w:r>
            <w:r w:rsidRPr="005424B3">
              <w:rPr>
                <w:vertAlign w:val="superscript"/>
                <w:lang w:val="pl-PL"/>
              </w:rPr>
              <w:t>+</w:t>
            </w:r>
            <w:r w:rsidRPr="005424B3">
              <w:rPr>
                <w:lang w:val="pl-PL"/>
              </w:rPr>
              <w:t xml:space="preserve"> + S</w:t>
            </w:r>
            <w:r w:rsidRPr="005424B3">
              <w:rPr>
                <w:vertAlign w:val="superscript"/>
                <w:lang w:val="pl-PL"/>
              </w:rPr>
              <w:t>2-</w:t>
            </w:r>
          </w:p>
          <w:p w14:paraId="6F6BE880" w14:textId="77777777" w:rsidR="00036499" w:rsidRPr="005424B3" w:rsidRDefault="00036499" w:rsidP="00036499">
            <w:pPr>
              <w:tabs>
                <w:tab w:val="left" w:pos="9360"/>
              </w:tabs>
              <w:jc w:val="both"/>
              <w:rPr>
                <w:lang w:val="pl-PL"/>
              </w:rPr>
            </w:pPr>
            <w:r w:rsidRPr="005424B3">
              <w:rPr>
                <w:lang w:val="pl-PL"/>
              </w:rPr>
              <w:t>b. Na</w:t>
            </w:r>
            <w:r w:rsidRPr="005424B3">
              <w:rPr>
                <w:vertAlign w:val="subscript"/>
                <w:lang w:val="pl-PL"/>
              </w:rPr>
              <w:t>2</w:t>
            </w:r>
            <w:r w:rsidRPr="005424B3">
              <w:rPr>
                <w:lang w:val="pl-PL"/>
              </w:rPr>
              <w:t>HPO</w:t>
            </w:r>
            <w:r w:rsidRPr="005424B3">
              <w:rPr>
                <w:vertAlign w:val="subscript"/>
                <w:lang w:val="pl-PL"/>
              </w:rPr>
              <w:t xml:space="preserve">4 </w:t>
            </w:r>
            <w:r w:rsidRPr="005424B3">
              <w:sym w:font="Wingdings" w:char="F0E0"/>
            </w:r>
            <w:r w:rsidRPr="005424B3">
              <w:rPr>
                <w:lang w:val="pl-PL"/>
              </w:rPr>
              <w:t xml:space="preserve"> 2Na</w:t>
            </w:r>
            <w:r w:rsidRPr="005424B3">
              <w:rPr>
                <w:vertAlign w:val="superscript"/>
                <w:lang w:val="pl-PL"/>
              </w:rPr>
              <w:t>+</w:t>
            </w:r>
            <w:r w:rsidRPr="005424B3">
              <w:rPr>
                <w:lang w:val="pl-PL"/>
              </w:rPr>
              <w:t xml:space="preserve"> + HPO</w:t>
            </w:r>
            <w:r w:rsidRPr="005424B3">
              <w:rPr>
                <w:vertAlign w:val="subscript"/>
                <w:lang w:val="pl-PL"/>
              </w:rPr>
              <w:t>4</w:t>
            </w:r>
            <w:r w:rsidRPr="005424B3">
              <w:rPr>
                <w:vertAlign w:val="superscript"/>
                <w:lang w:val="pl-PL"/>
              </w:rPr>
              <w:t>2-</w:t>
            </w:r>
          </w:p>
          <w:p w14:paraId="19C356C9" w14:textId="77777777" w:rsidR="00036499" w:rsidRPr="005424B3" w:rsidRDefault="00036499" w:rsidP="00036499">
            <w:pPr>
              <w:tabs>
                <w:tab w:val="left" w:pos="9360"/>
              </w:tabs>
              <w:jc w:val="both"/>
              <w:rPr>
                <w:lang w:val="pl-PL"/>
              </w:rPr>
            </w:pPr>
            <w:r w:rsidRPr="005424B3">
              <w:rPr>
                <w:lang w:val="pl-PL"/>
              </w:rPr>
              <w:t xml:space="preserve">   HPO</w:t>
            </w:r>
            <w:r w:rsidRPr="005424B3">
              <w:rPr>
                <w:vertAlign w:val="subscript"/>
                <w:lang w:val="pl-PL"/>
              </w:rPr>
              <w:t>4</w:t>
            </w:r>
            <w:r w:rsidRPr="005424B3">
              <w:rPr>
                <w:vertAlign w:val="superscript"/>
                <w:lang w:val="pl-PL"/>
              </w:rPr>
              <w:t>2-</w:t>
            </w:r>
            <w:r w:rsidRPr="005424B3">
              <w:rPr>
                <w:lang w:val="pl-PL"/>
              </w:rPr>
              <w:t xml:space="preserve"> </w:t>
            </w:r>
            <w:r w:rsidRPr="005424B3">
              <w:sym w:font="Wingdings 3" w:char="F044"/>
            </w:r>
            <w:r w:rsidRPr="005424B3">
              <w:rPr>
                <w:lang w:val="pl-PL"/>
              </w:rPr>
              <w:t xml:space="preserve">  H</w:t>
            </w:r>
            <w:r w:rsidRPr="005424B3">
              <w:rPr>
                <w:vertAlign w:val="superscript"/>
                <w:lang w:val="pl-PL"/>
              </w:rPr>
              <w:t>+</w:t>
            </w:r>
            <w:r w:rsidRPr="005424B3">
              <w:rPr>
                <w:lang w:val="pl-PL"/>
              </w:rPr>
              <w:t xml:space="preserve"> + PO</w:t>
            </w:r>
            <w:r w:rsidRPr="005424B3">
              <w:rPr>
                <w:vertAlign w:val="subscript"/>
                <w:lang w:val="pl-PL"/>
              </w:rPr>
              <w:t>4</w:t>
            </w:r>
            <w:r w:rsidRPr="005424B3">
              <w:rPr>
                <w:vertAlign w:val="superscript"/>
                <w:lang w:val="pl-PL"/>
              </w:rPr>
              <w:t>3-</w:t>
            </w:r>
            <w:r w:rsidRPr="005424B3">
              <w:rPr>
                <w:lang w:val="pl-PL"/>
              </w:rPr>
              <w:t xml:space="preserve"> </w:t>
            </w:r>
          </w:p>
          <w:p w14:paraId="75E5203A" w14:textId="77777777" w:rsidR="00036499" w:rsidRPr="005424B3" w:rsidRDefault="00036499" w:rsidP="00036499">
            <w:pPr>
              <w:tabs>
                <w:tab w:val="left" w:pos="9360"/>
              </w:tabs>
              <w:jc w:val="both"/>
              <w:rPr>
                <w:vertAlign w:val="superscript"/>
                <w:lang w:val="pl-PL"/>
              </w:rPr>
            </w:pPr>
            <w:r w:rsidRPr="005424B3">
              <w:rPr>
                <w:lang w:val="pl-PL"/>
              </w:rPr>
              <w:t>c. NaH</w:t>
            </w:r>
            <w:r w:rsidRPr="005424B3">
              <w:rPr>
                <w:vertAlign w:val="subscript"/>
                <w:lang w:val="pl-PL"/>
              </w:rPr>
              <w:t>2</w:t>
            </w:r>
            <w:r w:rsidRPr="005424B3">
              <w:rPr>
                <w:lang w:val="pl-PL"/>
              </w:rPr>
              <w:t>PO</w:t>
            </w:r>
            <w:r w:rsidRPr="005424B3">
              <w:rPr>
                <w:vertAlign w:val="subscript"/>
                <w:lang w:val="pl-PL"/>
              </w:rPr>
              <w:t>4</w:t>
            </w:r>
            <w:r w:rsidRPr="005424B3">
              <w:rPr>
                <w:lang w:val="pl-PL"/>
              </w:rPr>
              <w:t xml:space="preserve"> </w:t>
            </w:r>
            <w:r w:rsidRPr="005424B3">
              <w:sym w:font="Wingdings" w:char="F0E0"/>
            </w:r>
            <w:r w:rsidRPr="005424B3">
              <w:rPr>
                <w:lang w:val="pl-PL"/>
              </w:rPr>
              <w:t xml:space="preserve"> Na</w:t>
            </w:r>
            <w:r w:rsidRPr="005424B3">
              <w:rPr>
                <w:vertAlign w:val="superscript"/>
                <w:lang w:val="pl-PL"/>
              </w:rPr>
              <w:t>+</w:t>
            </w:r>
            <w:r w:rsidRPr="005424B3">
              <w:rPr>
                <w:lang w:val="pl-PL"/>
              </w:rPr>
              <w:t xml:space="preserve"> + H</w:t>
            </w:r>
            <w:r w:rsidRPr="005424B3">
              <w:rPr>
                <w:vertAlign w:val="subscript"/>
                <w:lang w:val="pl-PL"/>
              </w:rPr>
              <w:t>2</w:t>
            </w:r>
            <w:r w:rsidRPr="005424B3">
              <w:rPr>
                <w:lang w:val="pl-PL"/>
              </w:rPr>
              <w:t>PO</w:t>
            </w:r>
            <w:r w:rsidRPr="005424B3">
              <w:rPr>
                <w:vertAlign w:val="subscript"/>
                <w:lang w:val="pl-PL"/>
              </w:rPr>
              <w:t>4</w:t>
            </w:r>
            <w:r w:rsidRPr="005424B3">
              <w:rPr>
                <w:vertAlign w:val="superscript"/>
                <w:lang w:val="pl-PL"/>
              </w:rPr>
              <w:t>-</w:t>
            </w:r>
          </w:p>
          <w:p w14:paraId="72124EA6" w14:textId="77777777" w:rsidR="00036499" w:rsidRPr="005424B3" w:rsidRDefault="00036499" w:rsidP="00036499">
            <w:pPr>
              <w:tabs>
                <w:tab w:val="left" w:pos="9360"/>
              </w:tabs>
              <w:jc w:val="both"/>
              <w:rPr>
                <w:lang w:val="pt-BR"/>
              </w:rPr>
            </w:pPr>
            <w:r w:rsidRPr="005424B3">
              <w:rPr>
                <w:vertAlign w:val="subscript"/>
                <w:lang w:val="pl-PL"/>
              </w:rPr>
              <w:t xml:space="preserve">     </w:t>
            </w:r>
            <w:r w:rsidRPr="005424B3">
              <w:rPr>
                <w:lang w:val="pt-BR"/>
              </w:rPr>
              <w:t>H</w:t>
            </w:r>
            <w:r w:rsidRPr="005424B3">
              <w:rPr>
                <w:vertAlign w:val="subscript"/>
                <w:lang w:val="pt-BR"/>
              </w:rPr>
              <w:t>2</w:t>
            </w:r>
            <w:r w:rsidRPr="005424B3">
              <w:rPr>
                <w:lang w:val="pt-BR"/>
              </w:rPr>
              <w:t>PO</w:t>
            </w:r>
            <w:r w:rsidRPr="005424B3">
              <w:rPr>
                <w:vertAlign w:val="subscript"/>
                <w:lang w:val="pt-BR"/>
              </w:rPr>
              <w:t>4</w:t>
            </w:r>
            <w:r w:rsidRPr="005424B3">
              <w:rPr>
                <w:vertAlign w:val="superscript"/>
                <w:lang w:val="pt-BR"/>
              </w:rPr>
              <w:t>-</w:t>
            </w:r>
            <w:r w:rsidRPr="005424B3">
              <w:rPr>
                <w:lang w:val="pt-BR"/>
              </w:rPr>
              <w:t xml:space="preserve"> </w:t>
            </w:r>
            <w:r w:rsidRPr="005424B3">
              <w:sym w:font="Wingdings 3" w:char="F044"/>
            </w:r>
            <w:r w:rsidRPr="005424B3">
              <w:rPr>
                <w:lang w:val="pt-BR"/>
              </w:rPr>
              <w:t xml:space="preserve"> H</w:t>
            </w:r>
            <w:r w:rsidRPr="005424B3">
              <w:rPr>
                <w:vertAlign w:val="superscript"/>
                <w:lang w:val="pt-BR"/>
              </w:rPr>
              <w:t>+</w:t>
            </w:r>
            <w:r w:rsidRPr="005424B3">
              <w:rPr>
                <w:lang w:val="pt-BR"/>
              </w:rPr>
              <w:t xml:space="preserve"> + HPO</w:t>
            </w:r>
            <w:r w:rsidRPr="005424B3">
              <w:rPr>
                <w:vertAlign w:val="subscript"/>
                <w:lang w:val="pt-BR"/>
              </w:rPr>
              <w:t>4</w:t>
            </w:r>
            <w:r w:rsidRPr="005424B3">
              <w:rPr>
                <w:vertAlign w:val="superscript"/>
                <w:lang w:val="pt-BR"/>
              </w:rPr>
              <w:t>2-</w:t>
            </w:r>
            <w:r w:rsidRPr="005424B3">
              <w:rPr>
                <w:lang w:val="pt-BR"/>
              </w:rPr>
              <w:t xml:space="preserve"> </w:t>
            </w:r>
          </w:p>
          <w:p w14:paraId="436020A1" w14:textId="77777777" w:rsidR="00036499" w:rsidRPr="005424B3" w:rsidRDefault="00036499" w:rsidP="00036499">
            <w:pPr>
              <w:tabs>
                <w:tab w:val="left" w:pos="9360"/>
              </w:tabs>
              <w:jc w:val="both"/>
              <w:rPr>
                <w:lang w:val="pt-BR"/>
              </w:rPr>
            </w:pPr>
            <w:r w:rsidRPr="005424B3">
              <w:rPr>
                <w:lang w:val="pt-BR"/>
              </w:rPr>
              <w:t xml:space="preserve">    HPO</w:t>
            </w:r>
            <w:r w:rsidRPr="005424B3">
              <w:rPr>
                <w:vertAlign w:val="subscript"/>
                <w:lang w:val="pt-BR"/>
              </w:rPr>
              <w:t>4</w:t>
            </w:r>
            <w:r w:rsidRPr="005424B3">
              <w:rPr>
                <w:vertAlign w:val="superscript"/>
                <w:lang w:val="pt-BR"/>
              </w:rPr>
              <w:t>2-</w:t>
            </w:r>
            <w:r w:rsidRPr="005424B3">
              <w:rPr>
                <w:lang w:val="pt-BR"/>
              </w:rPr>
              <w:t xml:space="preserve"> </w:t>
            </w:r>
            <w:r w:rsidRPr="005424B3">
              <w:sym w:font="Wingdings 3" w:char="F044"/>
            </w:r>
            <w:r w:rsidRPr="005424B3">
              <w:rPr>
                <w:lang w:val="pt-BR"/>
              </w:rPr>
              <w:t xml:space="preserve"> H</w:t>
            </w:r>
            <w:r w:rsidRPr="005424B3">
              <w:rPr>
                <w:vertAlign w:val="superscript"/>
                <w:lang w:val="pt-BR"/>
              </w:rPr>
              <w:t>+</w:t>
            </w:r>
            <w:r w:rsidRPr="005424B3">
              <w:rPr>
                <w:lang w:val="pt-BR"/>
              </w:rPr>
              <w:t xml:space="preserve"> +  PO</w:t>
            </w:r>
            <w:r w:rsidRPr="005424B3">
              <w:rPr>
                <w:vertAlign w:val="subscript"/>
                <w:lang w:val="pt-BR"/>
              </w:rPr>
              <w:t>4</w:t>
            </w:r>
            <w:r w:rsidRPr="005424B3">
              <w:rPr>
                <w:vertAlign w:val="superscript"/>
                <w:lang w:val="pt-BR"/>
              </w:rPr>
              <w:t>3-</w:t>
            </w:r>
            <w:r w:rsidRPr="005424B3">
              <w:rPr>
                <w:lang w:val="pt-BR"/>
              </w:rPr>
              <w:t xml:space="preserve"> </w:t>
            </w:r>
          </w:p>
          <w:p w14:paraId="59D090BC" w14:textId="77777777" w:rsidR="00036499" w:rsidRPr="005424B3" w:rsidRDefault="00036499" w:rsidP="00036499">
            <w:pPr>
              <w:tabs>
                <w:tab w:val="left" w:pos="9360"/>
              </w:tabs>
              <w:jc w:val="both"/>
              <w:rPr>
                <w:vertAlign w:val="superscript"/>
                <w:lang w:val="pt-BR"/>
              </w:rPr>
            </w:pPr>
            <w:r w:rsidRPr="005424B3">
              <w:rPr>
                <w:lang w:val="pt-BR"/>
              </w:rPr>
              <w:t>d. Pb(OH)</w:t>
            </w:r>
            <w:r w:rsidRPr="005424B3">
              <w:rPr>
                <w:vertAlign w:val="subscript"/>
                <w:lang w:val="pt-BR"/>
              </w:rPr>
              <w:t>2</w:t>
            </w:r>
            <w:r w:rsidRPr="005424B3">
              <w:rPr>
                <w:lang w:val="pt-BR"/>
              </w:rPr>
              <w:t xml:space="preserve"> </w:t>
            </w:r>
            <w:r w:rsidRPr="005424B3">
              <w:sym w:font="Wingdings 3" w:char="F044"/>
            </w:r>
            <w:r w:rsidRPr="005424B3">
              <w:rPr>
                <w:lang w:val="pt-BR"/>
              </w:rPr>
              <w:t xml:space="preserve"> Pb</w:t>
            </w:r>
            <w:r w:rsidRPr="005424B3">
              <w:rPr>
                <w:vertAlign w:val="superscript"/>
                <w:lang w:val="pt-BR"/>
              </w:rPr>
              <w:t>2+</w:t>
            </w:r>
            <w:r w:rsidRPr="005424B3">
              <w:rPr>
                <w:lang w:val="pt-BR"/>
              </w:rPr>
              <w:t xml:space="preserve"> + 2OH</w:t>
            </w:r>
            <w:r w:rsidRPr="005424B3">
              <w:rPr>
                <w:vertAlign w:val="superscript"/>
                <w:lang w:val="pt-BR"/>
              </w:rPr>
              <w:t>-</w:t>
            </w:r>
          </w:p>
          <w:p w14:paraId="314D6ABE" w14:textId="77777777" w:rsidR="00036499" w:rsidRPr="005424B3" w:rsidRDefault="00036499" w:rsidP="00036499">
            <w:pPr>
              <w:tabs>
                <w:tab w:val="left" w:pos="9360"/>
              </w:tabs>
              <w:jc w:val="both"/>
              <w:rPr>
                <w:vertAlign w:val="superscript"/>
                <w:lang w:val="pt-BR"/>
              </w:rPr>
            </w:pPr>
            <w:r w:rsidRPr="005424B3">
              <w:rPr>
                <w:lang w:val="pt-BR"/>
              </w:rPr>
              <w:t xml:space="preserve">    Pb(OH)</w:t>
            </w:r>
            <w:r w:rsidRPr="005424B3">
              <w:rPr>
                <w:vertAlign w:val="subscript"/>
                <w:lang w:val="pt-BR"/>
              </w:rPr>
              <w:t>2</w:t>
            </w:r>
            <w:r w:rsidRPr="005424B3">
              <w:rPr>
                <w:lang w:val="pt-BR"/>
              </w:rPr>
              <w:t xml:space="preserve"> </w:t>
            </w:r>
            <w:r w:rsidRPr="005424B3">
              <w:sym w:font="Wingdings 3" w:char="F044"/>
            </w:r>
            <w:r w:rsidRPr="005424B3">
              <w:rPr>
                <w:lang w:val="pt-BR"/>
              </w:rPr>
              <w:t xml:space="preserve"> PbO</w:t>
            </w:r>
            <w:r w:rsidRPr="005424B3">
              <w:rPr>
                <w:vertAlign w:val="subscript"/>
                <w:lang w:val="pt-BR"/>
              </w:rPr>
              <w:t>2</w:t>
            </w:r>
            <w:r w:rsidRPr="005424B3">
              <w:rPr>
                <w:vertAlign w:val="superscript"/>
                <w:lang w:val="pt-BR"/>
              </w:rPr>
              <w:t>2-</w:t>
            </w:r>
            <w:r w:rsidRPr="005424B3">
              <w:rPr>
                <w:vertAlign w:val="subscript"/>
                <w:lang w:val="pt-BR"/>
              </w:rPr>
              <w:t xml:space="preserve"> </w:t>
            </w:r>
            <w:r w:rsidRPr="005424B3">
              <w:rPr>
                <w:lang w:val="pt-BR"/>
              </w:rPr>
              <w:t>+ 2H</w:t>
            </w:r>
            <w:r w:rsidRPr="005424B3">
              <w:rPr>
                <w:vertAlign w:val="superscript"/>
                <w:lang w:val="pt-BR"/>
              </w:rPr>
              <w:t>+</w:t>
            </w:r>
          </w:p>
          <w:p w14:paraId="0204CAD4" w14:textId="77777777" w:rsidR="00036499" w:rsidRPr="005424B3" w:rsidRDefault="00036499" w:rsidP="00036499">
            <w:pPr>
              <w:tabs>
                <w:tab w:val="left" w:pos="9360"/>
              </w:tabs>
              <w:jc w:val="both"/>
              <w:rPr>
                <w:lang w:val="pt-BR"/>
              </w:rPr>
            </w:pPr>
            <w:r w:rsidRPr="005424B3">
              <w:rPr>
                <w:lang w:val="pt-BR"/>
              </w:rPr>
              <w:t xml:space="preserve">e. HBrO </w:t>
            </w:r>
            <w:r w:rsidRPr="005424B3">
              <w:sym w:font="Wingdings 3" w:char="F044"/>
            </w:r>
            <w:r w:rsidRPr="005424B3">
              <w:rPr>
                <w:lang w:val="pt-BR"/>
              </w:rPr>
              <w:t xml:space="preserve"> H</w:t>
            </w:r>
            <w:r w:rsidRPr="005424B3">
              <w:rPr>
                <w:vertAlign w:val="superscript"/>
                <w:lang w:val="pt-BR"/>
              </w:rPr>
              <w:t>+</w:t>
            </w:r>
            <w:r w:rsidRPr="005424B3">
              <w:rPr>
                <w:lang w:val="pt-BR"/>
              </w:rPr>
              <w:t xml:space="preserve"> + BrO</w:t>
            </w:r>
            <w:r w:rsidRPr="005424B3">
              <w:rPr>
                <w:vertAlign w:val="superscript"/>
                <w:lang w:val="pt-BR"/>
              </w:rPr>
              <w:t xml:space="preserve">- </w:t>
            </w:r>
          </w:p>
          <w:p w14:paraId="0CE5C54A" w14:textId="77777777" w:rsidR="00036499" w:rsidRPr="005424B3" w:rsidRDefault="00036499" w:rsidP="00036499">
            <w:pPr>
              <w:tabs>
                <w:tab w:val="left" w:pos="9360"/>
              </w:tabs>
              <w:jc w:val="both"/>
              <w:rPr>
                <w:vertAlign w:val="superscript"/>
                <w:lang w:val="pt-BR"/>
              </w:rPr>
            </w:pPr>
            <w:r w:rsidRPr="005424B3">
              <w:rPr>
                <w:lang w:val="pt-BR"/>
              </w:rPr>
              <w:t xml:space="preserve">f. HF </w:t>
            </w:r>
            <w:r w:rsidRPr="005424B3">
              <w:sym w:font="Wingdings 3" w:char="F044"/>
            </w:r>
            <w:r w:rsidRPr="005424B3">
              <w:rPr>
                <w:lang w:val="pt-BR"/>
              </w:rPr>
              <w:t xml:space="preserve"> H</w:t>
            </w:r>
            <w:r w:rsidRPr="005424B3">
              <w:rPr>
                <w:vertAlign w:val="superscript"/>
                <w:lang w:val="pt-BR"/>
              </w:rPr>
              <w:t>+</w:t>
            </w:r>
            <w:r w:rsidRPr="005424B3">
              <w:rPr>
                <w:lang w:val="pt-BR"/>
              </w:rPr>
              <w:t xml:space="preserve"> + F</w:t>
            </w:r>
            <w:r w:rsidRPr="005424B3">
              <w:rPr>
                <w:vertAlign w:val="superscript"/>
                <w:lang w:val="pt-BR"/>
              </w:rPr>
              <w:t>-</w:t>
            </w:r>
          </w:p>
          <w:p w14:paraId="65CE6A0B" w14:textId="77777777" w:rsidR="00036499" w:rsidRPr="005424B3" w:rsidRDefault="00036499" w:rsidP="00036499">
            <w:pPr>
              <w:tabs>
                <w:tab w:val="left" w:pos="9360"/>
              </w:tabs>
              <w:jc w:val="both"/>
              <w:rPr>
                <w:lang w:val="pt-BR"/>
              </w:rPr>
            </w:pPr>
            <w:r w:rsidRPr="005424B3">
              <w:rPr>
                <w:lang w:val="pt-BR"/>
              </w:rPr>
              <w:t>g. HClO</w:t>
            </w:r>
            <w:r w:rsidRPr="005424B3">
              <w:rPr>
                <w:vertAlign w:val="subscript"/>
                <w:lang w:val="pt-BR"/>
              </w:rPr>
              <w:t>4</w:t>
            </w:r>
            <w:r w:rsidRPr="005424B3">
              <w:rPr>
                <w:lang w:val="pt-BR"/>
              </w:rPr>
              <w:t xml:space="preserve"> </w:t>
            </w:r>
            <w:r w:rsidRPr="005424B3">
              <w:sym w:font="Wingdings" w:char="F0E0"/>
            </w:r>
            <w:r w:rsidRPr="005424B3">
              <w:rPr>
                <w:lang w:val="pt-BR"/>
              </w:rPr>
              <w:t xml:space="preserve"> H</w:t>
            </w:r>
            <w:r w:rsidRPr="005424B3">
              <w:rPr>
                <w:vertAlign w:val="superscript"/>
                <w:lang w:val="pt-BR"/>
              </w:rPr>
              <w:t>+</w:t>
            </w:r>
            <w:r w:rsidRPr="005424B3">
              <w:rPr>
                <w:lang w:val="pt-BR"/>
              </w:rPr>
              <w:t xml:space="preserve"> + ClO</w:t>
            </w:r>
            <w:r w:rsidRPr="005424B3">
              <w:rPr>
                <w:vertAlign w:val="subscript"/>
                <w:lang w:val="pt-BR"/>
              </w:rPr>
              <w:t>4</w:t>
            </w:r>
            <w:r w:rsidRPr="005424B3">
              <w:rPr>
                <w:vertAlign w:val="superscript"/>
                <w:lang w:val="pt-BR"/>
              </w:rPr>
              <w:t>-</w:t>
            </w:r>
            <w:r w:rsidRPr="005424B3">
              <w:rPr>
                <w:lang w:val="pt-BR"/>
              </w:rPr>
              <w:t xml:space="preserve"> </w:t>
            </w:r>
          </w:p>
          <w:p w14:paraId="3AC727BD" w14:textId="77777777" w:rsidR="00036499" w:rsidRPr="005424B3" w:rsidRDefault="00036499" w:rsidP="00036499">
            <w:pPr>
              <w:tabs>
                <w:tab w:val="left" w:pos="9360"/>
              </w:tabs>
              <w:jc w:val="both"/>
              <w:rPr>
                <w:lang w:val="pt-BR"/>
              </w:rPr>
            </w:pPr>
            <w:r w:rsidRPr="005424B3">
              <w:rPr>
                <w:lang w:val="pt-BR"/>
              </w:rPr>
              <w:t>h. H</w:t>
            </w:r>
            <w:r w:rsidRPr="005424B3">
              <w:rPr>
                <w:vertAlign w:val="subscript"/>
                <w:lang w:val="pt-BR"/>
              </w:rPr>
              <w:t>2</w:t>
            </w:r>
            <w:r w:rsidRPr="005424B3">
              <w:rPr>
                <w:lang w:val="pt-BR"/>
              </w:rPr>
              <w:t>SO</w:t>
            </w:r>
            <w:r w:rsidRPr="005424B3">
              <w:rPr>
                <w:vertAlign w:val="subscript"/>
                <w:lang w:val="pt-BR"/>
              </w:rPr>
              <w:t>4</w:t>
            </w:r>
            <w:r w:rsidRPr="005424B3">
              <w:rPr>
                <w:lang w:val="pt-BR"/>
              </w:rPr>
              <w:t xml:space="preserve"> </w:t>
            </w:r>
            <w:r w:rsidRPr="005424B3">
              <w:rPr>
                <w:lang w:val="pt-BR"/>
              </w:rPr>
              <w:sym w:font="Wingdings" w:char="F0E0"/>
            </w:r>
            <w:r w:rsidRPr="005424B3">
              <w:rPr>
                <w:lang w:val="pt-BR"/>
              </w:rPr>
              <w:t xml:space="preserve"> 2H</w:t>
            </w:r>
            <w:r w:rsidRPr="005424B3">
              <w:rPr>
                <w:vertAlign w:val="superscript"/>
                <w:lang w:val="pt-BR"/>
              </w:rPr>
              <w:t>+</w:t>
            </w:r>
            <w:r w:rsidRPr="005424B3">
              <w:rPr>
                <w:lang w:val="pt-BR"/>
              </w:rPr>
              <w:t xml:space="preserve"> + SO</w:t>
            </w:r>
            <w:r w:rsidRPr="005424B3">
              <w:rPr>
                <w:vertAlign w:val="subscript"/>
                <w:lang w:val="pt-BR"/>
              </w:rPr>
              <w:t>4</w:t>
            </w:r>
            <w:r w:rsidRPr="005424B3">
              <w:rPr>
                <w:vertAlign w:val="superscript"/>
                <w:lang w:val="pt-BR"/>
              </w:rPr>
              <w:t>2-</w:t>
            </w:r>
            <w:r w:rsidRPr="005424B3">
              <w:rPr>
                <w:lang w:val="pt-BR"/>
              </w:rPr>
              <w:t xml:space="preserve"> </w:t>
            </w:r>
          </w:p>
          <w:p w14:paraId="054C62F8" w14:textId="77777777" w:rsidR="00036499" w:rsidRPr="005424B3" w:rsidRDefault="00036499" w:rsidP="00036499">
            <w:pPr>
              <w:tabs>
                <w:tab w:val="left" w:pos="9360"/>
              </w:tabs>
              <w:jc w:val="both"/>
              <w:rPr>
                <w:lang w:val="pt-BR"/>
              </w:rPr>
            </w:pPr>
            <w:r w:rsidRPr="005424B3">
              <w:rPr>
                <w:lang w:val="pt-BR"/>
              </w:rPr>
              <w:t>i. H</w:t>
            </w:r>
            <w:r w:rsidRPr="005424B3">
              <w:rPr>
                <w:vertAlign w:val="subscript"/>
                <w:lang w:val="pt-BR"/>
              </w:rPr>
              <w:t>2</w:t>
            </w:r>
            <w:r w:rsidRPr="005424B3">
              <w:rPr>
                <w:lang w:val="pt-BR"/>
              </w:rPr>
              <w:t xml:space="preserve">S </w:t>
            </w:r>
            <w:r w:rsidRPr="005424B3">
              <w:sym w:font="Wingdings 3" w:char="F044"/>
            </w:r>
            <w:r w:rsidRPr="005424B3">
              <w:rPr>
                <w:lang w:val="pt-BR"/>
              </w:rPr>
              <w:t xml:space="preserve"> 2H</w:t>
            </w:r>
            <w:r w:rsidRPr="005424B3">
              <w:rPr>
                <w:vertAlign w:val="superscript"/>
                <w:lang w:val="pt-BR"/>
              </w:rPr>
              <w:t>+</w:t>
            </w:r>
            <w:r w:rsidRPr="005424B3">
              <w:rPr>
                <w:lang w:val="pt-BR"/>
              </w:rPr>
              <w:t xml:space="preserve"> + S</w:t>
            </w:r>
            <w:r w:rsidRPr="005424B3">
              <w:rPr>
                <w:vertAlign w:val="superscript"/>
                <w:lang w:val="pt-BR"/>
              </w:rPr>
              <w:t>2-</w:t>
            </w:r>
            <w:r w:rsidRPr="005424B3">
              <w:rPr>
                <w:lang w:val="pt-BR"/>
              </w:rPr>
              <w:t xml:space="preserve"> </w:t>
            </w:r>
          </w:p>
          <w:p w14:paraId="5E7D6762" w14:textId="77777777" w:rsidR="00036499" w:rsidRPr="005424B3" w:rsidRDefault="00036499" w:rsidP="00036499">
            <w:pPr>
              <w:tabs>
                <w:tab w:val="left" w:pos="9360"/>
              </w:tabs>
              <w:jc w:val="both"/>
              <w:rPr>
                <w:lang w:val="pt-BR"/>
              </w:rPr>
            </w:pPr>
            <w:r w:rsidRPr="005424B3">
              <w:rPr>
                <w:lang w:val="pt-BR"/>
              </w:rPr>
              <w:t>j. NaHSO</w:t>
            </w:r>
            <w:r w:rsidRPr="005424B3">
              <w:rPr>
                <w:vertAlign w:val="subscript"/>
                <w:lang w:val="pt-BR"/>
              </w:rPr>
              <w:t>4</w:t>
            </w:r>
            <w:r w:rsidRPr="005424B3">
              <w:rPr>
                <w:lang w:val="pt-BR"/>
              </w:rPr>
              <w:t xml:space="preserve"> </w:t>
            </w:r>
            <w:r w:rsidRPr="005424B3">
              <w:rPr>
                <w:lang w:val="pt-BR"/>
              </w:rPr>
              <w:sym w:font="Wingdings" w:char="F0E0"/>
            </w:r>
            <w:r w:rsidRPr="005424B3">
              <w:rPr>
                <w:lang w:val="pt-BR"/>
              </w:rPr>
              <w:t xml:space="preserve"> Na</w:t>
            </w:r>
            <w:r w:rsidRPr="005424B3">
              <w:rPr>
                <w:vertAlign w:val="superscript"/>
                <w:lang w:val="pt-BR"/>
              </w:rPr>
              <w:t>+</w:t>
            </w:r>
            <w:r w:rsidRPr="005424B3">
              <w:rPr>
                <w:vertAlign w:val="subscript"/>
                <w:lang w:val="pt-BR"/>
              </w:rPr>
              <w:t xml:space="preserve"> </w:t>
            </w:r>
            <w:r w:rsidRPr="005424B3">
              <w:rPr>
                <w:lang w:val="pt-BR"/>
              </w:rPr>
              <w:t>+ HSO</w:t>
            </w:r>
            <w:r w:rsidRPr="005424B3">
              <w:rPr>
                <w:vertAlign w:val="subscript"/>
                <w:lang w:val="pt-BR"/>
              </w:rPr>
              <w:t>4</w:t>
            </w:r>
            <w:r w:rsidRPr="005424B3">
              <w:rPr>
                <w:vertAlign w:val="superscript"/>
                <w:lang w:val="pt-BR"/>
              </w:rPr>
              <w:t>-</w:t>
            </w:r>
            <w:r w:rsidRPr="005424B3">
              <w:rPr>
                <w:lang w:val="pt-BR"/>
              </w:rPr>
              <w:t xml:space="preserve"> </w:t>
            </w:r>
          </w:p>
          <w:p w14:paraId="0BF409A6" w14:textId="77777777" w:rsidR="00036499" w:rsidRPr="005424B3" w:rsidRDefault="00036499" w:rsidP="00036499">
            <w:pPr>
              <w:tabs>
                <w:tab w:val="left" w:pos="9360"/>
              </w:tabs>
              <w:jc w:val="both"/>
            </w:pPr>
            <w:r w:rsidRPr="005424B3">
              <w:rPr>
                <w:lang w:val="pt-BR"/>
              </w:rPr>
              <w:t xml:space="preserve">   </w:t>
            </w:r>
            <w:r w:rsidRPr="005424B3">
              <w:t>HSO</w:t>
            </w:r>
            <w:r w:rsidRPr="005424B3">
              <w:rPr>
                <w:vertAlign w:val="subscript"/>
              </w:rPr>
              <w:t>4</w:t>
            </w:r>
            <w:r w:rsidRPr="005424B3">
              <w:rPr>
                <w:vertAlign w:val="superscript"/>
              </w:rPr>
              <w:t>-</w:t>
            </w:r>
            <w:r w:rsidRPr="005424B3">
              <w:t xml:space="preserve"> </w:t>
            </w:r>
            <w:r w:rsidRPr="005424B3">
              <w:sym w:font="Wingdings 3" w:char="F044"/>
            </w:r>
            <w:r w:rsidRPr="005424B3">
              <w:t xml:space="preserve"> H</w:t>
            </w:r>
            <w:r w:rsidRPr="005424B3">
              <w:rPr>
                <w:vertAlign w:val="superscript"/>
              </w:rPr>
              <w:t>+</w:t>
            </w:r>
            <w:r w:rsidRPr="005424B3">
              <w:t xml:space="preserve"> + SO</w:t>
            </w:r>
            <w:r w:rsidRPr="005424B3">
              <w:rPr>
                <w:vertAlign w:val="subscript"/>
              </w:rPr>
              <w:t>4</w:t>
            </w:r>
            <w:r w:rsidRPr="005424B3">
              <w:rPr>
                <w:vertAlign w:val="superscript"/>
              </w:rPr>
              <w:t>2-</w:t>
            </w:r>
            <w:r w:rsidRPr="005424B3">
              <w:t xml:space="preserve"> </w:t>
            </w:r>
          </w:p>
          <w:p w14:paraId="2C22E020" w14:textId="77777777" w:rsidR="00036499" w:rsidRPr="005424B3" w:rsidRDefault="00036499" w:rsidP="00036499">
            <w:pPr>
              <w:tabs>
                <w:tab w:val="left" w:pos="9360"/>
              </w:tabs>
              <w:jc w:val="both"/>
            </w:pPr>
            <w:r w:rsidRPr="005424B3">
              <w:lastRenderedPageBreak/>
              <w:t>k. Cr(OH)</w:t>
            </w:r>
            <w:r w:rsidRPr="005424B3">
              <w:rPr>
                <w:vertAlign w:val="subscript"/>
              </w:rPr>
              <w:t>3</w:t>
            </w:r>
            <w:r w:rsidRPr="005424B3">
              <w:t xml:space="preserve"> </w:t>
            </w:r>
            <w:r w:rsidRPr="005424B3">
              <w:sym w:font="Wingdings 3" w:char="F044"/>
            </w:r>
            <w:r w:rsidRPr="005424B3">
              <w:t xml:space="preserve"> Cr</w:t>
            </w:r>
            <w:r w:rsidRPr="005424B3">
              <w:rPr>
                <w:vertAlign w:val="superscript"/>
              </w:rPr>
              <w:t>3+</w:t>
            </w:r>
            <w:r w:rsidRPr="005424B3">
              <w:t xml:space="preserve"> + 3OH</w:t>
            </w:r>
            <w:r w:rsidRPr="005424B3">
              <w:rPr>
                <w:vertAlign w:val="superscript"/>
              </w:rPr>
              <w:t>-</w:t>
            </w:r>
            <w:r w:rsidRPr="005424B3">
              <w:t xml:space="preserve"> </w:t>
            </w:r>
          </w:p>
          <w:p w14:paraId="50FCF5A7" w14:textId="77777777" w:rsidR="00036499" w:rsidRPr="005424B3" w:rsidRDefault="00036499" w:rsidP="00036499">
            <w:pPr>
              <w:tabs>
                <w:tab w:val="left" w:pos="9360"/>
              </w:tabs>
              <w:jc w:val="both"/>
              <w:rPr>
                <w:lang w:val="pt-BR"/>
              </w:rPr>
            </w:pPr>
            <w:r w:rsidRPr="005424B3">
              <w:t xml:space="preserve">    </w:t>
            </w:r>
            <w:r w:rsidRPr="005424B3">
              <w:rPr>
                <w:lang w:val="pt-BR"/>
              </w:rPr>
              <w:t>Cr(OH)</w:t>
            </w:r>
            <w:r w:rsidRPr="005424B3">
              <w:rPr>
                <w:vertAlign w:val="subscript"/>
                <w:lang w:val="pt-BR"/>
              </w:rPr>
              <w:t>3</w:t>
            </w:r>
            <w:r w:rsidRPr="005424B3">
              <w:rPr>
                <w:lang w:val="pt-BR"/>
              </w:rPr>
              <w:t xml:space="preserve"> </w:t>
            </w:r>
            <w:r w:rsidRPr="005424B3">
              <w:sym w:font="Wingdings 3" w:char="F044"/>
            </w:r>
            <w:r w:rsidRPr="005424B3">
              <w:rPr>
                <w:lang w:val="pt-BR"/>
              </w:rPr>
              <w:t xml:space="preserve"> H</w:t>
            </w:r>
            <w:r w:rsidRPr="005424B3">
              <w:rPr>
                <w:vertAlign w:val="superscript"/>
                <w:lang w:val="pt-BR"/>
              </w:rPr>
              <w:t>+</w:t>
            </w:r>
            <w:r w:rsidRPr="005424B3">
              <w:rPr>
                <w:lang w:val="pt-BR"/>
              </w:rPr>
              <w:t xml:space="preserve"> + CrO</w:t>
            </w:r>
            <w:r w:rsidRPr="005424B3">
              <w:rPr>
                <w:vertAlign w:val="subscript"/>
                <w:lang w:val="pt-BR"/>
              </w:rPr>
              <w:t>2</w:t>
            </w:r>
            <w:r w:rsidRPr="005424B3">
              <w:rPr>
                <w:vertAlign w:val="superscript"/>
                <w:lang w:val="pt-BR"/>
              </w:rPr>
              <w:t>-</w:t>
            </w:r>
            <w:r w:rsidRPr="005424B3">
              <w:rPr>
                <w:lang w:val="pt-BR"/>
              </w:rPr>
              <w:t xml:space="preserve"> + H</w:t>
            </w:r>
            <w:r w:rsidRPr="005424B3">
              <w:rPr>
                <w:vertAlign w:val="subscript"/>
                <w:lang w:val="pt-BR"/>
              </w:rPr>
              <w:t>2</w:t>
            </w:r>
            <w:r w:rsidRPr="005424B3">
              <w:rPr>
                <w:lang w:val="pt-BR"/>
              </w:rPr>
              <w:t>O</w:t>
            </w:r>
          </w:p>
          <w:p w14:paraId="1368F331" w14:textId="77777777" w:rsidR="00036499" w:rsidRPr="005424B3" w:rsidRDefault="00036499" w:rsidP="00036499">
            <w:pPr>
              <w:tabs>
                <w:tab w:val="left" w:pos="9360"/>
              </w:tabs>
              <w:jc w:val="both"/>
              <w:rPr>
                <w:lang w:val="pt-BR"/>
              </w:rPr>
            </w:pPr>
            <w:r w:rsidRPr="005424B3">
              <w:rPr>
                <w:lang w:val="pt-BR"/>
              </w:rPr>
              <w:t>l. Ba(OH)</w:t>
            </w:r>
            <w:r w:rsidRPr="005424B3">
              <w:rPr>
                <w:vertAlign w:val="subscript"/>
                <w:lang w:val="pt-BR"/>
              </w:rPr>
              <w:t>2</w:t>
            </w:r>
            <w:r w:rsidRPr="005424B3">
              <w:rPr>
                <w:lang w:val="pt-BR"/>
              </w:rPr>
              <w:t xml:space="preserve"> </w:t>
            </w:r>
            <w:r w:rsidRPr="005424B3">
              <w:sym w:font="Wingdings" w:char="F0E0"/>
            </w:r>
            <w:r w:rsidRPr="005424B3">
              <w:rPr>
                <w:lang w:val="pt-BR"/>
              </w:rPr>
              <w:t xml:space="preserve"> Ba</w:t>
            </w:r>
            <w:r w:rsidRPr="005424B3">
              <w:rPr>
                <w:vertAlign w:val="superscript"/>
                <w:lang w:val="pt-BR"/>
              </w:rPr>
              <w:t>2+</w:t>
            </w:r>
            <w:r w:rsidRPr="005424B3">
              <w:rPr>
                <w:lang w:val="pt-BR"/>
              </w:rPr>
              <w:t xml:space="preserve"> + 2OH</w:t>
            </w:r>
            <w:r w:rsidRPr="005424B3">
              <w:rPr>
                <w:vertAlign w:val="superscript"/>
                <w:lang w:val="pt-BR"/>
              </w:rPr>
              <w:t>-</w:t>
            </w:r>
            <w:r w:rsidRPr="005424B3">
              <w:rPr>
                <w:lang w:val="pt-BR"/>
              </w:rPr>
              <w:t xml:space="preserve"> </w:t>
            </w:r>
          </w:p>
          <w:p w14:paraId="3C466B61" w14:textId="77777777" w:rsidR="00036499" w:rsidRPr="005424B3" w:rsidRDefault="00036499" w:rsidP="00036499">
            <w:pPr>
              <w:jc w:val="both"/>
            </w:pPr>
            <w:r w:rsidRPr="005424B3">
              <w:rPr>
                <w:b/>
                <w:u w:val="single"/>
              </w:rPr>
              <w:t>Bài tập</w:t>
            </w:r>
          </w:p>
          <w:p w14:paraId="74923423" w14:textId="77777777" w:rsidR="00036499" w:rsidRPr="005424B3" w:rsidRDefault="00036499" w:rsidP="00036499">
            <w:pPr>
              <w:tabs>
                <w:tab w:val="left" w:pos="9360"/>
              </w:tabs>
              <w:jc w:val="both"/>
              <w:rPr>
                <w:lang w:val="pt-BR"/>
              </w:rPr>
            </w:pPr>
            <w:r w:rsidRPr="005424B3">
              <w:rPr>
                <w:lang w:val="pt-BR"/>
              </w:rPr>
              <w:t>Phương trình ion rút gọn:</w:t>
            </w:r>
          </w:p>
          <w:p w14:paraId="27E722FE" w14:textId="77777777" w:rsidR="00036499" w:rsidRPr="005424B3" w:rsidRDefault="00036499" w:rsidP="00036499">
            <w:pPr>
              <w:tabs>
                <w:tab w:val="left" w:pos="9360"/>
              </w:tabs>
              <w:jc w:val="both"/>
              <w:rPr>
                <w:lang w:val="pt-BR"/>
              </w:rPr>
            </w:pPr>
            <w:r w:rsidRPr="005424B3">
              <w:rPr>
                <w:lang w:val="pt-BR"/>
              </w:rPr>
              <w:t>a. Ca</w:t>
            </w:r>
            <w:r w:rsidRPr="005424B3">
              <w:rPr>
                <w:vertAlign w:val="superscript"/>
                <w:lang w:val="pt-BR"/>
              </w:rPr>
              <w:t>2+</w:t>
            </w:r>
            <w:r w:rsidRPr="005424B3">
              <w:rPr>
                <w:lang w:val="pt-BR"/>
              </w:rPr>
              <w:t xml:space="preserve"> + CO</w:t>
            </w:r>
            <w:r w:rsidRPr="005424B3">
              <w:rPr>
                <w:vertAlign w:val="subscript"/>
                <w:lang w:val="pt-BR"/>
              </w:rPr>
              <w:t>3</w:t>
            </w:r>
            <w:r w:rsidRPr="005424B3">
              <w:rPr>
                <w:vertAlign w:val="superscript"/>
                <w:lang w:val="pt-BR"/>
              </w:rPr>
              <w:t>2-</w:t>
            </w:r>
            <w:r w:rsidRPr="005424B3">
              <w:rPr>
                <w:lang w:val="pt-BR"/>
              </w:rPr>
              <w:t xml:space="preserve"> </w:t>
            </w:r>
            <w:r w:rsidRPr="005424B3">
              <w:sym w:font="Wingdings" w:char="F0E0"/>
            </w:r>
            <w:r w:rsidRPr="005424B3">
              <w:rPr>
                <w:lang w:val="pt-BR"/>
              </w:rPr>
              <w:t xml:space="preserve"> CaCO</w:t>
            </w:r>
            <w:r w:rsidRPr="005424B3">
              <w:rPr>
                <w:vertAlign w:val="subscript"/>
                <w:lang w:val="pt-BR"/>
              </w:rPr>
              <w:t>3</w:t>
            </w:r>
            <w:r w:rsidRPr="005424B3">
              <w:rPr>
                <w:lang w:val="pt-BR"/>
              </w:rPr>
              <w:t xml:space="preserve"> </w:t>
            </w:r>
            <w:r w:rsidRPr="005424B3">
              <w:sym w:font="Wingdings 3" w:char="F024"/>
            </w:r>
            <w:r w:rsidRPr="005424B3">
              <w:rPr>
                <w:lang w:val="pt-BR"/>
              </w:rPr>
              <w:t xml:space="preserve"> </w:t>
            </w:r>
          </w:p>
          <w:p w14:paraId="693642E9" w14:textId="77777777" w:rsidR="00036499" w:rsidRPr="005424B3" w:rsidRDefault="00036499" w:rsidP="00036499">
            <w:pPr>
              <w:tabs>
                <w:tab w:val="left" w:pos="9360"/>
              </w:tabs>
              <w:jc w:val="both"/>
              <w:rPr>
                <w:lang w:val="pt-BR"/>
              </w:rPr>
            </w:pPr>
            <w:r w:rsidRPr="005424B3">
              <w:rPr>
                <w:lang w:val="pt-BR"/>
              </w:rPr>
              <w:t>b. Fe</w:t>
            </w:r>
            <w:r w:rsidRPr="005424B3">
              <w:rPr>
                <w:vertAlign w:val="superscript"/>
                <w:lang w:val="pt-BR"/>
              </w:rPr>
              <w:t>2-</w:t>
            </w:r>
            <w:r w:rsidRPr="005424B3">
              <w:rPr>
                <w:lang w:val="pt-BR"/>
              </w:rPr>
              <w:t xml:space="preserve"> + 2OH</w:t>
            </w:r>
            <w:r w:rsidRPr="005424B3">
              <w:rPr>
                <w:vertAlign w:val="superscript"/>
                <w:lang w:val="pt-BR"/>
              </w:rPr>
              <w:t>-</w:t>
            </w:r>
            <w:r w:rsidRPr="005424B3">
              <w:rPr>
                <w:lang w:val="pt-BR"/>
              </w:rPr>
              <w:t xml:space="preserve"> </w:t>
            </w:r>
            <w:r w:rsidRPr="005424B3">
              <w:sym w:font="Wingdings" w:char="F0E0"/>
            </w:r>
            <w:r w:rsidRPr="005424B3">
              <w:rPr>
                <w:lang w:val="pt-BR"/>
              </w:rPr>
              <w:t xml:space="preserve"> Fe(OH)</w:t>
            </w:r>
            <w:r w:rsidRPr="005424B3">
              <w:rPr>
                <w:vertAlign w:val="subscript"/>
                <w:lang w:val="pt-BR"/>
              </w:rPr>
              <w:t>2</w:t>
            </w:r>
            <w:r w:rsidRPr="005424B3">
              <w:rPr>
                <w:lang w:val="pt-BR"/>
              </w:rPr>
              <w:t xml:space="preserve"> </w:t>
            </w:r>
            <w:r w:rsidRPr="005424B3">
              <w:sym w:font="Wingdings 3" w:char="F024"/>
            </w:r>
            <w:r w:rsidRPr="005424B3">
              <w:rPr>
                <w:lang w:val="pt-BR"/>
              </w:rPr>
              <w:t xml:space="preserve"> </w:t>
            </w:r>
          </w:p>
          <w:p w14:paraId="61B1E046" w14:textId="77777777" w:rsidR="00036499" w:rsidRPr="005424B3" w:rsidRDefault="00036499" w:rsidP="00036499">
            <w:pPr>
              <w:tabs>
                <w:tab w:val="left" w:pos="9360"/>
              </w:tabs>
              <w:jc w:val="both"/>
              <w:rPr>
                <w:lang w:val="pt-BR"/>
              </w:rPr>
            </w:pPr>
            <w:r w:rsidRPr="005424B3">
              <w:rPr>
                <w:lang w:val="pt-BR"/>
              </w:rPr>
              <w:t>c. HCO</w:t>
            </w:r>
            <w:r w:rsidRPr="005424B3">
              <w:rPr>
                <w:vertAlign w:val="subscript"/>
                <w:lang w:val="pt-BR"/>
              </w:rPr>
              <w:t>3</w:t>
            </w:r>
            <w:r w:rsidRPr="005424B3">
              <w:rPr>
                <w:vertAlign w:val="superscript"/>
                <w:lang w:val="pt-BR"/>
              </w:rPr>
              <w:t>-</w:t>
            </w:r>
            <w:r w:rsidRPr="005424B3">
              <w:rPr>
                <w:lang w:val="pt-BR"/>
              </w:rPr>
              <w:t xml:space="preserve"> + H</w:t>
            </w:r>
            <w:r w:rsidRPr="005424B3">
              <w:rPr>
                <w:vertAlign w:val="superscript"/>
                <w:lang w:val="pt-BR"/>
              </w:rPr>
              <w:t>+</w:t>
            </w:r>
            <w:r w:rsidRPr="005424B3">
              <w:rPr>
                <w:lang w:val="pt-BR"/>
              </w:rPr>
              <w:t xml:space="preserve"> </w:t>
            </w:r>
            <w:r w:rsidRPr="005424B3">
              <w:sym w:font="Wingdings" w:char="F0E0"/>
            </w:r>
            <w:r w:rsidRPr="005424B3">
              <w:rPr>
                <w:lang w:val="pt-BR"/>
              </w:rPr>
              <w:t xml:space="preserve"> CO</w:t>
            </w:r>
            <w:r w:rsidRPr="005424B3">
              <w:rPr>
                <w:vertAlign w:val="subscript"/>
                <w:lang w:val="pt-BR"/>
              </w:rPr>
              <w:t>2</w:t>
            </w:r>
            <w:r w:rsidRPr="005424B3">
              <w:rPr>
                <w:lang w:val="pt-BR"/>
              </w:rPr>
              <w:t xml:space="preserve"> </w:t>
            </w:r>
            <w:r w:rsidRPr="005424B3">
              <w:sym w:font="Wingdings 3" w:char="F023"/>
            </w:r>
            <w:r w:rsidRPr="005424B3">
              <w:rPr>
                <w:lang w:val="pt-BR"/>
              </w:rPr>
              <w:t xml:space="preserve"> + H</w:t>
            </w:r>
            <w:r w:rsidRPr="005424B3">
              <w:rPr>
                <w:vertAlign w:val="subscript"/>
                <w:lang w:val="pt-BR"/>
              </w:rPr>
              <w:t>2</w:t>
            </w:r>
            <w:r w:rsidRPr="005424B3">
              <w:rPr>
                <w:lang w:val="pt-BR"/>
              </w:rPr>
              <w:t>O.</w:t>
            </w:r>
          </w:p>
          <w:p w14:paraId="7FF5D264" w14:textId="77777777" w:rsidR="00036499" w:rsidRPr="005424B3" w:rsidRDefault="00036499" w:rsidP="00036499">
            <w:pPr>
              <w:tabs>
                <w:tab w:val="left" w:pos="9360"/>
              </w:tabs>
              <w:jc w:val="both"/>
              <w:rPr>
                <w:vertAlign w:val="superscript"/>
                <w:lang w:val="pt-BR"/>
              </w:rPr>
            </w:pPr>
            <w:r w:rsidRPr="005424B3">
              <w:rPr>
                <w:lang w:val="pt-BR"/>
              </w:rPr>
              <w:t>d. HCO</w:t>
            </w:r>
            <w:r w:rsidRPr="005424B3">
              <w:rPr>
                <w:vertAlign w:val="subscript"/>
                <w:lang w:val="pt-BR"/>
              </w:rPr>
              <w:t>3</w:t>
            </w:r>
            <w:r w:rsidRPr="005424B3">
              <w:rPr>
                <w:vertAlign w:val="superscript"/>
                <w:lang w:val="pt-BR"/>
              </w:rPr>
              <w:t>-</w:t>
            </w:r>
            <w:r w:rsidRPr="005424B3">
              <w:rPr>
                <w:lang w:val="pt-BR"/>
              </w:rPr>
              <w:t xml:space="preserve"> + OH</w:t>
            </w:r>
            <w:r w:rsidRPr="005424B3">
              <w:rPr>
                <w:vertAlign w:val="superscript"/>
                <w:lang w:val="pt-BR"/>
              </w:rPr>
              <w:t>+</w:t>
            </w:r>
            <w:r w:rsidRPr="005424B3">
              <w:rPr>
                <w:lang w:val="pt-BR"/>
              </w:rPr>
              <w:t xml:space="preserve"> </w:t>
            </w:r>
            <w:r w:rsidRPr="005424B3">
              <w:sym w:font="Wingdings" w:char="F0E0"/>
            </w:r>
            <w:r w:rsidRPr="005424B3">
              <w:rPr>
                <w:lang w:val="pt-BR"/>
              </w:rPr>
              <w:t xml:space="preserve"> H</w:t>
            </w:r>
            <w:r w:rsidRPr="005424B3">
              <w:rPr>
                <w:vertAlign w:val="subscript"/>
                <w:lang w:val="pt-BR"/>
              </w:rPr>
              <w:t>2</w:t>
            </w:r>
            <w:r w:rsidRPr="005424B3">
              <w:rPr>
                <w:lang w:val="pt-BR"/>
              </w:rPr>
              <w:t>O + CO</w:t>
            </w:r>
            <w:r w:rsidRPr="005424B3">
              <w:rPr>
                <w:vertAlign w:val="subscript"/>
                <w:lang w:val="pt-BR"/>
              </w:rPr>
              <w:t>3</w:t>
            </w:r>
            <w:r w:rsidRPr="005424B3">
              <w:rPr>
                <w:vertAlign w:val="superscript"/>
                <w:lang w:val="pt-BR"/>
              </w:rPr>
              <w:t>2-</w:t>
            </w:r>
          </w:p>
          <w:p w14:paraId="149534ED" w14:textId="77777777" w:rsidR="00036499" w:rsidRPr="005424B3" w:rsidRDefault="00036499" w:rsidP="00036499">
            <w:pPr>
              <w:tabs>
                <w:tab w:val="left" w:pos="9360"/>
              </w:tabs>
              <w:jc w:val="both"/>
              <w:rPr>
                <w:vertAlign w:val="subscript"/>
                <w:lang w:val="pt-BR"/>
              </w:rPr>
            </w:pPr>
            <w:r w:rsidRPr="005424B3">
              <w:rPr>
                <w:lang w:val="pt-BR"/>
              </w:rPr>
              <w:t>e. Không có</w:t>
            </w:r>
          </w:p>
          <w:p w14:paraId="3B1C1F78" w14:textId="77777777" w:rsidR="00036499" w:rsidRPr="005424B3" w:rsidRDefault="00036499" w:rsidP="00036499">
            <w:pPr>
              <w:tabs>
                <w:tab w:val="left" w:pos="9360"/>
              </w:tabs>
              <w:jc w:val="both"/>
              <w:rPr>
                <w:lang w:val="pt-BR"/>
              </w:rPr>
            </w:pPr>
            <w:r w:rsidRPr="005424B3">
              <w:rPr>
                <w:lang w:val="pt-BR"/>
              </w:rPr>
              <w:t>g. Pb(OH)</w:t>
            </w:r>
            <w:r w:rsidRPr="005424B3">
              <w:rPr>
                <w:vertAlign w:val="subscript"/>
                <w:lang w:val="pt-BR"/>
              </w:rPr>
              <w:t>2</w:t>
            </w:r>
            <w:r w:rsidRPr="005424B3">
              <w:rPr>
                <w:lang w:val="pt-BR"/>
              </w:rPr>
              <w:t xml:space="preserve"> </w:t>
            </w:r>
            <w:r w:rsidRPr="005424B3">
              <w:rPr>
                <w:vertAlign w:val="subscript"/>
                <w:lang w:val="pt-BR"/>
              </w:rPr>
              <w:t>(r)</w:t>
            </w:r>
            <w:r w:rsidRPr="005424B3">
              <w:rPr>
                <w:lang w:val="pt-BR"/>
              </w:rPr>
              <w:t xml:space="preserve"> + 2H</w:t>
            </w:r>
            <w:r w:rsidRPr="005424B3">
              <w:rPr>
                <w:vertAlign w:val="superscript"/>
                <w:lang w:val="pt-BR"/>
              </w:rPr>
              <w:t>+</w:t>
            </w:r>
            <w:r w:rsidRPr="005424B3">
              <w:rPr>
                <w:lang w:val="pt-BR"/>
              </w:rPr>
              <w:t xml:space="preserve"> </w:t>
            </w:r>
            <w:r w:rsidRPr="005424B3">
              <w:sym w:font="Wingdings" w:char="F0E0"/>
            </w:r>
            <w:r w:rsidRPr="005424B3">
              <w:rPr>
                <w:lang w:val="pt-BR"/>
              </w:rPr>
              <w:t xml:space="preserve"> Pb</w:t>
            </w:r>
            <w:r w:rsidRPr="005424B3">
              <w:rPr>
                <w:vertAlign w:val="superscript"/>
                <w:lang w:val="pt-BR"/>
              </w:rPr>
              <w:t>2+</w:t>
            </w:r>
            <w:r w:rsidRPr="005424B3">
              <w:rPr>
                <w:lang w:val="pt-BR"/>
              </w:rPr>
              <w:t xml:space="preserve"> + 2H</w:t>
            </w:r>
            <w:r w:rsidRPr="005424B3">
              <w:rPr>
                <w:vertAlign w:val="subscript"/>
                <w:lang w:val="pt-BR"/>
              </w:rPr>
              <w:t>2</w:t>
            </w:r>
            <w:r w:rsidRPr="005424B3">
              <w:rPr>
                <w:lang w:val="pt-BR"/>
              </w:rPr>
              <w:t>O</w:t>
            </w:r>
          </w:p>
          <w:p w14:paraId="40F02159" w14:textId="77777777" w:rsidR="00036499" w:rsidRPr="005424B3" w:rsidRDefault="00036499" w:rsidP="00036499">
            <w:pPr>
              <w:tabs>
                <w:tab w:val="left" w:pos="9360"/>
              </w:tabs>
              <w:jc w:val="both"/>
              <w:rPr>
                <w:lang w:val="pt-BR"/>
              </w:rPr>
            </w:pPr>
            <w:r w:rsidRPr="005424B3">
              <w:rPr>
                <w:lang w:val="pt-BR"/>
              </w:rPr>
              <w:t>h. H</w:t>
            </w:r>
            <w:r w:rsidRPr="005424B3">
              <w:rPr>
                <w:vertAlign w:val="subscript"/>
                <w:lang w:val="pt-BR"/>
              </w:rPr>
              <w:t>2</w:t>
            </w:r>
            <w:r w:rsidRPr="005424B3">
              <w:rPr>
                <w:lang w:val="pt-BR"/>
              </w:rPr>
              <w:t>PbO</w:t>
            </w:r>
            <w:r w:rsidRPr="005424B3">
              <w:rPr>
                <w:vertAlign w:val="subscript"/>
                <w:lang w:val="pt-BR"/>
              </w:rPr>
              <w:t>2 (r)</w:t>
            </w:r>
            <w:r w:rsidRPr="005424B3">
              <w:rPr>
                <w:lang w:val="pt-BR"/>
              </w:rPr>
              <w:t xml:space="preserve"> + 2OH</w:t>
            </w:r>
            <w:r w:rsidRPr="005424B3">
              <w:rPr>
                <w:vertAlign w:val="superscript"/>
                <w:lang w:val="pt-BR"/>
              </w:rPr>
              <w:t>-</w:t>
            </w:r>
            <w:r w:rsidRPr="005424B3">
              <w:rPr>
                <w:lang w:val="pt-BR"/>
              </w:rPr>
              <w:t xml:space="preserve"> </w:t>
            </w:r>
            <w:r w:rsidRPr="005424B3">
              <w:sym w:font="Wingdings" w:char="F0E0"/>
            </w:r>
            <w:r w:rsidRPr="005424B3">
              <w:rPr>
                <w:lang w:val="pt-BR"/>
              </w:rPr>
              <w:t xml:space="preserve"> PbO</w:t>
            </w:r>
            <w:r w:rsidRPr="005424B3">
              <w:rPr>
                <w:vertAlign w:val="subscript"/>
                <w:lang w:val="pt-BR"/>
              </w:rPr>
              <w:t>2</w:t>
            </w:r>
            <w:r w:rsidRPr="005424B3">
              <w:rPr>
                <w:vertAlign w:val="superscript"/>
                <w:lang w:val="pt-BR"/>
              </w:rPr>
              <w:t>2-</w:t>
            </w:r>
            <w:r w:rsidRPr="005424B3">
              <w:rPr>
                <w:vertAlign w:val="subscript"/>
                <w:lang w:val="pt-BR"/>
              </w:rPr>
              <w:t xml:space="preserve">  </w:t>
            </w:r>
            <w:r w:rsidRPr="005424B3">
              <w:rPr>
                <w:lang w:val="pt-BR"/>
              </w:rPr>
              <w:t>+ 2H</w:t>
            </w:r>
            <w:r w:rsidRPr="005424B3">
              <w:rPr>
                <w:vertAlign w:val="subscript"/>
                <w:lang w:val="pt-BR"/>
              </w:rPr>
              <w:t>2</w:t>
            </w:r>
            <w:r w:rsidRPr="005424B3">
              <w:rPr>
                <w:lang w:val="pt-BR"/>
              </w:rPr>
              <w:t xml:space="preserve">O </w:t>
            </w:r>
          </w:p>
          <w:p w14:paraId="573C3C9B" w14:textId="77777777" w:rsidR="00036499" w:rsidRPr="005424B3" w:rsidRDefault="00036499" w:rsidP="00036499">
            <w:pPr>
              <w:tabs>
                <w:tab w:val="left" w:pos="9360"/>
              </w:tabs>
              <w:jc w:val="both"/>
              <w:rPr>
                <w:lang w:val="pt-BR"/>
              </w:rPr>
            </w:pPr>
            <w:r w:rsidRPr="005424B3">
              <w:rPr>
                <w:lang w:val="pt-BR"/>
              </w:rPr>
              <w:t>i. Cu</w:t>
            </w:r>
            <w:r w:rsidRPr="005424B3">
              <w:rPr>
                <w:vertAlign w:val="superscript"/>
                <w:lang w:val="pt-BR"/>
              </w:rPr>
              <w:t>2+</w:t>
            </w:r>
            <w:r w:rsidRPr="005424B3">
              <w:rPr>
                <w:lang w:val="pt-BR"/>
              </w:rPr>
              <w:t xml:space="preserve"> + S</w:t>
            </w:r>
            <w:r w:rsidRPr="005424B3">
              <w:rPr>
                <w:vertAlign w:val="superscript"/>
                <w:lang w:val="pt-BR"/>
              </w:rPr>
              <w:t>2-</w:t>
            </w:r>
            <w:r w:rsidRPr="005424B3">
              <w:rPr>
                <w:lang w:val="pt-BR"/>
              </w:rPr>
              <w:t xml:space="preserve"> </w:t>
            </w:r>
            <w:r w:rsidRPr="005424B3">
              <w:sym w:font="Wingdings" w:char="F0E0"/>
            </w:r>
            <w:r w:rsidRPr="005424B3">
              <w:rPr>
                <w:lang w:val="pt-BR"/>
              </w:rPr>
              <w:t xml:space="preserve"> CuS </w:t>
            </w:r>
            <w:r w:rsidRPr="005424B3">
              <w:sym w:font="Wingdings 3" w:char="F024"/>
            </w:r>
            <w:r w:rsidRPr="005424B3">
              <w:rPr>
                <w:lang w:val="pt-BR"/>
              </w:rPr>
              <w:t xml:space="preserve"> </w:t>
            </w:r>
          </w:p>
          <w:p w14:paraId="3CEDE804" w14:textId="77777777" w:rsidR="00036499" w:rsidRPr="005424B3" w:rsidRDefault="00036499" w:rsidP="00036499">
            <w:pPr>
              <w:tabs>
                <w:tab w:val="left" w:pos="9360"/>
              </w:tabs>
              <w:jc w:val="both"/>
              <w:rPr>
                <w:b/>
                <w:u w:val="single"/>
                <w:lang w:val="pt-BR"/>
              </w:rPr>
            </w:pPr>
            <w:r w:rsidRPr="005424B3">
              <w:rPr>
                <w:b/>
                <w:u w:val="single"/>
                <w:lang w:val="pt-BR"/>
              </w:rPr>
              <w:t>Bài</w:t>
            </w:r>
            <w:r w:rsidRPr="005424B3">
              <w:rPr>
                <w:b/>
                <w:u w:val="single"/>
              </w:rPr>
              <w:t xml:space="preserve"> tập</w:t>
            </w:r>
            <w:r w:rsidRPr="005424B3">
              <w:rPr>
                <w:b/>
                <w:lang w:val="pt-BR"/>
              </w:rPr>
              <w:t xml:space="preserve">: </w:t>
            </w:r>
          </w:p>
          <w:p w14:paraId="0DEAB5E7" w14:textId="77777777" w:rsidR="00036499" w:rsidRPr="005424B3" w:rsidRDefault="00036499" w:rsidP="00036499">
            <w:pPr>
              <w:tabs>
                <w:tab w:val="left" w:pos="9360"/>
              </w:tabs>
              <w:jc w:val="both"/>
              <w:rPr>
                <w:lang w:val="pt-BR"/>
              </w:rPr>
            </w:pPr>
            <w:r w:rsidRPr="005424B3">
              <w:rPr>
                <w:lang w:val="pt-BR"/>
              </w:rPr>
              <w:t xml:space="preserve"> Ta có: [H</w:t>
            </w:r>
            <w:r w:rsidRPr="005424B3">
              <w:rPr>
                <w:vertAlign w:val="superscript"/>
                <w:lang w:val="pt-BR"/>
              </w:rPr>
              <w:t>+</w:t>
            </w:r>
            <w:r w:rsidRPr="005424B3">
              <w:rPr>
                <w:lang w:val="pt-BR"/>
              </w:rPr>
              <w:t>] = 10</w:t>
            </w:r>
            <w:r w:rsidRPr="005424B3">
              <w:rPr>
                <w:vertAlign w:val="superscript"/>
                <w:lang w:val="pt-BR"/>
              </w:rPr>
              <w:t>-2</w:t>
            </w:r>
            <w:r w:rsidRPr="005424B3">
              <w:rPr>
                <w:lang w:val="pt-BR"/>
              </w:rPr>
              <w:t xml:space="preserve"> =&gt; pH = 2</w:t>
            </w:r>
          </w:p>
          <w:p w14:paraId="0051073C" w14:textId="77777777" w:rsidR="00036499" w:rsidRPr="005424B3" w:rsidRDefault="00036499" w:rsidP="00036499">
            <w:pPr>
              <w:tabs>
                <w:tab w:val="left" w:pos="9360"/>
              </w:tabs>
              <w:jc w:val="both"/>
              <w:rPr>
                <w:vertAlign w:val="superscript"/>
                <w:lang w:val="pt-BR"/>
              </w:rPr>
            </w:pPr>
            <w:r w:rsidRPr="005424B3">
              <w:rPr>
                <w:lang w:val="pt-BR"/>
              </w:rPr>
              <w:t>[OH</w:t>
            </w:r>
            <w:r w:rsidRPr="005424B3">
              <w:rPr>
                <w:vertAlign w:val="superscript"/>
                <w:lang w:val="pt-BR"/>
              </w:rPr>
              <w:t>-</w:t>
            </w:r>
            <w:r w:rsidRPr="005424B3">
              <w:rPr>
                <w:lang w:val="pt-BR"/>
              </w:rPr>
              <w:t>] = 10</w:t>
            </w:r>
            <w:r w:rsidRPr="005424B3">
              <w:rPr>
                <w:vertAlign w:val="superscript"/>
                <w:lang w:val="pt-BR"/>
              </w:rPr>
              <w:t>-14</w:t>
            </w:r>
            <w:r w:rsidRPr="005424B3">
              <w:rPr>
                <w:lang w:val="pt-BR"/>
              </w:rPr>
              <w:t>/10</w:t>
            </w:r>
            <w:r w:rsidRPr="005424B3">
              <w:rPr>
                <w:vertAlign w:val="superscript"/>
                <w:lang w:val="pt-BR"/>
              </w:rPr>
              <w:t>-2</w:t>
            </w:r>
            <w:r w:rsidRPr="005424B3">
              <w:rPr>
                <w:lang w:val="pt-BR"/>
              </w:rPr>
              <w:t xml:space="preserve"> = 10</w:t>
            </w:r>
            <w:r w:rsidRPr="005424B3">
              <w:rPr>
                <w:vertAlign w:val="superscript"/>
                <w:lang w:val="pt-BR"/>
              </w:rPr>
              <w:t>-12</w:t>
            </w:r>
          </w:p>
          <w:p w14:paraId="3F8F31A2" w14:textId="77777777" w:rsidR="00036499" w:rsidRPr="005424B3" w:rsidRDefault="00036499" w:rsidP="00036499">
            <w:pPr>
              <w:tabs>
                <w:tab w:val="left" w:pos="9360"/>
              </w:tabs>
              <w:jc w:val="both"/>
              <w:rPr>
                <w:lang w:val="pt-BR"/>
              </w:rPr>
            </w:pPr>
            <w:r w:rsidRPr="005424B3">
              <w:rPr>
                <w:lang w:val="pt-BR"/>
              </w:rPr>
              <w:t>pH=2 &lt; 7</w:t>
            </w:r>
            <w:r w:rsidRPr="005424B3">
              <w:rPr>
                <w:lang w:val="pt-BR"/>
              </w:rPr>
              <w:sym w:font="Wingdings" w:char="F0E0"/>
            </w:r>
            <w:r w:rsidRPr="005424B3">
              <w:rPr>
                <w:lang w:val="pt-BR"/>
              </w:rPr>
              <w:t xml:space="preserve"> Môi trường axít. </w:t>
            </w:r>
          </w:p>
          <w:p w14:paraId="736FED77" w14:textId="77777777" w:rsidR="00036499" w:rsidRPr="005424B3" w:rsidRDefault="00036499" w:rsidP="00036499">
            <w:pPr>
              <w:tabs>
                <w:tab w:val="left" w:pos="9360"/>
              </w:tabs>
              <w:jc w:val="both"/>
              <w:rPr>
                <w:lang w:val="pt-BR"/>
              </w:rPr>
            </w:pPr>
            <w:r w:rsidRPr="005424B3">
              <w:sym w:font="Wingdings" w:char="F0E0"/>
            </w:r>
            <w:r w:rsidRPr="005424B3">
              <w:rPr>
                <w:lang w:val="pt-BR"/>
              </w:rPr>
              <w:t xml:space="preserve"> Quỳ tím có màu đỏ. </w:t>
            </w:r>
          </w:p>
          <w:p w14:paraId="27F5DFC0" w14:textId="77777777" w:rsidR="00036499" w:rsidRPr="005424B3" w:rsidRDefault="00036499" w:rsidP="00036499">
            <w:pPr>
              <w:tabs>
                <w:tab w:val="left" w:pos="9360"/>
              </w:tabs>
              <w:jc w:val="both"/>
              <w:rPr>
                <w:b/>
                <w:u w:val="single"/>
                <w:lang w:val="pt-BR"/>
              </w:rPr>
            </w:pPr>
            <w:r w:rsidRPr="005424B3">
              <w:rPr>
                <w:b/>
                <w:u w:val="single"/>
                <w:lang w:val="pt-BR"/>
              </w:rPr>
              <w:t>Bài</w:t>
            </w:r>
            <w:r w:rsidRPr="005424B3">
              <w:rPr>
                <w:b/>
                <w:u w:val="single"/>
              </w:rPr>
              <w:t xml:space="preserve"> tập </w:t>
            </w:r>
            <w:r w:rsidRPr="005424B3">
              <w:rPr>
                <w:b/>
                <w:lang w:val="pt-BR"/>
              </w:rPr>
              <w:t xml:space="preserve">: </w:t>
            </w:r>
          </w:p>
          <w:p w14:paraId="1E95836C" w14:textId="77777777" w:rsidR="00036499" w:rsidRPr="005424B3" w:rsidRDefault="00036499" w:rsidP="00036499">
            <w:pPr>
              <w:tabs>
                <w:tab w:val="left" w:pos="9360"/>
              </w:tabs>
              <w:jc w:val="both"/>
              <w:rPr>
                <w:lang w:val="pt-BR"/>
              </w:rPr>
            </w:pPr>
            <w:r w:rsidRPr="005424B3">
              <w:rPr>
                <w:lang w:val="pt-BR"/>
              </w:rPr>
              <w:t>pH = 9.0 thì [H</w:t>
            </w:r>
            <w:r w:rsidRPr="005424B3">
              <w:rPr>
                <w:vertAlign w:val="superscript"/>
                <w:lang w:val="pt-BR"/>
              </w:rPr>
              <w:t>+</w:t>
            </w:r>
            <w:r w:rsidRPr="005424B3">
              <w:rPr>
                <w:lang w:val="pt-BR"/>
              </w:rPr>
              <w:t>] = 10</w:t>
            </w:r>
            <w:r w:rsidRPr="005424B3">
              <w:rPr>
                <w:vertAlign w:val="superscript"/>
                <w:lang w:val="pt-BR"/>
              </w:rPr>
              <w:t>-9</w:t>
            </w:r>
            <w:r w:rsidRPr="005424B3">
              <w:rPr>
                <w:lang w:val="pt-BR"/>
              </w:rPr>
              <w:t>M</w:t>
            </w:r>
          </w:p>
          <w:p w14:paraId="68DF8253" w14:textId="77777777" w:rsidR="00036499" w:rsidRPr="005424B3" w:rsidRDefault="00036499" w:rsidP="00036499">
            <w:pPr>
              <w:tabs>
                <w:tab w:val="left" w:pos="9360"/>
              </w:tabs>
              <w:jc w:val="both"/>
              <w:rPr>
                <w:lang w:val="pt-BR"/>
              </w:rPr>
            </w:pPr>
            <w:r w:rsidRPr="005424B3">
              <w:rPr>
                <w:lang w:val="pt-BR"/>
              </w:rPr>
              <w:t>[OH</w:t>
            </w:r>
            <w:r w:rsidRPr="005424B3">
              <w:rPr>
                <w:vertAlign w:val="superscript"/>
                <w:lang w:val="pt-BR"/>
              </w:rPr>
              <w:t>-</w:t>
            </w:r>
            <w:r w:rsidRPr="005424B3">
              <w:rPr>
                <w:lang w:val="pt-BR"/>
              </w:rPr>
              <w:t>] = 10</w:t>
            </w:r>
            <w:r w:rsidRPr="005424B3">
              <w:rPr>
                <w:vertAlign w:val="superscript"/>
                <w:lang w:val="pt-BR"/>
              </w:rPr>
              <w:t>-14</w:t>
            </w:r>
            <w:r w:rsidRPr="005424B3">
              <w:rPr>
                <w:lang w:val="pt-BR"/>
              </w:rPr>
              <w:t>/10</w:t>
            </w:r>
            <w:r w:rsidRPr="005424B3">
              <w:rPr>
                <w:vertAlign w:val="superscript"/>
                <w:lang w:val="pt-BR"/>
              </w:rPr>
              <w:t>-9</w:t>
            </w:r>
            <w:r w:rsidRPr="005424B3">
              <w:rPr>
                <w:lang w:val="pt-BR"/>
              </w:rPr>
              <w:t xml:space="preserve"> = 10</w:t>
            </w:r>
            <w:r w:rsidRPr="005424B3">
              <w:rPr>
                <w:vertAlign w:val="superscript"/>
                <w:lang w:val="pt-BR"/>
              </w:rPr>
              <w:t>-5</w:t>
            </w:r>
            <w:r w:rsidRPr="005424B3">
              <w:rPr>
                <w:lang w:val="pt-BR"/>
              </w:rPr>
              <w:t>M</w:t>
            </w:r>
          </w:p>
          <w:p w14:paraId="61979DEA" w14:textId="77777777" w:rsidR="00036499" w:rsidRPr="005424B3" w:rsidRDefault="00036499" w:rsidP="00036499">
            <w:pPr>
              <w:tabs>
                <w:tab w:val="left" w:pos="9360"/>
              </w:tabs>
              <w:jc w:val="both"/>
              <w:rPr>
                <w:lang w:val="pt-BR"/>
              </w:rPr>
            </w:pPr>
            <w:r w:rsidRPr="005424B3">
              <w:rPr>
                <w:lang w:val="pt-BR"/>
              </w:rPr>
              <w:t xml:space="preserve">pH &gt; 7 </w:t>
            </w:r>
            <w:r w:rsidRPr="005424B3">
              <w:rPr>
                <w:lang w:val="pt-BR"/>
              </w:rPr>
              <w:sym w:font="Wingdings" w:char="F0E0"/>
            </w:r>
            <w:r w:rsidRPr="005424B3">
              <w:rPr>
                <w:lang w:val="pt-BR"/>
              </w:rPr>
              <w:t xml:space="preserve"> Môi trường kiềm.</w:t>
            </w:r>
          </w:p>
          <w:p w14:paraId="10920C34" w14:textId="77777777" w:rsidR="00036499" w:rsidRPr="005424B3" w:rsidRDefault="00036499" w:rsidP="00036499">
            <w:pPr>
              <w:jc w:val="both"/>
              <w:rPr>
                <w:lang w:val="nb-NO"/>
              </w:rPr>
            </w:pPr>
            <w:r w:rsidRPr="005424B3">
              <w:sym w:font="Wingdings" w:char="F0E0"/>
            </w:r>
            <w:r w:rsidRPr="005424B3">
              <w:rPr>
                <w:lang w:val="pt-BR"/>
              </w:rPr>
              <w:t xml:space="preserve"> Phenolphtalein không màu</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DEAD379" w14:textId="77777777" w:rsidR="00036499" w:rsidRDefault="00036499" w:rsidP="00036499">
            <w:pPr>
              <w:jc w:val="both"/>
            </w:pPr>
          </w:p>
          <w:p w14:paraId="44BFA5B8" w14:textId="77777777" w:rsidR="00036499" w:rsidRDefault="00036499" w:rsidP="00036499">
            <w:pPr>
              <w:jc w:val="both"/>
            </w:pPr>
          </w:p>
          <w:p w14:paraId="074558BE" w14:textId="77777777" w:rsidR="00036499" w:rsidRPr="005424B3" w:rsidRDefault="00036499" w:rsidP="00036499">
            <w:pPr>
              <w:jc w:val="both"/>
            </w:pPr>
            <w:r w:rsidRPr="005424B3">
              <w:t>- GV hướng dẫn HS viết phương trình</w:t>
            </w:r>
          </w:p>
          <w:p w14:paraId="0A6A1CC9" w14:textId="77777777" w:rsidR="00036499" w:rsidRPr="005424B3" w:rsidRDefault="00036499" w:rsidP="00036499">
            <w:pPr>
              <w:jc w:val="both"/>
            </w:pPr>
          </w:p>
          <w:p w14:paraId="23DF017F" w14:textId="77777777" w:rsidR="00036499" w:rsidRPr="005424B3" w:rsidRDefault="00036499" w:rsidP="00036499">
            <w:pPr>
              <w:jc w:val="both"/>
            </w:pPr>
            <w:r w:rsidRPr="005424B3">
              <w:t>Gv: Nhận xét, đánh giá</w:t>
            </w:r>
          </w:p>
          <w:p w14:paraId="3D491AA3" w14:textId="77777777" w:rsidR="00036499" w:rsidRPr="005424B3" w:rsidRDefault="00036499" w:rsidP="00036499">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88FAD37" w14:textId="77777777" w:rsidR="00036499" w:rsidRDefault="00036499" w:rsidP="00036499">
            <w:pPr>
              <w:jc w:val="both"/>
            </w:pPr>
          </w:p>
          <w:p w14:paraId="7AF4F430" w14:textId="77777777" w:rsidR="00036499" w:rsidRDefault="00036499" w:rsidP="00036499">
            <w:pPr>
              <w:jc w:val="both"/>
            </w:pPr>
          </w:p>
          <w:p w14:paraId="2248D425" w14:textId="77777777" w:rsidR="00036499" w:rsidRPr="005424B3" w:rsidRDefault="00036499" w:rsidP="00036499">
            <w:pPr>
              <w:jc w:val="both"/>
            </w:pPr>
            <w:r w:rsidRPr="005424B3">
              <w:t>Hs: Thảo luận nhóm viết phương trình, lên bảng, hs khác nhận xét, bổ sung</w:t>
            </w:r>
          </w:p>
          <w:p w14:paraId="5EFF48E9" w14:textId="77777777" w:rsidR="00036499" w:rsidRPr="005424B3" w:rsidRDefault="00036499" w:rsidP="00036499">
            <w:pPr>
              <w:jc w:val="both"/>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29CF8B3" w14:textId="77777777" w:rsidR="00036499" w:rsidRPr="005424B3" w:rsidRDefault="00036499" w:rsidP="00036499">
            <w:pPr>
              <w:rPr>
                <w:lang w:val="nb-NO"/>
              </w:rPr>
            </w:pPr>
          </w:p>
          <w:p w14:paraId="5AFDADA3" w14:textId="4EC2215D" w:rsidR="00036499" w:rsidRPr="005424B3" w:rsidRDefault="0076078C" w:rsidP="00036499">
            <w:pPr>
              <w:jc w:val="center"/>
              <w:rPr>
                <w:lang w:val="pt-BR"/>
              </w:rPr>
            </w:pPr>
            <w:r>
              <w:rPr>
                <w:lang w:val="pt-BR"/>
              </w:rPr>
              <w:t>2</w:t>
            </w:r>
            <w:r w:rsidR="00036499">
              <w:rPr>
                <w:lang w:val="pt-BR"/>
              </w:rPr>
              <w:t>0</w:t>
            </w:r>
          </w:p>
          <w:p w14:paraId="4AE0006E" w14:textId="7A9BFC45" w:rsidR="00036499" w:rsidRDefault="0076078C" w:rsidP="00036499">
            <w:pPr>
              <w:rPr>
                <w:lang w:val="pt-BR"/>
              </w:rPr>
            </w:pPr>
            <w:r w:rsidRPr="005424B3">
              <w:rPr>
                <w:lang w:val="pt-BR"/>
              </w:rPr>
              <w:t>P</w:t>
            </w:r>
            <w:r w:rsidR="00036499" w:rsidRPr="005424B3">
              <w:rPr>
                <w:lang w:val="pt-BR"/>
              </w:rPr>
              <w:t>hút</w:t>
            </w:r>
          </w:p>
          <w:p w14:paraId="36ACFE08" w14:textId="77777777" w:rsidR="0076078C" w:rsidRDefault="0076078C" w:rsidP="0076078C">
            <w:pPr>
              <w:jc w:val="center"/>
              <w:rPr>
                <w:lang w:val="pt-BR"/>
              </w:rPr>
            </w:pPr>
          </w:p>
          <w:p w14:paraId="2B3D2861" w14:textId="77777777" w:rsidR="0076078C" w:rsidRDefault="0076078C" w:rsidP="0076078C">
            <w:pPr>
              <w:jc w:val="center"/>
              <w:rPr>
                <w:lang w:val="pt-BR"/>
              </w:rPr>
            </w:pPr>
          </w:p>
          <w:p w14:paraId="768ECC71" w14:textId="77777777" w:rsidR="0076078C" w:rsidRDefault="0076078C" w:rsidP="0076078C">
            <w:pPr>
              <w:jc w:val="center"/>
              <w:rPr>
                <w:lang w:val="pt-BR"/>
              </w:rPr>
            </w:pPr>
          </w:p>
          <w:p w14:paraId="1DABE878" w14:textId="77777777" w:rsidR="0076078C" w:rsidRDefault="0076078C" w:rsidP="0076078C">
            <w:pPr>
              <w:jc w:val="center"/>
              <w:rPr>
                <w:lang w:val="pt-BR"/>
              </w:rPr>
            </w:pPr>
          </w:p>
          <w:p w14:paraId="525354FE" w14:textId="77777777" w:rsidR="0076078C" w:rsidRDefault="0076078C" w:rsidP="0076078C">
            <w:pPr>
              <w:jc w:val="center"/>
              <w:rPr>
                <w:lang w:val="pt-BR"/>
              </w:rPr>
            </w:pPr>
          </w:p>
          <w:p w14:paraId="629FDEF8" w14:textId="77777777" w:rsidR="0076078C" w:rsidRDefault="0076078C" w:rsidP="0076078C">
            <w:pPr>
              <w:jc w:val="center"/>
              <w:rPr>
                <w:lang w:val="pt-BR"/>
              </w:rPr>
            </w:pPr>
          </w:p>
          <w:p w14:paraId="03698E48" w14:textId="77777777" w:rsidR="0076078C" w:rsidRDefault="0076078C" w:rsidP="0076078C">
            <w:pPr>
              <w:jc w:val="center"/>
              <w:rPr>
                <w:lang w:val="pt-BR"/>
              </w:rPr>
            </w:pPr>
          </w:p>
          <w:p w14:paraId="7D2E5CCE" w14:textId="77777777" w:rsidR="0076078C" w:rsidRDefault="0076078C" w:rsidP="0076078C">
            <w:pPr>
              <w:jc w:val="center"/>
              <w:rPr>
                <w:lang w:val="pt-BR"/>
              </w:rPr>
            </w:pPr>
          </w:p>
          <w:p w14:paraId="22E0C22D" w14:textId="77777777" w:rsidR="0076078C" w:rsidRDefault="0076078C" w:rsidP="0076078C">
            <w:pPr>
              <w:jc w:val="center"/>
              <w:rPr>
                <w:lang w:val="pt-BR"/>
              </w:rPr>
            </w:pPr>
          </w:p>
          <w:p w14:paraId="4D29D542" w14:textId="76AB40C5" w:rsidR="0076078C" w:rsidRPr="005424B3" w:rsidRDefault="0076078C" w:rsidP="0076078C">
            <w:pPr>
              <w:jc w:val="center"/>
              <w:rPr>
                <w:lang w:val="pt-BR"/>
              </w:rPr>
            </w:pPr>
            <w:r>
              <w:rPr>
                <w:lang w:val="pt-BR"/>
              </w:rPr>
              <w:t>20</w:t>
            </w:r>
          </w:p>
          <w:p w14:paraId="641C4AAB" w14:textId="61ABF605" w:rsidR="0076078C" w:rsidRDefault="0076078C" w:rsidP="0076078C">
            <w:pPr>
              <w:rPr>
                <w:lang w:val="pt-BR"/>
              </w:rPr>
            </w:pPr>
            <w:r w:rsidRPr="005424B3">
              <w:rPr>
                <w:lang w:val="pt-BR"/>
              </w:rPr>
              <w:t>Phút</w:t>
            </w:r>
          </w:p>
          <w:p w14:paraId="2451A3FA" w14:textId="77777777" w:rsidR="0076078C" w:rsidRDefault="0076078C" w:rsidP="0076078C">
            <w:pPr>
              <w:rPr>
                <w:lang w:val="nb-NO"/>
              </w:rPr>
            </w:pPr>
          </w:p>
          <w:p w14:paraId="5A66F3F2" w14:textId="77777777" w:rsidR="0076078C" w:rsidRDefault="0076078C" w:rsidP="0076078C">
            <w:pPr>
              <w:rPr>
                <w:lang w:val="nb-NO"/>
              </w:rPr>
            </w:pPr>
          </w:p>
          <w:p w14:paraId="10C183D2" w14:textId="77777777" w:rsidR="0076078C" w:rsidRDefault="0076078C" w:rsidP="0076078C">
            <w:pPr>
              <w:rPr>
                <w:lang w:val="nb-NO"/>
              </w:rPr>
            </w:pPr>
          </w:p>
          <w:p w14:paraId="4D77D145" w14:textId="77777777" w:rsidR="0076078C" w:rsidRDefault="0076078C" w:rsidP="0076078C">
            <w:pPr>
              <w:rPr>
                <w:lang w:val="nb-NO"/>
              </w:rPr>
            </w:pPr>
          </w:p>
          <w:p w14:paraId="197E3194" w14:textId="77777777" w:rsidR="0076078C" w:rsidRDefault="0076078C" w:rsidP="0076078C">
            <w:pPr>
              <w:rPr>
                <w:lang w:val="nb-NO"/>
              </w:rPr>
            </w:pPr>
          </w:p>
          <w:p w14:paraId="6409F3EE" w14:textId="77777777" w:rsidR="0076078C" w:rsidRDefault="0076078C" w:rsidP="0076078C">
            <w:pPr>
              <w:rPr>
                <w:lang w:val="nb-NO"/>
              </w:rPr>
            </w:pPr>
          </w:p>
          <w:p w14:paraId="656C6242" w14:textId="7C70E439" w:rsidR="0076078C" w:rsidRDefault="0076078C" w:rsidP="0076078C">
            <w:pPr>
              <w:rPr>
                <w:lang w:val="nb-NO"/>
              </w:rPr>
            </w:pPr>
          </w:p>
          <w:p w14:paraId="11F04AE8" w14:textId="4A7664D9" w:rsidR="0076078C" w:rsidRDefault="0076078C" w:rsidP="0076078C">
            <w:pPr>
              <w:rPr>
                <w:lang w:val="nb-NO"/>
              </w:rPr>
            </w:pPr>
          </w:p>
          <w:p w14:paraId="3B07A602" w14:textId="2F787803" w:rsidR="0076078C" w:rsidRDefault="0076078C" w:rsidP="0076078C">
            <w:pPr>
              <w:rPr>
                <w:lang w:val="nb-NO"/>
              </w:rPr>
            </w:pPr>
          </w:p>
          <w:p w14:paraId="3BA0EA66" w14:textId="77777777" w:rsidR="0076078C" w:rsidRDefault="0076078C" w:rsidP="0076078C">
            <w:pPr>
              <w:rPr>
                <w:lang w:val="nb-NO"/>
              </w:rPr>
            </w:pPr>
          </w:p>
          <w:p w14:paraId="0A025DD0" w14:textId="77777777" w:rsidR="0076078C" w:rsidRPr="005424B3" w:rsidRDefault="0076078C" w:rsidP="0076078C">
            <w:pPr>
              <w:jc w:val="center"/>
              <w:rPr>
                <w:lang w:val="pt-BR"/>
              </w:rPr>
            </w:pPr>
            <w:r>
              <w:rPr>
                <w:lang w:val="pt-BR"/>
              </w:rPr>
              <w:lastRenderedPageBreak/>
              <w:t>20</w:t>
            </w:r>
          </w:p>
          <w:p w14:paraId="50FB326A" w14:textId="17D5B441" w:rsidR="0076078C" w:rsidRPr="005424B3" w:rsidRDefault="0076078C" w:rsidP="0076078C">
            <w:pPr>
              <w:rPr>
                <w:lang w:val="nb-NO"/>
              </w:rPr>
            </w:pPr>
            <w:r w:rsidRPr="005424B3">
              <w:rPr>
                <w:lang w:val="pt-BR"/>
              </w:rPr>
              <w:t>phút</w:t>
            </w:r>
          </w:p>
        </w:tc>
      </w:tr>
      <w:tr w:rsidR="00036499" w:rsidRPr="005424B3" w14:paraId="764EF4E0" w14:textId="77777777" w:rsidTr="00036499">
        <w:tc>
          <w:tcPr>
            <w:tcW w:w="540" w:type="dxa"/>
            <w:tcBorders>
              <w:top w:val="single" w:sz="4" w:space="0" w:color="auto"/>
              <w:left w:val="single" w:sz="4" w:space="0" w:color="auto"/>
              <w:bottom w:val="single" w:sz="4" w:space="0" w:color="auto"/>
              <w:right w:val="single" w:sz="4" w:space="0" w:color="auto"/>
            </w:tcBorders>
            <w:shd w:val="clear" w:color="auto" w:fill="auto"/>
          </w:tcPr>
          <w:p w14:paraId="0EF2DD61" w14:textId="77777777" w:rsidR="00036499" w:rsidRPr="005424B3" w:rsidRDefault="00036499" w:rsidP="00036499">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62389FD" w14:textId="77777777" w:rsidR="00036499" w:rsidRPr="005424B3" w:rsidRDefault="00036499" w:rsidP="00036499">
            <w:pPr>
              <w:rPr>
                <w:b/>
                <w:bCs/>
                <w:u w:val="single"/>
                <w:lang w:val="nb-NO"/>
              </w:rPr>
            </w:pPr>
            <w:r w:rsidRPr="005424B3">
              <w:rPr>
                <w:b/>
                <w:bCs/>
                <w:u w:val="single"/>
                <w:lang w:val="nb-NO"/>
              </w:rPr>
              <w:t>Củng cố kiến thức và kết thúc bài</w:t>
            </w:r>
          </w:p>
          <w:p w14:paraId="6C7167C7" w14:textId="77777777" w:rsidR="00036499" w:rsidRPr="005424B3" w:rsidRDefault="00036499" w:rsidP="00036499">
            <w:pPr>
              <w:rPr>
                <w:lang w:val="vi-VN"/>
              </w:rPr>
            </w:pPr>
            <w:r w:rsidRPr="005424B3">
              <w:rPr>
                <w:lang w:val="pt-BR"/>
              </w:rPr>
              <w:t>Sơ lược lại các dạng bài tập</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5A73853" w14:textId="77777777" w:rsidR="00036499" w:rsidRPr="005424B3" w:rsidRDefault="00036499" w:rsidP="00036499">
            <w:pPr>
              <w:rPr>
                <w:lang w:val="nb-NO"/>
              </w:rPr>
            </w:pPr>
          </w:p>
          <w:p w14:paraId="0B28ABE3" w14:textId="77777777" w:rsidR="00036499" w:rsidRPr="005424B3" w:rsidRDefault="00036499" w:rsidP="00036499">
            <w:pPr>
              <w:rPr>
                <w:lang w:val="vi-VN"/>
              </w:rPr>
            </w:pPr>
            <w:r w:rsidRPr="005424B3">
              <w:rPr>
                <w:lang w:val="de-DE"/>
              </w:rPr>
              <w:t xml:space="preserve">Giảng viên trình bày tóm tắt nội dung. </w:t>
            </w:r>
            <w:r w:rsidRPr="005424B3">
              <w:rPr>
                <w:lang w:val="nb-NO"/>
              </w:rPr>
              <w:t>GV hướng dẫn bài tập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256CDE0" w14:textId="77777777" w:rsidR="00036499" w:rsidRPr="005424B3" w:rsidRDefault="00036499" w:rsidP="00036499">
            <w:pPr>
              <w:rPr>
                <w:lang w:val="nb-NO"/>
              </w:rPr>
            </w:pPr>
          </w:p>
          <w:p w14:paraId="4724DCDF" w14:textId="77777777" w:rsidR="00036499" w:rsidRPr="005424B3" w:rsidRDefault="00036499" w:rsidP="00036499">
            <w:pPr>
              <w:rPr>
                <w:lang w:val="nb-NO"/>
              </w:rPr>
            </w:pPr>
            <w:r w:rsidRPr="005424B3">
              <w:rPr>
                <w:lang w:val="de-DE"/>
              </w:rPr>
              <w:t xml:space="preserve">Học sinh lắng nghe và ghi chép những nội dung cần thiết. </w:t>
            </w:r>
            <w:r w:rsidRPr="005424B3">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C3A3053" w14:textId="77777777" w:rsidR="00036499" w:rsidRPr="005424B3" w:rsidRDefault="00036499" w:rsidP="00036499">
            <w:pPr>
              <w:jc w:val="center"/>
              <w:rPr>
                <w:lang w:val="nb-NO"/>
              </w:rPr>
            </w:pPr>
          </w:p>
          <w:p w14:paraId="0F5CCDC7" w14:textId="77777777" w:rsidR="00036499" w:rsidRPr="005424B3" w:rsidRDefault="00036499" w:rsidP="00036499">
            <w:pPr>
              <w:jc w:val="center"/>
              <w:rPr>
                <w:lang w:val="nb-NO"/>
              </w:rPr>
            </w:pPr>
            <w:r w:rsidRPr="005424B3">
              <w:rPr>
                <w:lang w:val="pt-BR"/>
              </w:rPr>
              <w:t xml:space="preserve"> </w:t>
            </w:r>
            <w:r>
              <w:rPr>
                <w:lang w:val="pt-BR"/>
              </w:rPr>
              <w:t xml:space="preserve">10 </w:t>
            </w:r>
            <w:r w:rsidRPr="005424B3">
              <w:rPr>
                <w:lang w:val="pt-BR"/>
              </w:rPr>
              <w:t>phút</w:t>
            </w:r>
          </w:p>
        </w:tc>
      </w:tr>
      <w:tr w:rsidR="00036499" w:rsidRPr="005424B3" w14:paraId="7116AF6B" w14:textId="77777777" w:rsidTr="00036499">
        <w:tc>
          <w:tcPr>
            <w:tcW w:w="540" w:type="dxa"/>
            <w:tcBorders>
              <w:top w:val="single" w:sz="4" w:space="0" w:color="auto"/>
              <w:left w:val="single" w:sz="4" w:space="0" w:color="auto"/>
              <w:bottom w:val="single" w:sz="4" w:space="0" w:color="auto"/>
              <w:right w:val="single" w:sz="4" w:space="0" w:color="auto"/>
            </w:tcBorders>
            <w:shd w:val="clear" w:color="auto" w:fill="auto"/>
          </w:tcPr>
          <w:p w14:paraId="4E152E4F" w14:textId="77777777" w:rsidR="00036499" w:rsidRPr="005424B3" w:rsidRDefault="00036499" w:rsidP="00036499">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D9E6D22" w14:textId="77777777" w:rsidR="00036499" w:rsidRPr="005424B3" w:rsidRDefault="00036499" w:rsidP="00036499">
            <w:pPr>
              <w:rPr>
                <w:b/>
                <w:bCs/>
                <w:u w:val="single"/>
                <w:lang w:val="pt-BR"/>
              </w:rPr>
            </w:pPr>
            <w:r w:rsidRPr="005424B3">
              <w:rPr>
                <w:b/>
                <w:bCs/>
                <w:u w:val="single"/>
                <w:lang w:val="pt-BR"/>
              </w:rPr>
              <w:t>Hướng dẫn tự học</w:t>
            </w:r>
          </w:p>
          <w:p w14:paraId="61CD826C" w14:textId="77777777" w:rsidR="00036499" w:rsidRPr="005424B3" w:rsidRDefault="00036499" w:rsidP="00036499">
            <w:pPr>
              <w:rPr>
                <w:bCs/>
                <w:u w:val="single"/>
                <w:lang w:val="nb-NO"/>
              </w:rPr>
            </w:pPr>
            <w:r w:rsidRPr="005424B3">
              <w:rPr>
                <w:lang w:val="pt-BR"/>
              </w:rPr>
              <w:t>giải bài tập và chuẩn bị bài học tiếp theo.</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411579B" w14:textId="77777777" w:rsidR="00036499" w:rsidRPr="005424B3" w:rsidRDefault="00036499" w:rsidP="00036499">
            <w:pPr>
              <w:rPr>
                <w:lang w:val="pt-BR"/>
              </w:rPr>
            </w:pPr>
          </w:p>
          <w:p w14:paraId="485A9E24" w14:textId="77777777" w:rsidR="00036499" w:rsidRPr="005424B3" w:rsidRDefault="00036499" w:rsidP="00036499">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77193D5" w14:textId="77777777" w:rsidR="00036499" w:rsidRPr="005424B3" w:rsidRDefault="00036499" w:rsidP="00036499">
            <w:pPr>
              <w:rPr>
                <w:lang w:val="de-DE"/>
              </w:rPr>
            </w:pPr>
          </w:p>
          <w:p w14:paraId="3B413A88" w14:textId="77777777" w:rsidR="00036499" w:rsidRPr="005424B3" w:rsidRDefault="00036499" w:rsidP="00036499">
            <w:pPr>
              <w:rPr>
                <w:lang w:val="pt-BR"/>
              </w:rPr>
            </w:pPr>
            <w:r w:rsidRPr="005424B3">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06F3950" w14:textId="77777777" w:rsidR="00036499" w:rsidRPr="005424B3" w:rsidRDefault="00036499" w:rsidP="00036499">
            <w:pPr>
              <w:jc w:val="center"/>
              <w:rPr>
                <w:lang w:val="pt-BR"/>
              </w:rPr>
            </w:pPr>
            <w:r>
              <w:rPr>
                <w:lang w:val="pt-BR"/>
              </w:rPr>
              <w:t>10</w:t>
            </w:r>
          </w:p>
          <w:p w14:paraId="55F69DF5" w14:textId="77777777" w:rsidR="00036499" w:rsidRPr="005424B3" w:rsidRDefault="00036499" w:rsidP="00036499">
            <w:pPr>
              <w:jc w:val="center"/>
              <w:rPr>
                <w:lang w:val="pt-BR"/>
              </w:rPr>
            </w:pPr>
            <w:r w:rsidRPr="005424B3">
              <w:rPr>
                <w:lang w:val="pt-BR"/>
              </w:rPr>
              <w:t>phút</w:t>
            </w:r>
          </w:p>
        </w:tc>
      </w:tr>
    </w:tbl>
    <w:p w14:paraId="0E549FE6" w14:textId="77777777" w:rsidR="00036499" w:rsidRPr="005424B3" w:rsidRDefault="00036499" w:rsidP="00036499">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036499" w:rsidRPr="005424B3" w14:paraId="21D3CB5B" w14:textId="77777777" w:rsidTr="00036499">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F86F020" w14:textId="77777777" w:rsidR="00036499" w:rsidRPr="005424B3" w:rsidRDefault="00036499" w:rsidP="00036499">
            <w:pPr>
              <w:rPr>
                <w:u w:val="single"/>
                <w:lang w:val="pt-BR"/>
              </w:rPr>
            </w:pPr>
          </w:p>
          <w:p w14:paraId="56B6F6F5" w14:textId="77777777" w:rsidR="00036499" w:rsidRPr="005424B3" w:rsidRDefault="00036499" w:rsidP="00036499">
            <w:pPr>
              <w:rPr>
                <w:u w:val="single"/>
                <w:lang w:val="pt-BR"/>
              </w:rPr>
            </w:pPr>
          </w:p>
          <w:p w14:paraId="442CEE18" w14:textId="77777777" w:rsidR="00036499" w:rsidRPr="005424B3" w:rsidRDefault="00036499" w:rsidP="00036499">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0AB6E770" w14:textId="77777777" w:rsidR="00036499" w:rsidRPr="005424B3" w:rsidRDefault="00036499" w:rsidP="00036499">
            <w:pPr>
              <w:jc w:val="both"/>
            </w:pPr>
            <w:r w:rsidRPr="005424B3">
              <w:t xml:space="preserve">1. </w:t>
            </w:r>
            <w:r w:rsidRPr="005424B3">
              <w:rPr>
                <w:i/>
                <w:iCs/>
              </w:rPr>
              <w:t xml:space="preserve">Giáo trình hóa học 1, </w:t>
            </w:r>
            <w:r w:rsidRPr="005424B3">
              <w:t>Trường CĐ lý tự trọng Tp. HCM, năm 2018.</w:t>
            </w:r>
          </w:p>
          <w:p w14:paraId="25D96990" w14:textId="77777777" w:rsidR="00036499" w:rsidRPr="005424B3" w:rsidRDefault="00036499" w:rsidP="00036499">
            <w:pPr>
              <w:jc w:val="both"/>
            </w:pPr>
            <w:r w:rsidRPr="005424B3">
              <w:t xml:space="preserve">2. </w:t>
            </w:r>
            <w:r w:rsidRPr="005424B3">
              <w:rPr>
                <w:lang w:val="vi-VN"/>
              </w:rPr>
              <w:t>Nguyễn Xuân Trường</w:t>
            </w:r>
            <w:r w:rsidRPr="005424B3">
              <w:t xml:space="preserve">, </w:t>
            </w:r>
            <w:r w:rsidRPr="005424B3">
              <w:rPr>
                <w:i/>
                <w:iCs/>
              </w:rPr>
              <w:t xml:space="preserve">Hóa học 10, </w:t>
            </w:r>
            <w:r w:rsidRPr="005424B3">
              <w:rPr>
                <w:lang w:val="vi-VN"/>
              </w:rPr>
              <w:t>NXB Giáo dục Việt Nam</w:t>
            </w:r>
            <w:r w:rsidRPr="005424B3">
              <w:t>, năm 2015.</w:t>
            </w:r>
          </w:p>
          <w:p w14:paraId="20B383CB" w14:textId="77777777" w:rsidR="00036499" w:rsidRPr="005424B3" w:rsidRDefault="00036499" w:rsidP="00036499">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10, </w:t>
            </w:r>
            <w:r w:rsidRPr="005424B3">
              <w:rPr>
                <w:lang w:val="vi-VN"/>
              </w:rPr>
              <w:t>NXB Giáo dục Việt Nam</w:t>
            </w:r>
            <w:r w:rsidRPr="005424B3">
              <w:t>, năm 2015.</w:t>
            </w:r>
          </w:p>
        </w:tc>
      </w:tr>
      <w:tr w:rsidR="00036499" w:rsidRPr="005424B3" w14:paraId="35D561BD" w14:textId="77777777" w:rsidTr="00036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552D15E8" w14:textId="77777777" w:rsidR="00036499" w:rsidRPr="005424B3" w:rsidRDefault="00036499" w:rsidP="00036499">
            <w:pPr>
              <w:rPr>
                <w:lang w:val="pt-BR"/>
              </w:rPr>
            </w:pPr>
          </w:p>
          <w:p w14:paraId="3DAE59CC" w14:textId="77777777" w:rsidR="00036499" w:rsidRDefault="00036499" w:rsidP="00036499">
            <w:pPr>
              <w:jc w:val="center"/>
              <w:rPr>
                <w:b/>
                <w:bCs/>
                <w:lang w:val="pt-BR"/>
              </w:rPr>
            </w:pPr>
            <w:r w:rsidRPr="005424B3">
              <w:rPr>
                <w:b/>
                <w:bCs/>
                <w:lang w:val="pt-BR"/>
              </w:rPr>
              <w:t>Trưởng tổ môn</w:t>
            </w:r>
          </w:p>
          <w:p w14:paraId="2A06CF5F" w14:textId="1AA77D4A" w:rsidR="00036499" w:rsidRDefault="008961A6" w:rsidP="00036499">
            <w:pPr>
              <w:jc w:val="center"/>
              <w:rPr>
                <w:b/>
                <w:bCs/>
                <w:lang w:val="pt-BR"/>
              </w:rPr>
            </w:pPr>
            <w:r>
              <w:rPr>
                <w:b/>
                <w:bCs/>
                <w:sz w:val="26"/>
                <w:szCs w:val="26"/>
              </w:rPr>
              <w:t>Phạm Thị Thu Nga</w:t>
            </w:r>
          </w:p>
          <w:p w14:paraId="624E3365" w14:textId="77777777" w:rsidR="00036499" w:rsidRPr="005424B3" w:rsidRDefault="00036499" w:rsidP="00036499">
            <w:pPr>
              <w:jc w:val="center"/>
              <w:rPr>
                <w:b/>
                <w:bCs/>
                <w:lang w:val="pt-BR"/>
              </w:rPr>
            </w:pPr>
          </w:p>
          <w:p w14:paraId="6D169942" w14:textId="5B577CC1" w:rsidR="00036499" w:rsidRPr="00AF0971" w:rsidRDefault="00036499" w:rsidP="00036499">
            <w:pPr>
              <w:jc w:val="center"/>
              <w:rPr>
                <w:b/>
                <w:bCs/>
                <w:lang w:val="pt-BR"/>
              </w:rPr>
            </w:pPr>
          </w:p>
        </w:tc>
        <w:tc>
          <w:tcPr>
            <w:tcW w:w="6205" w:type="dxa"/>
            <w:shd w:val="clear" w:color="auto" w:fill="auto"/>
          </w:tcPr>
          <w:p w14:paraId="17026494" w14:textId="77777777" w:rsidR="00036499" w:rsidRPr="005424B3" w:rsidRDefault="00036499" w:rsidP="00036499">
            <w:pPr>
              <w:rPr>
                <w:lang w:val="pt-BR"/>
              </w:rPr>
            </w:pPr>
          </w:p>
          <w:p w14:paraId="472DFD2F" w14:textId="77777777" w:rsidR="005A252A" w:rsidRDefault="005A252A" w:rsidP="00036499">
            <w:pPr>
              <w:jc w:val="center"/>
              <w:rPr>
                <w:i/>
                <w:lang w:val="pt-BR"/>
              </w:rPr>
            </w:pPr>
            <w:r>
              <w:rPr>
                <w:i/>
                <w:lang w:val="pt-BR"/>
              </w:rPr>
              <w:t xml:space="preserve">Tp. Hồ Chí Minh, ngày 18 tháng 10  năm 2021 </w:t>
            </w:r>
          </w:p>
          <w:p w14:paraId="7EBB909A" w14:textId="5955AF2B" w:rsidR="00036499" w:rsidRDefault="00036499" w:rsidP="00036499">
            <w:pPr>
              <w:jc w:val="center"/>
              <w:rPr>
                <w:b/>
                <w:lang w:val="pt-BR"/>
              </w:rPr>
            </w:pPr>
            <w:r w:rsidRPr="005424B3">
              <w:rPr>
                <w:b/>
                <w:lang w:val="pt-BR"/>
              </w:rPr>
              <w:t>Giảng viên</w:t>
            </w:r>
          </w:p>
          <w:p w14:paraId="13EAE810" w14:textId="7CA7668B" w:rsidR="001136C5" w:rsidRPr="005424B3" w:rsidRDefault="001136C5" w:rsidP="00036499">
            <w:pPr>
              <w:jc w:val="center"/>
              <w:rPr>
                <w:lang w:val="pt-BR"/>
              </w:rPr>
            </w:pPr>
            <w:r>
              <w:t>Trịnh Khắc Vũ</w:t>
            </w:r>
          </w:p>
        </w:tc>
      </w:tr>
    </w:tbl>
    <w:p w14:paraId="561364C7" w14:textId="77777777" w:rsidR="00036499" w:rsidRDefault="00036499" w:rsidP="00036499">
      <w:pPr>
        <w:tabs>
          <w:tab w:val="right" w:leader="dot" w:pos="3331"/>
        </w:tabs>
        <w:rPr>
          <w:b/>
          <w:sz w:val="28"/>
          <w:szCs w:val="28"/>
        </w:rPr>
      </w:pPr>
    </w:p>
    <w:p w14:paraId="410E0D52" w14:textId="77777777" w:rsidR="00036499" w:rsidRDefault="00036499" w:rsidP="00036499">
      <w:pPr>
        <w:rPr>
          <w:b/>
          <w:sz w:val="28"/>
          <w:szCs w:val="28"/>
        </w:rPr>
      </w:pPr>
      <w:r>
        <w:rPr>
          <w:b/>
          <w:sz w:val="28"/>
          <w:szCs w:val="28"/>
        </w:rPr>
        <w:br w:type="page"/>
      </w:r>
    </w:p>
    <w:tbl>
      <w:tblPr>
        <w:tblW w:w="10490" w:type="dxa"/>
        <w:tblInd w:w="108" w:type="dxa"/>
        <w:tblLook w:val="01E0" w:firstRow="1" w:lastRow="1" w:firstColumn="1" w:lastColumn="1" w:noHBand="0" w:noVBand="0"/>
      </w:tblPr>
      <w:tblGrid>
        <w:gridCol w:w="4500"/>
        <w:gridCol w:w="5990"/>
      </w:tblGrid>
      <w:tr w:rsidR="00036499" w:rsidRPr="005424B3" w14:paraId="4E30A96F" w14:textId="77777777" w:rsidTr="00036499">
        <w:tc>
          <w:tcPr>
            <w:tcW w:w="4500" w:type="dxa"/>
            <w:shd w:val="clear" w:color="auto" w:fill="auto"/>
          </w:tcPr>
          <w:p w14:paraId="50CA0591" w14:textId="51396505" w:rsidR="00036499" w:rsidRPr="005424B3" w:rsidRDefault="00036499" w:rsidP="00036499">
            <w:pPr>
              <w:rPr>
                <w:lang w:val="pt-BR"/>
              </w:rPr>
            </w:pPr>
            <w:r w:rsidRPr="005424B3">
              <w:lastRenderedPageBreak/>
              <w:br w:type="page"/>
            </w:r>
            <w:r w:rsidRPr="005424B3">
              <w:rPr>
                <w:lang w:val="pt-BR"/>
              </w:rPr>
              <w:t xml:space="preserve">Giáo án số:  </w:t>
            </w:r>
            <w:r>
              <w:rPr>
                <w:lang w:val="pt-BR"/>
              </w:rPr>
              <w:t>11</w:t>
            </w:r>
          </w:p>
        </w:tc>
        <w:tc>
          <w:tcPr>
            <w:tcW w:w="5990" w:type="dxa"/>
            <w:shd w:val="clear" w:color="auto" w:fill="auto"/>
          </w:tcPr>
          <w:p w14:paraId="71446F41" w14:textId="77777777" w:rsidR="00036499" w:rsidRPr="005424B3" w:rsidRDefault="00036499" w:rsidP="00036499">
            <w:r w:rsidRPr="005424B3">
              <w:t>Thời gian thực hiện:</w:t>
            </w:r>
            <w:r>
              <w:t xml:space="preserve"> 2 </w:t>
            </w:r>
            <w:r w:rsidRPr="005424B3">
              <w:t xml:space="preserve"> tiết</w:t>
            </w:r>
          </w:p>
          <w:p w14:paraId="696CF9CF" w14:textId="7C18830C" w:rsidR="00036499" w:rsidRPr="005424B3" w:rsidRDefault="00036499" w:rsidP="00036499">
            <w:pPr>
              <w:tabs>
                <w:tab w:val="right" w:leader="dot" w:pos="3331"/>
              </w:tabs>
              <w:rPr>
                <w:b/>
              </w:rPr>
            </w:pPr>
            <w:r w:rsidRPr="005424B3">
              <w:t xml:space="preserve">Tên chương: </w:t>
            </w:r>
            <w:r w:rsidRPr="005424B3">
              <w:rPr>
                <w:b/>
              </w:rPr>
              <w:t xml:space="preserve">Chương </w:t>
            </w:r>
            <w:r>
              <w:rPr>
                <w:b/>
              </w:rPr>
              <w:t>I</w:t>
            </w:r>
            <w:r w:rsidRPr="005424B3">
              <w:rPr>
                <w:b/>
              </w:rPr>
              <w:t xml:space="preserve">V: </w:t>
            </w:r>
            <w:r>
              <w:rPr>
                <w:b/>
              </w:rPr>
              <w:t>PHI KIM</w:t>
            </w:r>
            <w:r w:rsidR="0076078C" w:rsidRPr="00A0188D">
              <w:rPr>
                <w:b/>
                <w:color w:val="000000"/>
                <w:sz w:val="26"/>
                <w:szCs w:val="26"/>
              </w:rPr>
              <w:t xml:space="preserve">- OXI, LƯU HUỲNH, NITƠ    </w:t>
            </w:r>
          </w:p>
          <w:p w14:paraId="14B87B4E" w14:textId="06504F38" w:rsidR="00036499" w:rsidRPr="005424B3" w:rsidRDefault="00036499" w:rsidP="00036499">
            <w:r w:rsidRPr="005424B3">
              <w:t xml:space="preserve">Thực hiện ngày              </w:t>
            </w:r>
            <w:r w:rsidR="005A252A">
              <w:t>8</w:t>
            </w:r>
            <w:r w:rsidRPr="005424B3">
              <w:t xml:space="preserve">    tháng    </w:t>
            </w:r>
            <w:r w:rsidR="005A252A">
              <w:t>11</w:t>
            </w:r>
            <w:r w:rsidRPr="005424B3">
              <w:t xml:space="preserve">             năm 20</w:t>
            </w:r>
            <w:r w:rsidR="005A252A">
              <w:t>21</w:t>
            </w:r>
            <w:r w:rsidRPr="005424B3">
              <w:t xml:space="preserve"> </w:t>
            </w:r>
          </w:p>
          <w:p w14:paraId="045F118B" w14:textId="77777777" w:rsidR="00036499" w:rsidRPr="005424B3" w:rsidRDefault="00036499" w:rsidP="00036499">
            <w:r w:rsidRPr="005424B3">
              <w:t xml:space="preserve"> </w:t>
            </w:r>
          </w:p>
        </w:tc>
      </w:tr>
    </w:tbl>
    <w:p w14:paraId="3BE0DA0C" w14:textId="2DD03BB7" w:rsidR="00036499" w:rsidRPr="005424B3" w:rsidRDefault="00036499" w:rsidP="00036499">
      <w:r w:rsidRPr="005424B3">
        <w:rPr>
          <w:lang w:val="it-IT"/>
        </w:rPr>
        <w:t xml:space="preserve">Tên bài: </w:t>
      </w:r>
      <w:r w:rsidRPr="005424B3">
        <w:rPr>
          <w:lang w:val="it-IT"/>
        </w:rPr>
        <w:tab/>
      </w:r>
      <w:r w:rsidRPr="005424B3">
        <w:rPr>
          <w:lang w:val="it-IT"/>
        </w:rPr>
        <w:tab/>
      </w:r>
      <w:r w:rsidRPr="005424B3">
        <w:t xml:space="preserve">Bài </w:t>
      </w:r>
      <w:r>
        <w:t>11</w:t>
      </w:r>
      <w:r w:rsidRPr="005424B3">
        <w:t>:</w:t>
      </w:r>
      <w:r w:rsidRPr="005424B3">
        <w:rPr>
          <w:b/>
        </w:rPr>
        <w:t xml:space="preserve"> Oxi – </w:t>
      </w:r>
      <w:r>
        <w:rPr>
          <w:b/>
        </w:rPr>
        <w:t>LƯU HUỲNH</w:t>
      </w:r>
    </w:p>
    <w:p w14:paraId="3C19C637" w14:textId="77777777" w:rsidR="00036499" w:rsidRPr="005424B3" w:rsidRDefault="00036499" w:rsidP="00036499">
      <w:pPr>
        <w:rPr>
          <w:b/>
          <w:u w:val="single"/>
          <w:lang w:val="it-IT"/>
        </w:rPr>
      </w:pPr>
      <w:r w:rsidRPr="005424B3">
        <w:rPr>
          <w:b/>
          <w:u w:val="single"/>
          <w:lang w:val="it-IT"/>
        </w:rPr>
        <w:t xml:space="preserve">Mục tiêu của bài: </w:t>
      </w:r>
    </w:p>
    <w:p w14:paraId="43D60D3D" w14:textId="77777777" w:rsidR="00036499" w:rsidRPr="005424B3" w:rsidRDefault="00036499" w:rsidP="00036499">
      <w:pPr>
        <w:rPr>
          <w:b/>
          <w:lang w:val="it-IT"/>
        </w:rPr>
      </w:pPr>
      <w:r w:rsidRPr="005424B3">
        <w:rPr>
          <w:lang w:val="it-IT"/>
        </w:rPr>
        <w:t xml:space="preserve">Sau khi học xong bài này người học có khả năng: </w:t>
      </w:r>
    </w:p>
    <w:p w14:paraId="05C6AE29" w14:textId="77777777" w:rsidR="00036499" w:rsidRPr="005424B3" w:rsidRDefault="00036499" w:rsidP="00036499">
      <w:pPr>
        <w:spacing w:line="276" w:lineRule="auto"/>
      </w:pPr>
      <w:r w:rsidRPr="005424B3">
        <w:rPr>
          <w:b/>
        </w:rPr>
        <w:t>1. Kiến thức:</w:t>
      </w:r>
      <w:r w:rsidRPr="005424B3">
        <w:t xml:space="preserve"> </w:t>
      </w:r>
    </w:p>
    <w:p w14:paraId="32141BEF" w14:textId="044AE9E7" w:rsidR="00036499" w:rsidRPr="005424B3" w:rsidRDefault="00036499" w:rsidP="00036499">
      <w:pPr>
        <w:spacing w:line="276" w:lineRule="auto"/>
      </w:pPr>
      <w:r w:rsidRPr="005424B3">
        <w:t xml:space="preserve">- </w:t>
      </w:r>
      <w:r>
        <w:t>Nêu được</w:t>
      </w:r>
      <w:r w:rsidRPr="005424B3">
        <w:t xml:space="preserve"> vị trí, cấu hình electron lớp ngoài cùng; tính chất vật lí, phương pháp điều chế</w:t>
      </w:r>
    </w:p>
    <w:p w14:paraId="48806CC6" w14:textId="25480B0F" w:rsidR="00036499" w:rsidRPr="005424B3" w:rsidRDefault="00036499" w:rsidP="00036499">
      <w:pPr>
        <w:spacing w:line="276" w:lineRule="auto"/>
      </w:pPr>
      <w:r w:rsidRPr="005424B3">
        <w:t xml:space="preserve">- </w:t>
      </w:r>
      <w:r>
        <w:t>Nêu được</w:t>
      </w:r>
      <w:r w:rsidRPr="005424B3">
        <w:t xml:space="preserve"> là dạng thù hình, điều kiện hình thành</w:t>
      </w:r>
      <w:r>
        <w:t>.</w:t>
      </w:r>
    </w:p>
    <w:p w14:paraId="01D9D6AE" w14:textId="77777777" w:rsidR="00036499" w:rsidRPr="005424B3" w:rsidRDefault="00036499" w:rsidP="00036499">
      <w:pPr>
        <w:spacing w:line="276" w:lineRule="auto"/>
        <w:rPr>
          <w:b/>
          <w:bCs/>
        </w:rPr>
      </w:pPr>
      <w:r w:rsidRPr="005424B3">
        <w:rPr>
          <w:b/>
          <w:bCs/>
        </w:rPr>
        <w:t xml:space="preserve">2. Kỹ năng: </w:t>
      </w:r>
    </w:p>
    <w:p w14:paraId="1D0D7029" w14:textId="1DEAE38F" w:rsidR="00036499" w:rsidRPr="005424B3" w:rsidRDefault="00036499" w:rsidP="00036499">
      <w:pPr>
        <w:spacing w:line="276" w:lineRule="auto"/>
        <w:rPr>
          <w:bCs/>
          <w:iCs/>
        </w:rPr>
      </w:pPr>
      <w:r w:rsidRPr="005424B3">
        <w:rPr>
          <w:b/>
          <w:bCs/>
          <w:iCs/>
        </w:rPr>
        <w:t xml:space="preserve">- </w:t>
      </w:r>
      <w:r w:rsidRPr="005424B3">
        <w:rPr>
          <w:bCs/>
          <w:iCs/>
        </w:rPr>
        <w:t>Dự đoán tính chất, kiểm tra, kết luận được tính chất hóa học của.</w:t>
      </w:r>
    </w:p>
    <w:p w14:paraId="2794890C" w14:textId="77777777" w:rsidR="00036499" w:rsidRPr="005424B3" w:rsidRDefault="00036499" w:rsidP="00036499">
      <w:pPr>
        <w:spacing w:line="276" w:lineRule="auto"/>
        <w:rPr>
          <w:bCs/>
          <w:iCs/>
        </w:rPr>
      </w:pPr>
      <w:r w:rsidRPr="005424B3">
        <w:rPr>
          <w:bCs/>
          <w:iCs/>
        </w:rPr>
        <w:t xml:space="preserve">- Quan sát thí nghiệm, hình ảnh… </w:t>
      </w:r>
      <w:r>
        <w:rPr>
          <w:bCs/>
          <w:iCs/>
        </w:rPr>
        <w:t>phát biểu được</w:t>
      </w:r>
      <w:r w:rsidRPr="005424B3">
        <w:rPr>
          <w:bCs/>
          <w:iCs/>
        </w:rPr>
        <w:t xml:space="preserve"> nhận xét về tính chất, điều chế.</w:t>
      </w:r>
    </w:p>
    <w:p w14:paraId="085A6C07" w14:textId="77777777" w:rsidR="00036499" w:rsidRPr="005424B3" w:rsidRDefault="00036499" w:rsidP="00036499">
      <w:pPr>
        <w:spacing w:line="276" w:lineRule="auto"/>
        <w:rPr>
          <w:bCs/>
          <w:iCs/>
        </w:rPr>
      </w:pPr>
      <w:r w:rsidRPr="005424B3">
        <w:rPr>
          <w:bCs/>
          <w:iCs/>
        </w:rPr>
        <w:t>- Viết</w:t>
      </w:r>
      <w:r>
        <w:rPr>
          <w:bCs/>
          <w:iCs/>
        </w:rPr>
        <w:t xml:space="preserve"> được những</w:t>
      </w:r>
      <w:r w:rsidRPr="005424B3">
        <w:rPr>
          <w:bCs/>
          <w:iCs/>
        </w:rPr>
        <w:t xml:space="preserve"> phương trình hóa học minh họa  tính chất và điều chế.</w:t>
      </w:r>
    </w:p>
    <w:p w14:paraId="0FEEF3C8" w14:textId="77777777" w:rsidR="00036499" w:rsidRPr="005424B3" w:rsidRDefault="00036499" w:rsidP="00036499">
      <w:pPr>
        <w:rPr>
          <w:color w:val="000000"/>
        </w:rPr>
      </w:pPr>
      <w:r w:rsidRPr="005424B3">
        <w:rPr>
          <w:b/>
          <w:bCs/>
        </w:rPr>
        <w:t>3. Thái độ:</w:t>
      </w:r>
      <w:r w:rsidRPr="005424B3">
        <w:rPr>
          <w:color w:val="000000"/>
        </w:rPr>
        <w:t xml:space="preserve"> </w:t>
      </w:r>
    </w:p>
    <w:p w14:paraId="5D0AEBB6" w14:textId="77777777" w:rsidR="00036499" w:rsidRPr="005424B3" w:rsidRDefault="00036499" w:rsidP="00036499">
      <w:pPr>
        <w:rPr>
          <w:lang w:val="vi-VN"/>
        </w:rPr>
      </w:pPr>
      <w:r w:rsidRPr="005424B3">
        <w:rPr>
          <w:color w:val="000000"/>
        </w:rPr>
        <w:t>Sinh viên có</w:t>
      </w:r>
      <w:r w:rsidRPr="005424B3">
        <w:rPr>
          <w:color w:val="000000"/>
          <w:lang w:val="vi-VN"/>
        </w:rPr>
        <w:t xml:space="preserve"> </w:t>
      </w:r>
      <w:r w:rsidRPr="005424B3">
        <w:rPr>
          <w:bCs/>
        </w:rPr>
        <w:t>lòng say mê học tập, biết vận dụng những kiến thức được học vào cuộc sống</w:t>
      </w:r>
      <w:r w:rsidRPr="005424B3">
        <w:rPr>
          <w:bCs/>
          <w:lang w:val="vi-VN"/>
        </w:rPr>
        <w:t>, có</w:t>
      </w:r>
      <w:r w:rsidRPr="005424B3">
        <w:rPr>
          <w:bCs/>
        </w:rPr>
        <w:t xml:space="preserve"> </w:t>
      </w:r>
      <w:r w:rsidRPr="005424B3">
        <w:rPr>
          <w:color w:val="000000"/>
        </w:rPr>
        <w:t>tư duy khoa học, logic trước các sự vật hiện tượng trong tự nhiên</w:t>
      </w:r>
      <w:r w:rsidRPr="005424B3">
        <w:rPr>
          <w:color w:val="000000"/>
          <w:lang w:val="vi-VN"/>
        </w:rPr>
        <w:t>,</w:t>
      </w:r>
      <w:r w:rsidRPr="005424B3">
        <w:rPr>
          <w:bCs/>
        </w:rPr>
        <w:t xml:space="preserve"> có ý thức bảo vệ môi trường và tài</w:t>
      </w:r>
      <w:r w:rsidRPr="005424B3">
        <w:rPr>
          <w:color w:val="000000"/>
        </w:rPr>
        <w:t xml:space="preserve"> </w:t>
      </w:r>
      <w:r w:rsidRPr="005424B3">
        <w:rPr>
          <w:bCs/>
        </w:rPr>
        <w:t>nguyên, sử dụng hợp lý tài nguyên.</w:t>
      </w:r>
    </w:p>
    <w:p w14:paraId="07019DD5" w14:textId="77777777" w:rsidR="00036499" w:rsidRPr="005424B3" w:rsidRDefault="00036499" w:rsidP="00036499">
      <w:pPr>
        <w:rPr>
          <w:b/>
          <w:lang w:val="it-IT"/>
        </w:rPr>
      </w:pPr>
      <w:r w:rsidRPr="005424B3">
        <w:rPr>
          <w:b/>
          <w:lang w:val="it-IT"/>
        </w:rPr>
        <w:t>Đồ dùng và phương tiện dạy học:</w:t>
      </w:r>
    </w:p>
    <w:p w14:paraId="64109964" w14:textId="77777777" w:rsidR="00036499" w:rsidRPr="005424B3" w:rsidRDefault="00036499" w:rsidP="00036499">
      <w:pPr>
        <w:rPr>
          <w:lang w:val="it-IT"/>
        </w:rPr>
      </w:pPr>
      <w:r w:rsidRPr="005424B3">
        <w:rPr>
          <w:lang w:val="it-IT"/>
        </w:rPr>
        <w:t>Máy chiếu, màn ảnh, máy tính, bảng, phấn.</w:t>
      </w:r>
    </w:p>
    <w:p w14:paraId="6BD98730" w14:textId="77777777" w:rsidR="00036499" w:rsidRPr="005424B3" w:rsidRDefault="00036499" w:rsidP="00036499">
      <w:pPr>
        <w:rPr>
          <w:lang w:val="it-IT"/>
        </w:rPr>
      </w:pPr>
      <w:r w:rsidRPr="005424B3">
        <w:rPr>
          <w:b/>
          <w:lang w:val="it-IT"/>
        </w:rPr>
        <w:t xml:space="preserve">I. Ổn định lớp học:                                                 </w:t>
      </w:r>
      <w:r w:rsidRPr="005424B3">
        <w:rPr>
          <w:lang w:val="it-IT"/>
        </w:rPr>
        <w:t>Thời gian:  05 phút.</w:t>
      </w:r>
    </w:p>
    <w:p w14:paraId="132431EE" w14:textId="77777777" w:rsidR="00036499" w:rsidRPr="005424B3" w:rsidRDefault="00036499" w:rsidP="00036499">
      <w:pPr>
        <w:rPr>
          <w:lang w:val="it-IT"/>
        </w:rPr>
      </w:pPr>
      <w:r w:rsidRPr="005424B3">
        <w:rPr>
          <w:lang w:val="it-IT"/>
        </w:rPr>
        <w:t>Số học sinh vắng:…………Tên:……………………………………………………..................................</w:t>
      </w:r>
    </w:p>
    <w:p w14:paraId="6E9C23BE" w14:textId="77777777" w:rsidR="00036499" w:rsidRPr="005424B3" w:rsidRDefault="00036499" w:rsidP="00036499">
      <w:pPr>
        <w:rPr>
          <w:lang w:val="it-IT"/>
        </w:rPr>
      </w:pPr>
      <w:r w:rsidRPr="005424B3">
        <w:rPr>
          <w:lang w:val="it-IT"/>
        </w:rPr>
        <w:t>......................................................................................................................................................................</w:t>
      </w:r>
    </w:p>
    <w:p w14:paraId="77141746" w14:textId="77777777" w:rsidR="00036499" w:rsidRPr="005424B3" w:rsidRDefault="00036499" w:rsidP="00036499">
      <w:pPr>
        <w:rPr>
          <w:b/>
          <w:lang w:val="sv-SE"/>
        </w:rPr>
      </w:pPr>
      <w:r w:rsidRPr="005424B3">
        <w:rPr>
          <w:b/>
          <w:lang w:val="sv-SE"/>
        </w:rPr>
        <w:t>II. Thực hiện bài học:</w:t>
      </w:r>
    </w:p>
    <w:p w14:paraId="58CDBDF5" w14:textId="77777777" w:rsidR="00036499" w:rsidRPr="005424B3" w:rsidRDefault="00036499" w:rsidP="00036499">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036499" w:rsidRPr="005424B3" w14:paraId="778F2786" w14:textId="77777777" w:rsidTr="00036499">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FD3EA3" w14:textId="77777777" w:rsidR="00036499" w:rsidRPr="005424B3" w:rsidRDefault="00036499" w:rsidP="00036499">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58DCDC" w14:textId="77777777" w:rsidR="00036499" w:rsidRPr="005424B3" w:rsidRDefault="00036499" w:rsidP="00036499">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DE878" w14:textId="77777777" w:rsidR="00036499" w:rsidRPr="005424B3" w:rsidRDefault="00036499" w:rsidP="00036499">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6C29DF" w14:textId="77777777" w:rsidR="00036499" w:rsidRPr="005424B3" w:rsidRDefault="00036499" w:rsidP="00036499">
            <w:pPr>
              <w:jc w:val="center"/>
              <w:rPr>
                <w:lang w:val="de-DE"/>
              </w:rPr>
            </w:pPr>
            <w:r w:rsidRPr="005424B3">
              <w:rPr>
                <w:lang w:val="de-DE"/>
              </w:rPr>
              <w:t>Thời gian</w:t>
            </w:r>
          </w:p>
        </w:tc>
      </w:tr>
      <w:tr w:rsidR="00036499" w:rsidRPr="005424B3" w14:paraId="402ED11E" w14:textId="77777777" w:rsidTr="00036499">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EC45E0" w14:textId="77777777" w:rsidR="00036499" w:rsidRPr="005424B3" w:rsidRDefault="00036499" w:rsidP="00036499">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418882" w14:textId="77777777" w:rsidR="00036499" w:rsidRPr="005424B3" w:rsidRDefault="00036499" w:rsidP="00036499">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551E8671" w14:textId="77777777" w:rsidR="00036499" w:rsidRPr="005424B3" w:rsidRDefault="00036499" w:rsidP="00036499">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0F188521" w14:textId="77777777" w:rsidR="00036499" w:rsidRPr="005424B3" w:rsidRDefault="00036499" w:rsidP="00036499">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B801EE" w14:textId="77777777" w:rsidR="00036499" w:rsidRPr="005424B3" w:rsidRDefault="00036499" w:rsidP="00036499">
            <w:pPr>
              <w:jc w:val="center"/>
              <w:rPr>
                <w:lang w:val="de-DE"/>
              </w:rPr>
            </w:pPr>
          </w:p>
        </w:tc>
      </w:tr>
      <w:tr w:rsidR="00036499" w:rsidRPr="005424B3" w14:paraId="6D1EB13D" w14:textId="77777777" w:rsidTr="00036499">
        <w:tc>
          <w:tcPr>
            <w:tcW w:w="540" w:type="dxa"/>
            <w:tcBorders>
              <w:top w:val="single" w:sz="4" w:space="0" w:color="auto"/>
              <w:left w:val="single" w:sz="4" w:space="0" w:color="auto"/>
              <w:bottom w:val="single" w:sz="4" w:space="0" w:color="auto"/>
              <w:right w:val="single" w:sz="4" w:space="0" w:color="auto"/>
            </w:tcBorders>
            <w:shd w:val="clear" w:color="auto" w:fill="auto"/>
          </w:tcPr>
          <w:p w14:paraId="5F193494" w14:textId="77777777" w:rsidR="00036499" w:rsidRPr="005424B3" w:rsidRDefault="00036499" w:rsidP="00036499">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502F2F2" w14:textId="77777777" w:rsidR="00036499" w:rsidRPr="005424B3" w:rsidRDefault="00036499" w:rsidP="00036499">
            <w:pPr>
              <w:rPr>
                <w:b/>
                <w:bCs/>
                <w:u w:val="single"/>
                <w:lang w:val="de-DE"/>
              </w:rPr>
            </w:pPr>
            <w:r w:rsidRPr="005424B3">
              <w:rPr>
                <w:b/>
                <w:bCs/>
                <w:u w:val="single"/>
                <w:lang w:val="de-DE"/>
              </w:rPr>
              <w:t>Dẫn nhập</w:t>
            </w:r>
          </w:p>
          <w:p w14:paraId="3D2F1E4F" w14:textId="77777777" w:rsidR="00036499" w:rsidRPr="005424B3" w:rsidRDefault="00036499" w:rsidP="00036499">
            <w:pPr>
              <w:rPr>
                <w:lang w:val="de-DE"/>
              </w:rPr>
            </w:pPr>
            <w:r w:rsidRPr="005424B3">
              <w:rPr>
                <w:bCs/>
                <w:lang w:val="de-DE"/>
              </w:rPr>
              <w:t>Giáo viên nói về vai trò của oxi và các phản ứng thực tế trong cuộc sống.</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3AA81DB" w14:textId="77777777" w:rsidR="00036499" w:rsidRPr="005424B3" w:rsidRDefault="00036499" w:rsidP="00036499">
            <w:pPr>
              <w:rPr>
                <w:lang w:val="de-DE"/>
              </w:rPr>
            </w:pPr>
          </w:p>
          <w:p w14:paraId="4F44A17F" w14:textId="77777777" w:rsidR="00036499" w:rsidRPr="005424B3" w:rsidRDefault="00036499" w:rsidP="00036499">
            <w:pPr>
              <w:rPr>
                <w:lang w:val="de-DE"/>
              </w:rPr>
            </w:pPr>
            <w:r w:rsidRPr="005424B3">
              <w:rPr>
                <w:lang w:val="de-DE"/>
              </w:rPr>
              <w:t>- GV trình bày - 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6F47768" w14:textId="77777777" w:rsidR="00036499" w:rsidRPr="005424B3" w:rsidRDefault="00036499" w:rsidP="00036499">
            <w:pPr>
              <w:rPr>
                <w:lang w:val="de-DE"/>
              </w:rPr>
            </w:pPr>
            <w:r w:rsidRPr="005424B3">
              <w:rPr>
                <w:lang w:val="de-DE"/>
              </w:rPr>
              <w:t xml:space="preserve">- </w:t>
            </w:r>
            <w:r w:rsidRPr="005424B3">
              <w:rPr>
                <w:lang w:val="nb-NO"/>
              </w:rPr>
              <w:t>HS theo dõi, ghi bài và t</w:t>
            </w:r>
            <w:r w:rsidRPr="005424B3">
              <w:rPr>
                <w:lang w:val="de-DE"/>
              </w:rPr>
              <w:t>rả lời các câu hỏi.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B958455" w14:textId="77777777" w:rsidR="00036499" w:rsidRPr="005424B3" w:rsidRDefault="00036499" w:rsidP="00036499">
            <w:pPr>
              <w:rPr>
                <w:lang w:val="de-DE"/>
              </w:rPr>
            </w:pPr>
          </w:p>
          <w:p w14:paraId="72028984" w14:textId="77777777" w:rsidR="00036499" w:rsidRPr="005424B3" w:rsidRDefault="00036499" w:rsidP="00036499">
            <w:pPr>
              <w:jc w:val="center"/>
              <w:rPr>
                <w:lang w:val="pt-BR"/>
              </w:rPr>
            </w:pPr>
            <w:r>
              <w:rPr>
                <w:lang w:val="pt-BR"/>
              </w:rPr>
              <w:t>5</w:t>
            </w:r>
          </w:p>
          <w:p w14:paraId="66628895" w14:textId="77777777" w:rsidR="00036499" w:rsidRPr="005424B3" w:rsidRDefault="00036499" w:rsidP="00036499">
            <w:pPr>
              <w:jc w:val="center"/>
              <w:rPr>
                <w:lang w:val="de-DE"/>
              </w:rPr>
            </w:pPr>
            <w:r w:rsidRPr="005424B3">
              <w:rPr>
                <w:lang w:val="pt-BR"/>
              </w:rPr>
              <w:t>phút</w:t>
            </w:r>
            <w:r w:rsidRPr="005424B3">
              <w:rPr>
                <w:lang w:val="de-DE"/>
              </w:rPr>
              <w:t xml:space="preserve"> </w:t>
            </w:r>
          </w:p>
        </w:tc>
      </w:tr>
      <w:tr w:rsidR="00036499" w:rsidRPr="005424B3" w14:paraId="58D4196B" w14:textId="77777777" w:rsidTr="00036499">
        <w:trPr>
          <w:trHeight w:val="1323"/>
        </w:trPr>
        <w:tc>
          <w:tcPr>
            <w:tcW w:w="540" w:type="dxa"/>
            <w:tcBorders>
              <w:top w:val="single" w:sz="4" w:space="0" w:color="auto"/>
              <w:left w:val="single" w:sz="4" w:space="0" w:color="auto"/>
              <w:right w:val="single" w:sz="4" w:space="0" w:color="auto"/>
            </w:tcBorders>
            <w:shd w:val="clear" w:color="auto" w:fill="auto"/>
          </w:tcPr>
          <w:p w14:paraId="4D826DB1" w14:textId="77777777" w:rsidR="00036499" w:rsidRPr="005424B3" w:rsidRDefault="00036499" w:rsidP="00036499">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FB6F4F2" w14:textId="77777777" w:rsidR="00036499" w:rsidRPr="005424B3" w:rsidRDefault="00036499" w:rsidP="00036499">
            <w:pPr>
              <w:rPr>
                <w:b/>
                <w:bCs/>
                <w:u w:val="single"/>
                <w:lang w:val="nb-NO"/>
              </w:rPr>
            </w:pPr>
            <w:r w:rsidRPr="005424B3">
              <w:rPr>
                <w:b/>
                <w:bCs/>
                <w:u w:val="single"/>
                <w:lang w:val="nb-NO"/>
              </w:rPr>
              <w:t>Giảng bài mới</w:t>
            </w:r>
          </w:p>
          <w:p w14:paraId="48DFB2FE" w14:textId="77777777" w:rsidR="00036499" w:rsidRPr="005424B3" w:rsidRDefault="00036499" w:rsidP="00036499">
            <w:pPr>
              <w:spacing w:line="276" w:lineRule="auto"/>
              <w:rPr>
                <w:b/>
                <w:bCs/>
              </w:rPr>
            </w:pPr>
            <w:r w:rsidRPr="005424B3">
              <w:rPr>
                <w:b/>
                <w:bCs/>
              </w:rPr>
              <w:t>I. OXI</w:t>
            </w:r>
          </w:p>
          <w:p w14:paraId="48E29443" w14:textId="77777777" w:rsidR="00036499" w:rsidRPr="005424B3" w:rsidRDefault="00036499" w:rsidP="00036499">
            <w:pPr>
              <w:spacing w:line="276" w:lineRule="auto"/>
              <w:jc w:val="both"/>
              <w:rPr>
                <w:b/>
                <w:bCs/>
              </w:rPr>
            </w:pPr>
            <w:r w:rsidRPr="005424B3">
              <w:rPr>
                <w:b/>
                <w:bCs/>
              </w:rPr>
              <w:t>1. VỊ TRÍ VÀ CẤU TẠO</w:t>
            </w:r>
          </w:p>
          <w:p w14:paraId="375EADF3" w14:textId="77777777" w:rsidR="00036499" w:rsidRPr="005424B3" w:rsidRDefault="00036499" w:rsidP="00036499">
            <w:pPr>
              <w:spacing w:line="276" w:lineRule="auto"/>
              <w:jc w:val="both"/>
            </w:pPr>
            <w:r w:rsidRPr="005424B3">
              <w:t xml:space="preserve">- Kí hiệu hóa học :  </w:t>
            </w:r>
            <w:r w:rsidRPr="005424B3">
              <w:rPr>
                <w:vertAlign w:val="subscript"/>
              </w:rPr>
              <w:t>8</w:t>
            </w:r>
            <w:r w:rsidRPr="005424B3">
              <w:t>O</w:t>
            </w:r>
          </w:p>
          <w:p w14:paraId="4644146D" w14:textId="77777777" w:rsidR="00036499" w:rsidRPr="005424B3" w:rsidRDefault="00036499" w:rsidP="00036499">
            <w:pPr>
              <w:spacing w:line="276" w:lineRule="auto"/>
            </w:pPr>
            <w:r w:rsidRPr="005424B3">
              <w:t>- Cấu hình e: 1s</w:t>
            </w:r>
            <w:r w:rsidRPr="005424B3">
              <w:rPr>
                <w:vertAlign w:val="superscript"/>
              </w:rPr>
              <w:t>2</w:t>
            </w:r>
            <w:r w:rsidRPr="005424B3">
              <w:t>2s</w:t>
            </w:r>
            <w:r w:rsidRPr="005424B3">
              <w:rPr>
                <w:vertAlign w:val="superscript"/>
              </w:rPr>
              <w:t>2</w:t>
            </w:r>
            <w:r w:rsidRPr="005424B3">
              <w:t>2p</w:t>
            </w:r>
            <w:r w:rsidRPr="005424B3">
              <w:rPr>
                <w:vertAlign w:val="superscript"/>
              </w:rPr>
              <w:t>4</w:t>
            </w:r>
            <w:r w:rsidRPr="005424B3">
              <w:br/>
              <w:t>- Công thức cấu tạo: O=O</w:t>
            </w:r>
          </w:p>
          <w:p w14:paraId="3CD06893" w14:textId="77777777" w:rsidR="00036499" w:rsidRPr="005424B3" w:rsidRDefault="00036499" w:rsidP="00036499">
            <w:pPr>
              <w:spacing w:line="276" w:lineRule="auto"/>
              <w:jc w:val="both"/>
              <w:rPr>
                <w:b/>
                <w:bCs/>
              </w:rPr>
            </w:pPr>
            <w:r w:rsidRPr="005424B3">
              <w:rPr>
                <w:b/>
                <w:bCs/>
              </w:rPr>
              <w:t>2. TÍNH CHẤT VẬT LÍ</w:t>
            </w:r>
          </w:p>
          <w:p w14:paraId="2248941D" w14:textId="77777777" w:rsidR="00036499" w:rsidRPr="005424B3" w:rsidRDefault="00036499" w:rsidP="00036499">
            <w:pPr>
              <w:spacing w:line="276" w:lineRule="auto"/>
              <w:jc w:val="both"/>
            </w:pPr>
            <w:r w:rsidRPr="005424B3">
              <w:t xml:space="preserve">-Oxi là chất khí không màu, không mùi, không vị, hơi nặng hơn không khí </w:t>
            </w:r>
          </w:p>
          <w:p w14:paraId="5566E5AA" w14:textId="77777777" w:rsidR="00036499" w:rsidRPr="005424B3" w:rsidRDefault="00036499" w:rsidP="00036499">
            <w:pPr>
              <w:jc w:val="both"/>
              <w:rPr>
                <w:lang w:val="sv-SE"/>
              </w:rPr>
            </w:pPr>
            <w:r w:rsidRPr="005424B3">
              <w:rPr>
                <w:lang w:val="sv-SE"/>
              </w:rPr>
              <w:t>-Hóa lỏng ở -183</w:t>
            </w:r>
            <w:r w:rsidRPr="005424B3">
              <w:rPr>
                <w:vertAlign w:val="superscript"/>
                <w:lang w:val="sv-SE"/>
              </w:rPr>
              <w:t>o</w:t>
            </w:r>
            <w:r w:rsidRPr="005424B3">
              <w:rPr>
                <w:lang w:val="sv-SE"/>
              </w:rPr>
              <w:t>C, ít tan trong nước.</w:t>
            </w:r>
          </w:p>
          <w:p w14:paraId="67858F62" w14:textId="77777777" w:rsidR="00036499" w:rsidRPr="005424B3" w:rsidRDefault="00036499" w:rsidP="00036499">
            <w:pPr>
              <w:spacing w:line="276" w:lineRule="auto"/>
              <w:rPr>
                <w:b/>
                <w:bCs/>
                <w:lang w:val="pt-BR"/>
              </w:rPr>
            </w:pPr>
            <w:r w:rsidRPr="005424B3">
              <w:rPr>
                <w:b/>
                <w:bCs/>
                <w:lang w:val="pt-BR"/>
              </w:rPr>
              <w:t>3. TÍNH CHẤT HÓA HỌC</w:t>
            </w:r>
          </w:p>
          <w:p w14:paraId="09DAA0A2" w14:textId="77777777" w:rsidR="00036499" w:rsidRPr="005424B3" w:rsidRDefault="00036499" w:rsidP="00036499">
            <w:pPr>
              <w:spacing w:line="276" w:lineRule="auto"/>
              <w:jc w:val="both"/>
              <w:rPr>
                <w:lang w:val="pt-BR"/>
              </w:rPr>
            </w:pPr>
            <w:r w:rsidRPr="005424B3">
              <w:rPr>
                <w:lang w:val="pt-BR"/>
              </w:rPr>
              <w:t>Tính chất hóa học chung:oxi-hóa mạnh.</w:t>
            </w:r>
          </w:p>
          <w:p w14:paraId="23512E43" w14:textId="457974BC" w:rsidR="00036499" w:rsidRPr="005424B3" w:rsidRDefault="00036499" w:rsidP="00036499">
            <w:pPr>
              <w:spacing w:line="276" w:lineRule="auto"/>
              <w:jc w:val="both"/>
              <w:rPr>
                <w:lang w:val="pt-BR"/>
              </w:rPr>
            </w:pPr>
            <w:r w:rsidRPr="005424B3">
              <w:rPr>
                <w:lang w:val="pt-BR"/>
              </w:rPr>
              <w:t>O</w:t>
            </w:r>
            <w:r w:rsidRPr="005424B3">
              <w:rPr>
                <w:vertAlign w:val="subscript"/>
                <w:lang w:val="pt-BR"/>
              </w:rPr>
              <w:t>2</w:t>
            </w:r>
            <w:r w:rsidRPr="005424B3">
              <w:rPr>
                <w:lang w:val="pt-BR"/>
              </w:rPr>
              <w:t xml:space="preserve"> + 2.2e </w:t>
            </w:r>
            <w:r>
              <w:rPr>
                <w:noProof/>
                <w:position w:val="-6"/>
              </w:rPr>
              <w:drawing>
                <wp:inline distT="0" distB="0" distL="0" distR="0" wp14:anchorId="3C0973BC" wp14:editId="3F76A3DF">
                  <wp:extent cx="190500" cy="1397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rPr>
                <w:lang w:val="pt-BR"/>
              </w:rPr>
              <w:t>2O</w:t>
            </w:r>
            <w:r w:rsidRPr="005424B3">
              <w:rPr>
                <w:vertAlign w:val="superscript"/>
                <w:lang w:val="pt-BR"/>
              </w:rPr>
              <w:t>2-</w:t>
            </w:r>
          </w:p>
          <w:p w14:paraId="7C6877C9" w14:textId="77777777" w:rsidR="00036499" w:rsidRPr="005424B3" w:rsidRDefault="00036499" w:rsidP="00036499">
            <w:pPr>
              <w:spacing w:line="276" w:lineRule="auto"/>
              <w:jc w:val="both"/>
              <w:rPr>
                <w:b/>
                <w:bCs/>
                <w:iCs/>
                <w:lang w:val="pt-BR"/>
              </w:rPr>
            </w:pPr>
            <w:r w:rsidRPr="005424B3">
              <w:rPr>
                <w:b/>
                <w:bCs/>
                <w:iCs/>
                <w:lang w:val="pt-BR"/>
              </w:rPr>
              <w:t>1. Tác dụng với kim loại:</w:t>
            </w:r>
          </w:p>
          <w:p w14:paraId="4EC843BE" w14:textId="2336CEB2" w:rsidR="00036499" w:rsidRPr="005424B3" w:rsidRDefault="00036499" w:rsidP="00036499">
            <w:pPr>
              <w:spacing w:line="276" w:lineRule="auto"/>
              <w:jc w:val="both"/>
              <w:rPr>
                <w:lang w:val="pt-BR"/>
              </w:rPr>
            </w:pPr>
            <w:r w:rsidRPr="005424B3">
              <w:rPr>
                <w:lang w:val="pt-BR"/>
              </w:rPr>
              <w:t>4Na + O</w:t>
            </w:r>
            <w:r w:rsidRPr="005424B3">
              <w:rPr>
                <w:vertAlign w:val="subscript"/>
                <w:lang w:val="pt-BR"/>
              </w:rPr>
              <w:t>2</w:t>
            </w:r>
            <w:r w:rsidRPr="005424B3">
              <w:rPr>
                <w:lang w:val="pt-BR"/>
              </w:rPr>
              <w:t xml:space="preserve"> </w:t>
            </w:r>
            <w:r>
              <w:rPr>
                <w:noProof/>
                <w:position w:val="-6"/>
              </w:rPr>
              <w:drawing>
                <wp:inline distT="0" distB="0" distL="0" distR="0" wp14:anchorId="51A9D9CC" wp14:editId="663BE7C1">
                  <wp:extent cx="190500" cy="1397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rPr>
                <w:lang w:val="pt-BR"/>
              </w:rPr>
              <w:t>2Na</w:t>
            </w:r>
            <w:r w:rsidRPr="005424B3">
              <w:rPr>
                <w:vertAlign w:val="subscript"/>
                <w:lang w:val="pt-BR"/>
              </w:rPr>
              <w:t>2</w:t>
            </w:r>
            <w:r w:rsidRPr="005424B3">
              <w:rPr>
                <w:lang w:val="pt-BR"/>
              </w:rPr>
              <w:t>O</w:t>
            </w:r>
          </w:p>
          <w:p w14:paraId="73DBB540" w14:textId="77937453" w:rsidR="00036499" w:rsidRPr="005424B3" w:rsidRDefault="00036499" w:rsidP="00036499">
            <w:pPr>
              <w:spacing w:line="276" w:lineRule="auto"/>
              <w:jc w:val="both"/>
              <w:rPr>
                <w:lang w:val="pt-BR"/>
              </w:rPr>
            </w:pPr>
            <w:r w:rsidRPr="005424B3">
              <w:rPr>
                <w:lang w:val="pt-BR"/>
              </w:rPr>
              <w:t>3Fe + 2O</w:t>
            </w:r>
            <w:r w:rsidRPr="005424B3">
              <w:rPr>
                <w:vertAlign w:val="subscript"/>
                <w:lang w:val="pt-BR"/>
              </w:rPr>
              <w:t>2</w:t>
            </w:r>
            <w:r w:rsidRPr="005424B3">
              <w:rPr>
                <w:lang w:val="pt-BR"/>
              </w:rPr>
              <w:t xml:space="preserve"> </w:t>
            </w:r>
            <w:r>
              <w:rPr>
                <w:noProof/>
                <w:position w:val="-6"/>
              </w:rPr>
              <w:drawing>
                <wp:inline distT="0" distB="0" distL="0" distR="0" wp14:anchorId="7C155387" wp14:editId="29FD5ADC">
                  <wp:extent cx="190500" cy="1397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rPr>
                <w:lang w:val="pt-BR"/>
              </w:rPr>
              <w:t xml:space="preserve"> Fe</w:t>
            </w:r>
            <w:r w:rsidRPr="005424B3">
              <w:rPr>
                <w:vertAlign w:val="subscript"/>
                <w:lang w:val="pt-BR"/>
              </w:rPr>
              <w:t>3</w:t>
            </w:r>
            <w:r w:rsidRPr="005424B3">
              <w:rPr>
                <w:lang w:val="pt-BR"/>
              </w:rPr>
              <w:t>O</w:t>
            </w:r>
            <w:r w:rsidRPr="005424B3">
              <w:rPr>
                <w:vertAlign w:val="subscript"/>
                <w:lang w:val="pt-BR"/>
              </w:rPr>
              <w:t>4</w:t>
            </w:r>
            <w:r w:rsidRPr="005424B3">
              <w:rPr>
                <w:lang w:val="pt-BR"/>
              </w:rPr>
              <w:t xml:space="preserve"> </w:t>
            </w:r>
          </w:p>
          <w:p w14:paraId="4EC5414D" w14:textId="77777777" w:rsidR="00036499" w:rsidRPr="005424B3" w:rsidRDefault="00036499" w:rsidP="00036499">
            <w:pPr>
              <w:spacing w:line="276" w:lineRule="auto"/>
              <w:jc w:val="both"/>
              <w:rPr>
                <w:b/>
                <w:bCs/>
                <w:iCs/>
                <w:lang w:val="pt-BR"/>
              </w:rPr>
            </w:pPr>
            <w:r w:rsidRPr="005424B3">
              <w:rPr>
                <w:b/>
                <w:bCs/>
                <w:iCs/>
                <w:lang w:val="pt-BR"/>
              </w:rPr>
              <w:t>2. Tác dụng với phi kim:</w:t>
            </w:r>
            <w:r w:rsidRPr="005424B3">
              <w:rPr>
                <w:lang w:val="pt-BR"/>
              </w:rPr>
              <w:t xml:space="preserve">(Trừ các Halogen) </w:t>
            </w:r>
          </w:p>
          <w:p w14:paraId="0066F3EE" w14:textId="0C5D8F19" w:rsidR="00036499" w:rsidRPr="005424B3" w:rsidRDefault="00036499" w:rsidP="00036499">
            <w:pPr>
              <w:spacing w:line="276" w:lineRule="auto"/>
              <w:jc w:val="both"/>
              <w:rPr>
                <w:lang w:val="pt-BR"/>
              </w:rPr>
            </w:pPr>
            <w:r w:rsidRPr="005424B3">
              <w:rPr>
                <w:lang w:val="pt-BR"/>
              </w:rPr>
              <w:t>S + O</w:t>
            </w:r>
            <w:r w:rsidRPr="005424B3">
              <w:rPr>
                <w:vertAlign w:val="subscript"/>
                <w:lang w:val="pt-BR"/>
              </w:rPr>
              <w:t>2</w:t>
            </w:r>
            <w:r>
              <w:rPr>
                <w:noProof/>
                <w:position w:val="-6"/>
              </w:rPr>
              <w:drawing>
                <wp:inline distT="0" distB="0" distL="0" distR="0" wp14:anchorId="59325BE0" wp14:editId="3C510C9C">
                  <wp:extent cx="190500" cy="1397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rPr>
                <w:lang w:val="pt-BR"/>
              </w:rPr>
              <w:t>SO</w:t>
            </w:r>
            <w:r w:rsidRPr="005424B3">
              <w:rPr>
                <w:vertAlign w:val="subscript"/>
                <w:lang w:val="pt-BR"/>
              </w:rPr>
              <w:t>2</w:t>
            </w:r>
            <w:r w:rsidRPr="005424B3">
              <w:rPr>
                <w:lang w:val="pt-BR"/>
              </w:rPr>
              <w:t xml:space="preserve"> </w:t>
            </w:r>
          </w:p>
          <w:p w14:paraId="08A8937B" w14:textId="695DA13B" w:rsidR="00036499" w:rsidRPr="005424B3" w:rsidRDefault="00036499" w:rsidP="00036499">
            <w:pPr>
              <w:spacing w:line="276" w:lineRule="auto"/>
              <w:jc w:val="both"/>
              <w:rPr>
                <w:lang w:val="pt-BR"/>
              </w:rPr>
            </w:pPr>
            <w:r w:rsidRPr="005424B3">
              <w:rPr>
                <w:lang w:val="pt-BR"/>
              </w:rPr>
              <w:lastRenderedPageBreak/>
              <w:t>4P + 5O</w:t>
            </w:r>
            <w:r w:rsidRPr="005424B3">
              <w:rPr>
                <w:vertAlign w:val="subscript"/>
                <w:lang w:val="pt-BR"/>
              </w:rPr>
              <w:t>2</w:t>
            </w:r>
            <w:r w:rsidRPr="005424B3">
              <w:rPr>
                <w:lang w:val="pt-BR"/>
              </w:rPr>
              <w:t xml:space="preserve"> </w:t>
            </w:r>
            <w:r>
              <w:rPr>
                <w:noProof/>
                <w:position w:val="-6"/>
              </w:rPr>
              <w:drawing>
                <wp:inline distT="0" distB="0" distL="0" distR="0" wp14:anchorId="7BFB87B3" wp14:editId="638B12D0">
                  <wp:extent cx="190500" cy="139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rPr>
                <w:lang w:val="pt-BR"/>
              </w:rPr>
              <w:t xml:space="preserve"> 2P</w:t>
            </w:r>
            <w:r w:rsidRPr="005424B3">
              <w:rPr>
                <w:vertAlign w:val="subscript"/>
                <w:lang w:val="pt-BR"/>
              </w:rPr>
              <w:t>2</w:t>
            </w:r>
            <w:r w:rsidRPr="005424B3">
              <w:rPr>
                <w:lang w:val="pt-BR"/>
              </w:rPr>
              <w:t>O</w:t>
            </w:r>
            <w:r w:rsidRPr="005424B3">
              <w:rPr>
                <w:vertAlign w:val="subscript"/>
                <w:lang w:val="pt-BR"/>
              </w:rPr>
              <w:t>5</w:t>
            </w:r>
          </w:p>
          <w:p w14:paraId="462E9AFE" w14:textId="77777777" w:rsidR="00036499" w:rsidRPr="005424B3" w:rsidRDefault="00036499" w:rsidP="00036499">
            <w:pPr>
              <w:spacing w:line="276" w:lineRule="auto"/>
              <w:rPr>
                <w:b/>
                <w:bCs/>
                <w:iCs/>
                <w:lang w:val="pt-BR"/>
              </w:rPr>
            </w:pPr>
            <w:r w:rsidRPr="005424B3">
              <w:rPr>
                <w:b/>
                <w:bCs/>
                <w:iCs/>
                <w:lang w:val="pt-BR"/>
              </w:rPr>
              <w:t>3. Tác dụng với hợp chất khác.</w:t>
            </w:r>
          </w:p>
          <w:p w14:paraId="04FCEB2B" w14:textId="6335F420" w:rsidR="00036499" w:rsidRPr="005424B3" w:rsidRDefault="00036499" w:rsidP="00036499">
            <w:pPr>
              <w:spacing w:line="276" w:lineRule="auto"/>
              <w:rPr>
                <w:lang w:val="pt-BR"/>
              </w:rPr>
            </w:pPr>
            <w:r w:rsidRPr="005424B3">
              <w:rPr>
                <w:lang w:val="pt-BR"/>
              </w:rPr>
              <w:t>O</w:t>
            </w:r>
            <w:r w:rsidRPr="005424B3">
              <w:rPr>
                <w:vertAlign w:val="subscript"/>
                <w:lang w:val="pt-BR"/>
              </w:rPr>
              <w:t>2</w:t>
            </w:r>
            <w:r w:rsidRPr="005424B3">
              <w:rPr>
                <w:lang w:val="pt-BR"/>
              </w:rPr>
              <w:t xml:space="preserve"> + FeO  </w:t>
            </w:r>
            <w:r>
              <w:rPr>
                <w:noProof/>
                <w:position w:val="-6"/>
              </w:rPr>
              <w:drawing>
                <wp:inline distT="0" distB="0" distL="0" distR="0" wp14:anchorId="7B91CA5F" wp14:editId="6798926B">
                  <wp:extent cx="190500" cy="1397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rPr>
                <w:lang w:val="pt-BR"/>
              </w:rPr>
              <w:t xml:space="preserve"> Fe</w:t>
            </w:r>
            <w:r w:rsidRPr="005424B3">
              <w:rPr>
                <w:vertAlign w:val="subscript"/>
                <w:lang w:val="pt-BR"/>
              </w:rPr>
              <w:t>2</w:t>
            </w:r>
            <w:r w:rsidRPr="005424B3">
              <w:rPr>
                <w:lang w:val="pt-BR"/>
              </w:rPr>
              <w:t>O</w:t>
            </w:r>
            <w:r w:rsidRPr="005424B3">
              <w:rPr>
                <w:vertAlign w:val="subscript"/>
                <w:lang w:val="pt-BR"/>
              </w:rPr>
              <w:t>3</w:t>
            </w:r>
          </w:p>
          <w:p w14:paraId="75D68033" w14:textId="35366814" w:rsidR="00036499" w:rsidRPr="005424B3" w:rsidRDefault="00036499" w:rsidP="00036499">
            <w:pPr>
              <w:spacing w:line="276" w:lineRule="auto"/>
              <w:rPr>
                <w:vertAlign w:val="subscript"/>
                <w:lang w:val="pt-BR"/>
              </w:rPr>
            </w:pPr>
            <w:r w:rsidRPr="005424B3">
              <w:rPr>
                <w:lang w:val="pt-BR"/>
              </w:rPr>
              <w:t>O</w:t>
            </w:r>
            <w:r w:rsidRPr="005424B3">
              <w:rPr>
                <w:vertAlign w:val="subscript"/>
                <w:lang w:val="pt-BR"/>
              </w:rPr>
              <w:t>2</w:t>
            </w:r>
            <w:r w:rsidRPr="005424B3">
              <w:rPr>
                <w:lang w:val="pt-BR"/>
              </w:rPr>
              <w:t xml:space="preserve"> + 2SO</w:t>
            </w:r>
            <w:r w:rsidRPr="005424B3">
              <w:rPr>
                <w:vertAlign w:val="subscript"/>
                <w:lang w:val="pt-BR"/>
              </w:rPr>
              <w:t>2</w:t>
            </w:r>
            <w:r w:rsidRPr="005424B3">
              <w:rPr>
                <w:lang w:val="pt-BR"/>
              </w:rPr>
              <w:t xml:space="preserve"> </w:t>
            </w:r>
            <w:r>
              <w:rPr>
                <w:noProof/>
                <w:position w:val="-6"/>
              </w:rPr>
              <w:drawing>
                <wp:inline distT="0" distB="0" distL="0" distR="0" wp14:anchorId="230D9187" wp14:editId="0D4F45D3">
                  <wp:extent cx="571500" cy="2159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1500" cy="215900"/>
                          </a:xfrm>
                          <a:prstGeom prst="rect">
                            <a:avLst/>
                          </a:prstGeom>
                          <a:noFill/>
                          <a:ln>
                            <a:noFill/>
                          </a:ln>
                        </pic:spPr>
                      </pic:pic>
                    </a:graphicData>
                  </a:graphic>
                </wp:inline>
              </w:drawing>
            </w:r>
            <w:r w:rsidRPr="005424B3">
              <w:rPr>
                <w:lang w:val="pt-BR"/>
              </w:rPr>
              <w:t>2SO</w:t>
            </w:r>
            <w:r w:rsidRPr="005424B3">
              <w:rPr>
                <w:vertAlign w:val="subscript"/>
                <w:lang w:val="pt-BR"/>
              </w:rPr>
              <w:t>3</w:t>
            </w:r>
          </w:p>
          <w:p w14:paraId="41010B7B" w14:textId="77777777" w:rsidR="00036499" w:rsidRPr="005424B3" w:rsidRDefault="00036499" w:rsidP="00036499">
            <w:pPr>
              <w:spacing w:line="276" w:lineRule="auto"/>
              <w:jc w:val="both"/>
              <w:rPr>
                <w:b/>
                <w:bCs/>
                <w:lang w:val="pt-BR"/>
              </w:rPr>
            </w:pPr>
            <w:r w:rsidRPr="005424B3">
              <w:rPr>
                <w:b/>
                <w:bCs/>
                <w:lang w:val="pt-BR"/>
              </w:rPr>
              <w:t xml:space="preserve">IV. ỨNG DỤNG </w:t>
            </w:r>
          </w:p>
          <w:p w14:paraId="60223756" w14:textId="77777777" w:rsidR="00036499" w:rsidRPr="005424B3" w:rsidRDefault="00036499" w:rsidP="00036499">
            <w:pPr>
              <w:spacing w:line="276" w:lineRule="auto"/>
              <w:rPr>
                <w:lang w:val="pt-BR"/>
              </w:rPr>
            </w:pPr>
            <w:r w:rsidRPr="005424B3">
              <w:rPr>
                <w:lang w:val="pt-BR"/>
              </w:rPr>
              <w:t xml:space="preserve">-Oxi có vai trò quyết định đến sự sống của con người và động vật. </w:t>
            </w:r>
          </w:p>
          <w:p w14:paraId="1BB1CD4A" w14:textId="77777777" w:rsidR="00036499" w:rsidRPr="005424B3" w:rsidRDefault="00036499" w:rsidP="00036499">
            <w:pPr>
              <w:spacing w:line="276" w:lineRule="auto"/>
              <w:jc w:val="both"/>
              <w:rPr>
                <w:b/>
                <w:bCs/>
                <w:lang w:val="pt-BR"/>
              </w:rPr>
            </w:pPr>
            <w:r w:rsidRPr="005424B3">
              <w:rPr>
                <w:lang w:val="pt-BR"/>
              </w:rPr>
              <w:t>-Oxi phục vụ cho các ngành cn, y  tế …</w:t>
            </w:r>
            <w:r w:rsidRPr="005424B3">
              <w:rPr>
                <w:b/>
                <w:bCs/>
                <w:lang w:val="pt-BR"/>
              </w:rPr>
              <w:t xml:space="preserve"> </w:t>
            </w:r>
          </w:p>
          <w:p w14:paraId="0F1D4AB4" w14:textId="77777777" w:rsidR="00036499" w:rsidRPr="005424B3" w:rsidRDefault="00036499" w:rsidP="00036499">
            <w:pPr>
              <w:spacing w:line="276" w:lineRule="auto"/>
              <w:jc w:val="both"/>
              <w:rPr>
                <w:b/>
                <w:bCs/>
                <w:lang w:val="pt-BR"/>
              </w:rPr>
            </w:pPr>
            <w:r w:rsidRPr="005424B3">
              <w:rPr>
                <w:b/>
                <w:bCs/>
                <w:lang w:val="pt-BR"/>
              </w:rPr>
              <w:t>V. ĐIỀU CHẾ</w:t>
            </w:r>
          </w:p>
          <w:p w14:paraId="71C7A56B" w14:textId="77777777" w:rsidR="00036499" w:rsidRPr="005424B3" w:rsidRDefault="00036499" w:rsidP="00036499">
            <w:pPr>
              <w:spacing w:line="276" w:lineRule="auto"/>
              <w:jc w:val="both"/>
              <w:rPr>
                <w:b/>
                <w:bCs/>
                <w:iCs/>
                <w:lang w:val="pt-BR"/>
              </w:rPr>
            </w:pPr>
            <w:r w:rsidRPr="005424B3">
              <w:rPr>
                <w:b/>
                <w:bCs/>
                <w:iCs/>
                <w:lang w:val="pt-BR"/>
              </w:rPr>
              <w:t xml:space="preserve">1. Trong phòng thí nghiệm  </w:t>
            </w:r>
          </w:p>
          <w:p w14:paraId="1321E565" w14:textId="77777777" w:rsidR="00036499" w:rsidRPr="005424B3" w:rsidRDefault="00036499" w:rsidP="00036499">
            <w:pPr>
              <w:spacing w:line="276" w:lineRule="auto"/>
              <w:jc w:val="both"/>
              <w:rPr>
                <w:lang w:val="pt-BR"/>
              </w:rPr>
            </w:pPr>
            <w:r w:rsidRPr="005424B3">
              <w:rPr>
                <w:lang w:val="pt-BR"/>
              </w:rPr>
              <w:t>Nhiệt phân KMnO</w:t>
            </w:r>
            <w:r w:rsidRPr="005424B3">
              <w:rPr>
                <w:vertAlign w:val="subscript"/>
                <w:lang w:val="pt-BR"/>
              </w:rPr>
              <w:t>4</w:t>
            </w:r>
            <w:r w:rsidRPr="005424B3">
              <w:rPr>
                <w:lang w:val="pt-BR"/>
              </w:rPr>
              <w:t>, KClO</w:t>
            </w:r>
            <w:r w:rsidRPr="005424B3">
              <w:rPr>
                <w:vertAlign w:val="subscript"/>
                <w:lang w:val="pt-BR"/>
              </w:rPr>
              <w:t>3</w:t>
            </w:r>
            <w:r w:rsidRPr="005424B3">
              <w:rPr>
                <w:lang w:val="pt-BR"/>
              </w:rPr>
              <w:t>…</w:t>
            </w:r>
          </w:p>
          <w:p w14:paraId="166A2059" w14:textId="2A963C3D" w:rsidR="00036499" w:rsidRPr="005424B3" w:rsidRDefault="00036499" w:rsidP="00036499">
            <w:pPr>
              <w:spacing w:line="276" w:lineRule="auto"/>
              <w:jc w:val="both"/>
              <w:rPr>
                <w:lang w:val="pt-BR"/>
              </w:rPr>
            </w:pPr>
            <w:r w:rsidRPr="005424B3">
              <w:rPr>
                <w:lang w:val="pt-BR"/>
              </w:rPr>
              <w:t>2KMnO</w:t>
            </w:r>
            <w:r w:rsidRPr="005424B3">
              <w:rPr>
                <w:vertAlign w:val="subscript"/>
                <w:lang w:val="pt-BR"/>
              </w:rPr>
              <w:t>4</w:t>
            </w:r>
            <w:r w:rsidRPr="005424B3">
              <w:rPr>
                <w:lang w:val="pt-BR"/>
              </w:rPr>
              <w:t xml:space="preserve"> </w:t>
            </w:r>
            <w:r>
              <w:rPr>
                <w:noProof/>
                <w:position w:val="-6"/>
              </w:rPr>
              <w:drawing>
                <wp:inline distT="0" distB="0" distL="0" distR="0" wp14:anchorId="5A94BAFD" wp14:editId="33A3B652">
                  <wp:extent cx="476250" cy="234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6250" cy="234950"/>
                          </a:xfrm>
                          <a:prstGeom prst="rect">
                            <a:avLst/>
                          </a:prstGeom>
                          <a:noFill/>
                          <a:ln>
                            <a:noFill/>
                          </a:ln>
                        </pic:spPr>
                      </pic:pic>
                    </a:graphicData>
                  </a:graphic>
                </wp:inline>
              </w:drawing>
            </w:r>
            <w:r w:rsidRPr="005424B3">
              <w:rPr>
                <w:lang w:val="pt-BR"/>
              </w:rPr>
              <w:t xml:space="preserve"> K</w:t>
            </w:r>
            <w:r w:rsidRPr="005424B3">
              <w:rPr>
                <w:vertAlign w:val="subscript"/>
                <w:lang w:val="pt-BR"/>
              </w:rPr>
              <w:t>2</w:t>
            </w:r>
            <w:r w:rsidRPr="005424B3">
              <w:rPr>
                <w:lang w:val="pt-BR"/>
              </w:rPr>
              <w:t>MnO</w:t>
            </w:r>
            <w:r w:rsidRPr="005424B3">
              <w:rPr>
                <w:vertAlign w:val="subscript"/>
                <w:lang w:val="pt-BR"/>
              </w:rPr>
              <w:t>4</w:t>
            </w:r>
            <w:r w:rsidRPr="005424B3">
              <w:rPr>
                <w:lang w:val="pt-BR"/>
              </w:rPr>
              <w:t xml:space="preserve"> + MnO</w:t>
            </w:r>
            <w:r w:rsidRPr="005424B3">
              <w:rPr>
                <w:vertAlign w:val="subscript"/>
                <w:lang w:val="pt-BR"/>
              </w:rPr>
              <w:t>2</w:t>
            </w:r>
            <w:r w:rsidRPr="005424B3">
              <w:rPr>
                <w:lang w:val="pt-BR"/>
              </w:rPr>
              <w:t>+ O</w:t>
            </w:r>
            <w:r w:rsidRPr="005424B3">
              <w:rPr>
                <w:vertAlign w:val="subscript"/>
                <w:lang w:val="pt-BR"/>
              </w:rPr>
              <w:t>2</w:t>
            </w:r>
          </w:p>
          <w:p w14:paraId="0067A2D8" w14:textId="77777777" w:rsidR="00036499" w:rsidRPr="005424B3" w:rsidRDefault="00036499" w:rsidP="00036499">
            <w:pPr>
              <w:spacing w:line="276" w:lineRule="auto"/>
              <w:jc w:val="both"/>
              <w:rPr>
                <w:lang w:val="pt-BR"/>
              </w:rPr>
            </w:pPr>
            <w:r w:rsidRPr="005424B3">
              <w:rPr>
                <w:b/>
                <w:bCs/>
                <w:iCs/>
                <w:lang w:val="pt-BR"/>
              </w:rPr>
              <w:t xml:space="preserve">2. Trong công nghiệp  </w:t>
            </w:r>
          </w:p>
          <w:p w14:paraId="22DEE7E7" w14:textId="77777777" w:rsidR="00036499" w:rsidRPr="005424B3" w:rsidRDefault="00036499" w:rsidP="00036499">
            <w:pPr>
              <w:spacing w:line="276" w:lineRule="auto"/>
              <w:jc w:val="both"/>
              <w:rPr>
                <w:lang w:val="pt-BR"/>
              </w:rPr>
            </w:pPr>
            <w:r w:rsidRPr="005424B3">
              <w:rPr>
                <w:lang w:val="pt-BR"/>
              </w:rPr>
              <w:t>a/</w:t>
            </w:r>
            <w:r w:rsidRPr="005424B3">
              <w:rPr>
                <w:b/>
                <w:bCs/>
                <w:lang w:val="pt-BR"/>
              </w:rPr>
              <w:t xml:space="preserve"> </w:t>
            </w:r>
            <w:r w:rsidRPr="005424B3">
              <w:rPr>
                <w:lang w:val="pt-BR"/>
              </w:rPr>
              <w:t xml:space="preserve">Chưng cất không khí </w:t>
            </w:r>
          </w:p>
          <w:p w14:paraId="5C733B92" w14:textId="77777777" w:rsidR="00036499" w:rsidRPr="005424B3" w:rsidRDefault="00036499" w:rsidP="00036499">
            <w:pPr>
              <w:spacing w:line="276" w:lineRule="auto"/>
              <w:jc w:val="both"/>
              <w:rPr>
                <w:lang w:val="pt-BR"/>
              </w:rPr>
            </w:pPr>
            <w:r w:rsidRPr="005424B3">
              <w:rPr>
                <w:lang w:val="pt-BR"/>
              </w:rPr>
              <w:t>b/ Điện phân nước</w:t>
            </w:r>
          </w:p>
          <w:p w14:paraId="4BC1302C" w14:textId="0C925FDB" w:rsidR="00036499" w:rsidRPr="005424B3" w:rsidRDefault="00036499" w:rsidP="00036499">
            <w:pPr>
              <w:jc w:val="both"/>
              <w:rPr>
                <w:vertAlign w:val="subscript"/>
                <w:lang w:val="pt-BR"/>
              </w:rPr>
            </w:pPr>
            <w:r w:rsidRPr="005424B3">
              <w:rPr>
                <w:lang w:val="pt-BR"/>
              </w:rPr>
              <w:t>2H</w:t>
            </w:r>
            <w:r w:rsidRPr="005424B3">
              <w:rPr>
                <w:vertAlign w:val="subscript"/>
                <w:lang w:val="pt-BR"/>
              </w:rPr>
              <w:t>2</w:t>
            </w:r>
            <w:r w:rsidRPr="005424B3">
              <w:rPr>
                <w:lang w:val="pt-BR"/>
              </w:rPr>
              <w:t xml:space="preserve">O </w:t>
            </w:r>
            <w:r>
              <w:rPr>
                <w:noProof/>
                <w:position w:val="-6"/>
              </w:rPr>
              <w:drawing>
                <wp:inline distT="0" distB="0" distL="0" distR="0" wp14:anchorId="16D658AD" wp14:editId="487D5E2A">
                  <wp:extent cx="438150" cy="20320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8150" cy="203200"/>
                          </a:xfrm>
                          <a:prstGeom prst="rect">
                            <a:avLst/>
                          </a:prstGeom>
                          <a:noFill/>
                          <a:ln>
                            <a:noFill/>
                          </a:ln>
                        </pic:spPr>
                      </pic:pic>
                    </a:graphicData>
                  </a:graphic>
                </wp:inline>
              </w:drawing>
            </w:r>
            <w:r w:rsidRPr="005424B3">
              <w:rPr>
                <w:lang w:val="pt-BR"/>
              </w:rPr>
              <w:t>2H</w:t>
            </w:r>
            <w:r w:rsidRPr="005424B3">
              <w:rPr>
                <w:vertAlign w:val="subscript"/>
                <w:lang w:val="pt-BR"/>
              </w:rPr>
              <w:t>2</w:t>
            </w:r>
            <w:r w:rsidRPr="005424B3">
              <w:rPr>
                <w:lang w:val="pt-BR"/>
              </w:rPr>
              <w:t xml:space="preserve"> + O</w:t>
            </w:r>
            <w:r w:rsidRPr="005424B3">
              <w:rPr>
                <w:vertAlign w:val="subscript"/>
                <w:lang w:val="pt-BR"/>
              </w:rPr>
              <w:t>2</w:t>
            </w:r>
          </w:p>
          <w:p w14:paraId="4D61E38C" w14:textId="77777777" w:rsidR="00036499" w:rsidRPr="005424B3" w:rsidRDefault="00036499" w:rsidP="00036499">
            <w:pPr>
              <w:spacing w:line="276" w:lineRule="auto"/>
              <w:jc w:val="both"/>
              <w:rPr>
                <w:b/>
                <w:bCs/>
                <w:lang w:val="pt-BR"/>
              </w:rPr>
            </w:pPr>
            <w:r w:rsidRPr="005424B3">
              <w:rPr>
                <w:b/>
                <w:bCs/>
                <w:lang w:val="pt-BR"/>
              </w:rPr>
              <w:t>B. OZÔN</w:t>
            </w:r>
          </w:p>
          <w:p w14:paraId="3F634A5A" w14:textId="77777777" w:rsidR="00036499" w:rsidRPr="005424B3" w:rsidRDefault="00036499" w:rsidP="00036499">
            <w:pPr>
              <w:spacing w:line="276" w:lineRule="auto"/>
              <w:jc w:val="both"/>
              <w:rPr>
                <w:b/>
                <w:bCs/>
                <w:lang w:val="pt-BR"/>
              </w:rPr>
            </w:pPr>
            <w:r w:rsidRPr="005424B3">
              <w:rPr>
                <w:b/>
                <w:bCs/>
                <w:lang w:val="pt-BR"/>
              </w:rPr>
              <w:t xml:space="preserve">I. TÍNH CHẤT </w:t>
            </w:r>
          </w:p>
          <w:p w14:paraId="5F282607" w14:textId="77777777" w:rsidR="00036499" w:rsidRPr="005424B3" w:rsidRDefault="00036499" w:rsidP="00036499">
            <w:pPr>
              <w:spacing w:line="276" w:lineRule="auto"/>
              <w:jc w:val="both"/>
              <w:rPr>
                <w:lang w:val="pt-BR"/>
              </w:rPr>
            </w:pPr>
            <w:r w:rsidRPr="005424B3">
              <w:rPr>
                <w:lang w:val="pt-BR"/>
              </w:rPr>
              <w:t>-Khí ozôn màu xanh nhạt, mùi đặc trưng, hóa lỏng ở -112</w:t>
            </w:r>
            <w:r w:rsidRPr="005424B3">
              <w:rPr>
                <w:vertAlign w:val="superscript"/>
                <w:lang w:val="pt-BR"/>
              </w:rPr>
              <w:t>0</w:t>
            </w:r>
            <w:r w:rsidRPr="005424B3">
              <w:rPr>
                <w:lang w:val="pt-BR"/>
              </w:rPr>
              <w:t>C</w:t>
            </w:r>
          </w:p>
          <w:p w14:paraId="2247B163" w14:textId="77777777" w:rsidR="00036499" w:rsidRPr="005424B3" w:rsidRDefault="00036499" w:rsidP="00036499">
            <w:pPr>
              <w:spacing w:line="276" w:lineRule="auto"/>
              <w:jc w:val="both"/>
              <w:rPr>
                <w:lang w:val="pt-BR"/>
              </w:rPr>
            </w:pPr>
            <w:r w:rsidRPr="005424B3">
              <w:rPr>
                <w:lang w:val="pt-BR"/>
              </w:rPr>
              <w:t>-Ozôn có tính oxihóa mạnh, mạnh hơn oxi, oxihóa được nhiều kim loại(trừ Au, Pt):</w:t>
            </w:r>
          </w:p>
          <w:p w14:paraId="336CEA73" w14:textId="7FE5AA1A" w:rsidR="00036499" w:rsidRPr="005424B3" w:rsidRDefault="00036499" w:rsidP="00036499">
            <w:pPr>
              <w:spacing w:line="276" w:lineRule="auto"/>
              <w:jc w:val="both"/>
              <w:rPr>
                <w:lang w:val="pt-BR"/>
              </w:rPr>
            </w:pPr>
            <w:r w:rsidRPr="005424B3">
              <w:rPr>
                <w:lang w:val="pt-BR"/>
              </w:rPr>
              <w:t>2Ag + O</w:t>
            </w:r>
            <w:r w:rsidRPr="005424B3">
              <w:rPr>
                <w:vertAlign w:val="subscript"/>
                <w:lang w:val="pt-BR"/>
              </w:rPr>
              <w:t>3</w:t>
            </w:r>
            <w:r w:rsidRPr="005424B3">
              <w:rPr>
                <w:lang w:val="pt-BR"/>
              </w:rPr>
              <w:t xml:space="preserve"> </w:t>
            </w:r>
            <w:r>
              <w:rPr>
                <w:noProof/>
                <w:position w:val="-6"/>
              </w:rPr>
              <w:drawing>
                <wp:inline distT="0" distB="0" distL="0" distR="0" wp14:anchorId="38149361" wp14:editId="65E0E608">
                  <wp:extent cx="190500" cy="1397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rPr>
                <w:lang w:val="pt-BR"/>
              </w:rPr>
              <w:t xml:space="preserve"> Ag</w:t>
            </w:r>
            <w:r w:rsidRPr="005424B3">
              <w:rPr>
                <w:vertAlign w:val="subscript"/>
                <w:lang w:val="pt-BR"/>
              </w:rPr>
              <w:t>2</w:t>
            </w:r>
            <w:r w:rsidRPr="005424B3">
              <w:rPr>
                <w:lang w:val="pt-BR"/>
              </w:rPr>
              <w:t>O + O</w:t>
            </w:r>
            <w:r w:rsidRPr="005424B3">
              <w:rPr>
                <w:vertAlign w:val="subscript"/>
                <w:lang w:val="pt-BR"/>
              </w:rPr>
              <w:t>2</w:t>
            </w:r>
          </w:p>
          <w:p w14:paraId="746AFC31" w14:textId="2DFDF39D" w:rsidR="00036499" w:rsidRPr="005424B3" w:rsidRDefault="00036499" w:rsidP="00036499">
            <w:pPr>
              <w:jc w:val="both"/>
              <w:rPr>
                <w:vertAlign w:val="subscript"/>
                <w:lang w:val="sv-SE"/>
              </w:rPr>
            </w:pPr>
            <w:r w:rsidRPr="005424B3">
              <w:rPr>
                <w:lang w:val="sv-SE"/>
              </w:rPr>
              <w:t>2KI + O</w:t>
            </w:r>
            <w:r w:rsidRPr="005424B3">
              <w:rPr>
                <w:vertAlign w:val="subscript"/>
                <w:lang w:val="sv-SE"/>
              </w:rPr>
              <w:t>3</w:t>
            </w:r>
            <w:r w:rsidRPr="005424B3">
              <w:rPr>
                <w:lang w:val="sv-SE"/>
              </w:rPr>
              <w:t xml:space="preserve"> + H</w:t>
            </w:r>
            <w:r w:rsidRPr="005424B3">
              <w:rPr>
                <w:vertAlign w:val="subscript"/>
                <w:lang w:val="sv-SE"/>
              </w:rPr>
              <w:t>2</w:t>
            </w:r>
            <w:r w:rsidRPr="005424B3">
              <w:rPr>
                <w:lang w:val="sv-SE"/>
              </w:rPr>
              <w:t xml:space="preserve">O </w:t>
            </w:r>
            <w:r>
              <w:rPr>
                <w:noProof/>
                <w:position w:val="-6"/>
              </w:rPr>
              <w:drawing>
                <wp:inline distT="0" distB="0" distL="0" distR="0" wp14:anchorId="0866C25D" wp14:editId="380B8BC6">
                  <wp:extent cx="190500" cy="1397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rPr>
                <w:lang w:val="sv-SE"/>
              </w:rPr>
              <w:t>2KOH + O</w:t>
            </w:r>
            <w:r w:rsidRPr="005424B3">
              <w:rPr>
                <w:vertAlign w:val="subscript"/>
                <w:lang w:val="sv-SE"/>
              </w:rPr>
              <w:t>2</w:t>
            </w:r>
            <w:r w:rsidRPr="005424B3">
              <w:rPr>
                <w:lang w:val="sv-SE"/>
              </w:rPr>
              <w:t xml:space="preserve"> + I</w:t>
            </w:r>
            <w:r w:rsidRPr="005424B3">
              <w:rPr>
                <w:vertAlign w:val="subscript"/>
                <w:lang w:val="sv-SE"/>
              </w:rPr>
              <w:t>2</w:t>
            </w:r>
          </w:p>
          <w:p w14:paraId="69746339" w14:textId="77777777" w:rsidR="00036499" w:rsidRPr="008F4156" w:rsidRDefault="00036499" w:rsidP="00036499">
            <w:pPr>
              <w:jc w:val="both"/>
              <w:rPr>
                <w:b/>
                <w:lang w:val="nb-NO"/>
              </w:rPr>
            </w:pPr>
          </w:p>
          <w:p w14:paraId="69EE5332" w14:textId="36D53098" w:rsidR="00036499" w:rsidRDefault="001136C5" w:rsidP="00036499">
            <w:pPr>
              <w:jc w:val="both"/>
              <w:rPr>
                <w:b/>
                <w:lang w:val="nb-NO"/>
              </w:rPr>
            </w:pPr>
            <w:r>
              <w:rPr>
                <w:b/>
                <w:lang w:val="nb-NO"/>
              </w:rPr>
              <w:t>C</w:t>
            </w:r>
            <w:r w:rsidR="008F4156" w:rsidRPr="008F4156">
              <w:rPr>
                <w:b/>
                <w:lang w:val="nb-NO"/>
              </w:rPr>
              <w:t>. LƯU HUỲNH</w:t>
            </w:r>
          </w:p>
          <w:p w14:paraId="248F2F40" w14:textId="2BB601A0" w:rsidR="008F4156" w:rsidRPr="005424B3" w:rsidRDefault="008F4156" w:rsidP="008F4156">
            <w:pPr>
              <w:spacing w:line="276" w:lineRule="auto"/>
              <w:rPr>
                <w:b/>
                <w:bCs/>
              </w:rPr>
            </w:pPr>
            <w:r w:rsidRPr="005424B3">
              <w:rPr>
                <w:b/>
                <w:bCs/>
              </w:rPr>
              <w:t xml:space="preserve">I. Tính chất vật lí: </w:t>
            </w:r>
          </w:p>
          <w:p w14:paraId="241461C6" w14:textId="77777777" w:rsidR="008F4156" w:rsidRPr="005424B3" w:rsidRDefault="008F4156" w:rsidP="008F4156">
            <w:pPr>
              <w:spacing w:line="276" w:lineRule="auto"/>
              <w:rPr>
                <w:b/>
                <w:bCs/>
                <w:iCs/>
              </w:rPr>
            </w:pPr>
            <w:r w:rsidRPr="005424B3">
              <w:rPr>
                <w:b/>
                <w:bCs/>
                <w:iCs/>
              </w:rPr>
              <w:t>1. Hai dạng thù hình của Lưu huỳnh</w:t>
            </w:r>
          </w:p>
          <w:p w14:paraId="3CF7B342" w14:textId="77777777" w:rsidR="008F4156" w:rsidRPr="005424B3" w:rsidRDefault="008F4156" w:rsidP="008F4156">
            <w:pPr>
              <w:spacing w:line="276" w:lineRule="auto"/>
              <w:jc w:val="both"/>
            </w:pPr>
            <w:r w:rsidRPr="005424B3">
              <w:t xml:space="preserve">- Lưu huỳnh tà phương-đơn tà  </w:t>
            </w:r>
          </w:p>
          <w:p w14:paraId="2B414055" w14:textId="006918C4" w:rsidR="008F4156" w:rsidRPr="005424B3" w:rsidRDefault="008F4156" w:rsidP="008F4156">
            <w:pPr>
              <w:spacing w:line="276" w:lineRule="auto"/>
              <w:rPr>
                <w:b/>
                <w:bCs/>
              </w:rPr>
            </w:pPr>
            <w:r w:rsidRPr="005424B3">
              <w:rPr>
                <w:b/>
                <w:bCs/>
              </w:rPr>
              <w:t>II. Tính chất hóa học:</w:t>
            </w:r>
          </w:p>
          <w:p w14:paraId="014DBB39" w14:textId="77777777" w:rsidR="008F4156" w:rsidRPr="005424B3" w:rsidRDefault="008F4156" w:rsidP="008F4156">
            <w:pPr>
              <w:spacing w:line="276" w:lineRule="auto"/>
              <w:jc w:val="both"/>
              <w:rPr>
                <w:b/>
                <w:bCs/>
                <w:iCs/>
              </w:rPr>
            </w:pPr>
            <w:r w:rsidRPr="005424B3">
              <w:rPr>
                <w:b/>
                <w:bCs/>
                <w:iCs/>
              </w:rPr>
              <w:t>1. Tính oxihóa</w:t>
            </w:r>
          </w:p>
          <w:p w14:paraId="1E1431FB" w14:textId="77777777" w:rsidR="008F4156" w:rsidRPr="005424B3" w:rsidRDefault="008F4156" w:rsidP="008F4156">
            <w:pPr>
              <w:spacing w:line="276" w:lineRule="auto"/>
              <w:jc w:val="both"/>
            </w:pPr>
            <w:r w:rsidRPr="005424B3">
              <w:t>Lưu huỳnh tác dụng với kim loại và Hiđro thể hiện tính oxihóa(S</w:t>
            </w:r>
            <w:r w:rsidRPr="005424B3">
              <w:rPr>
                <w:vertAlign w:val="superscript"/>
              </w:rPr>
              <w:t>0</w:t>
            </w:r>
            <w:r w:rsidRPr="005424B3">
              <w:t xml:space="preserve"> –S</w:t>
            </w:r>
            <w:r w:rsidRPr="005424B3">
              <w:rPr>
                <w:vertAlign w:val="superscript"/>
              </w:rPr>
              <w:t>-2</w:t>
            </w:r>
            <w:r w:rsidRPr="005424B3">
              <w:t>)</w:t>
            </w:r>
          </w:p>
          <w:p w14:paraId="07CE2D79" w14:textId="77777777" w:rsidR="008F4156" w:rsidRPr="005424B3" w:rsidRDefault="008F4156" w:rsidP="008F4156">
            <w:pPr>
              <w:spacing w:line="276" w:lineRule="auto"/>
              <w:jc w:val="both"/>
              <w:rPr>
                <w:lang w:val="pt-BR"/>
              </w:rPr>
            </w:pPr>
            <w:r w:rsidRPr="005424B3">
              <w:t xml:space="preserve">   </w:t>
            </w:r>
            <w:r w:rsidRPr="005424B3">
              <w:rPr>
                <w:lang w:val="pt-BR"/>
              </w:rPr>
              <w:t>Fe + S</w:t>
            </w:r>
            <w:r w:rsidRPr="005424B3">
              <w:rPr>
                <w:vertAlign w:val="superscript"/>
                <w:lang w:val="pt-BR"/>
              </w:rPr>
              <w:t>0</w:t>
            </w:r>
            <w:r w:rsidRPr="005424B3">
              <w:rPr>
                <w:lang w:val="pt-BR"/>
              </w:rPr>
              <w:t xml:space="preserve"> </w:t>
            </w:r>
            <w:r>
              <w:rPr>
                <w:noProof/>
                <w:position w:val="-6"/>
              </w:rPr>
              <w:drawing>
                <wp:inline distT="0" distB="0" distL="0" distR="0" wp14:anchorId="009D958F" wp14:editId="387F4D24">
                  <wp:extent cx="438150" cy="2349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8150" cy="234950"/>
                          </a:xfrm>
                          <a:prstGeom prst="rect">
                            <a:avLst/>
                          </a:prstGeom>
                          <a:noFill/>
                          <a:ln>
                            <a:noFill/>
                          </a:ln>
                        </pic:spPr>
                      </pic:pic>
                    </a:graphicData>
                  </a:graphic>
                </wp:inline>
              </w:drawing>
            </w:r>
            <w:r w:rsidRPr="005424B3">
              <w:rPr>
                <w:lang w:val="pt-BR"/>
              </w:rPr>
              <w:t>FeS</w:t>
            </w:r>
            <w:r w:rsidRPr="005424B3">
              <w:rPr>
                <w:vertAlign w:val="superscript"/>
                <w:lang w:val="pt-BR"/>
              </w:rPr>
              <w:t>-2</w:t>
            </w:r>
          </w:p>
          <w:p w14:paraId="0BB33E49" w14:textId="77777777" w:rsidR="008F4156" w:rsidRPr="005424B3" w:rsidRDefault="008F4156" w:rsidP="008F4156">
            <w:pPr>
              <w:spacing w:line="276" w:lineRule="auto"/>
              <w:jc w:val="both"/>
              <w:rPr>
                <w:lang w:val="pt-BR"/>
              </w:rPr>
            </w:pPr>
            <w:r w:rsidRPr="005424B3">
              <w:rPr>
                <w:lang w:val="pt-BR"/>
              </w:rPr>
              <w:t xml:space="preserve">   S  + Hg </w:t>
            </w:r>
            <w:r>
              <w:rPr>
                <w:noProof/>
                <w:position w:val="-6"/>
              </w:rPr>
              <w:drawing>
                <wp:inline distT="0" distB="0" distL="0" distR="0" wp14:anchorId="06BF2EC8" wp14:editId="6F725F48">
                  <wp:extent cx="190500" cy="139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rPr>
                <w:lang w:val="pt-BR"/>
              </w:rPr>
              <w:t>HgS</w:t>
            </w:r>
          </w:p>
          <w:p w14:paraId="76691EA4" w14:textId="77777777" w:rsidR="008F4156" w:rsidRPr="005424B3" w:rsidRDefault="008F4156" w:rsidP="008F4156">
            <w:pPr>
              <w:spacing w:line="276" w:lineRule="auto"/>
              <w:jc w:val="both"/>
              <w:rPr>
                <w:vertAlign w:val="superscript"/>
                <w:lang w:val="pt-BR"/>
              </w:rPr>
            </w:pPr>
            <w:r w:rsidRPr="005424B3">
              <w:rPr>
                <w:lang w:val="pt-BR"/>
              </w:rPr>
              <w:t xml:space="preserve">   S</w:t>
            </w:r>
            <w:r w:rsidRPr="005424B3">
              <w:rPr>
                <w:vertAlign w:val="superscript"/>
                <w:lang w:val="pt-BR"/>
              </w:rPr>
              <w:t>0</w:t>
            </w:r>
            <w:r w:rsidRPr="005424B3">
              <w:rPr>
                <w:lang w:val="pt-BR"/>
              </w:rPr>
              <w:t xml:space="preserve"> + H</w:t>
            </w:r>
            <w:r w:rsidRPr="005424B3">
              <w:rPr>
                <w:vertAlign w:val="subscript"/>
                <w:lang w:val="pt-BR"/>
              </w:rPr>
              <w:t>2</w:t>
            </w:r>
            <w:r w:rsidRPr="005424B3">
              <w:rPr>
                <w:lang w:val="pt-BR"/>
              </w:rPr>
              <w:t xml:space="preserve"> </w:t>
            </w:r>
            <w:r>
              <w:rPr>
                <w:noProof/>
                <w:position w:val="-6"/>
              </w:rPr>
              <w:drawing>
                <wp:inline distT="0" distB="0" distL="0" distR="0" wp14:anchorId="11BE48F1" wp14:editId="4C00FBB9">
                  <wp:extent cx="438150" cy="234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8150" cy="234950"/>
                          </a:xfrm>
                          <a:prstGeom prst="rect">
                            <a:avLst/>
                          </a:prstGeom>
                          <a:noFill/>
                          <a:ln>
                            <a:noFill/>
                          </a:ln>
                        </pic:spPr>
                      </pic:pic>
                    </a:graphicData>
                  </a:graphic>
                </wp:inline>
              </w:drawing>
            </w:r>
            <w:r w:rsidRPr="005424B3">
              <w:rPr>
                <w:lang w:val="pt-BR"/>
              </w:rPr>
              <w:t>H</w:t>
            </w:r>
            <w:r w:rsidRPr="005424B3">
              <w:rPr>
                <w:vertAlign w:val="subscript"/>
                <w:lang w:val="pt-BR"/>
              </w:rPr>
              <w:t>2</w:t>
            </w:r>
            <w:r w:rsidRPr="005424B3">
              <w:rPr>
                <w:lang w:val="pt-BR"/>
              </w:rPr>
              <w:t>S</w:t>
            </w:r>
            <w:r w:rsidRPr="005424B3">
              <w:rPr>
                <w:vertAlign w:val="superscript"/>
                <w:lang w:val="pt-BR"/>
              </w:rPr>
              <w:t>-2</w:t>
            </w:r>
          </w:p>
          <w:p w14:paraId="39C970E7" w14:textId="77777777" w:rsidR="008F4156" w:rsidRPr="005424B3" w:rsidRDefault="008F4156" w:rsidP="008F4156">
            <w:pPr>
              <w:spacing w:line="276" w:lineRule="auto"/>
              <w:jc w:val="both"/>
              <w:rPr>
                <w:b/>
                <w:bCs/>
                <w:iCs/>
                <w:lang w:val="pt-BR"/>
              </w:rPr>
            </w:pPr>
            <w:r w:rsidRPr="005424B3">
              <w:rPr>
                <w:b/>
                <w:bCs/>
                <w:iCs/>
                <w:lang w:val="pt-BR"/>
              </w:rPr>
              <w:t>2. Tính khử</w:t>
            </w:r>
          </w:p>
          <w:p w14:paraId="7FFD1EC3" w14:textId="77777777" w:rsidR="008F4156" w:rsidRPr="005424B3" w:rsidRDefault="008F4156" w:rsidP="008F4156">
            <w:pPr>
              <w:spacing w:line="276" w:lineRule="auto"/>
              <w:jc w:val="both"/>
              <w:rPr>
                <w:lang w:val="pt-BR"/>
              </w:rPr>
            </w:pPr>
            <w:r w:rsidRPr="005424B3">
              <w:rPr>
                <w:lang w:val="pt-BR"/>
              </w:rPr>
              <w:t>Lưu huỳnh tác dụng với các phi kim có độ âm điện lớn hơn thể hiện tính khử(O</w:t>
            </w:r>
            <w:r w:rsidRPr="005424B3">
              <w:rPr>
                <w:vertAlign w:val="subscript"/>
                <w:lang w:val="pt-BR"/>
              </w:rPr>
              <w:t>2</w:t>
            </w:r>
            <w:r w:rsidRPr="005424B3">
              <w:rPr>
                <w:lang w:val="pt-BR"/>
              </w:rPr>
              <w:t>, Cl</w:t>
            </w:r>
            <w:r w:rsidRPr="005424B3">
              <w:rPr>
                <w:vertAlign w:val="subscript"/>
                <w:lang w:val="pt-BR"/>
              </w:rPr>
              <w:t>2</w:t>
            </w:r>
            <w:r w:rsidRPr="005424B3">
              <w:rPr>
                <w:lang w:val="pt-BR"/>
              </w:rPr>
              <w:t>…).</w:t>
            </w:r>
          </w:p>
          <w:p w14:paraId="2C921EAB" w14:textId="77777777" w:rsidR="008F4156" w:rsidRPr="005424B3" w:rsidRDefault="008F4156" w:rsidP="008F4156">
            <w:pPr>
              <w:spacing w:line="276" w:lineRule="auto"/>
              <w:jc w:val="both"/>
            </w:pPr>
            <w:r w:rsidRPr="005424B3">
              <w:t>S + O</w:t>
            </w:r>
            <w:r w:rsidRPr="005424B3">
              <w:rPr>
                <w:vertAlign w:val="subscript"/>
              </w:rPr>
              <w:t>2</w:t>
            </w:r>
            <w:r w:rsidRPr="005424B3">
              <w:t xml:space="preserve">  </w:t>
            </w:r>
            <w:r>
              <w:rPr>
                <w:noProof/>
                <w:position w:val="-6"/>
              </w:rPr>
              <w:drawing>
                <wp:inline distT="0" distB="0" distL="0" distR="0" wp14:anchorId="5CC5CE8F" wp14:editId="2B92226F">
                  <wp:extent cx="438150" cy="2349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8150" cy="234950"/>
                          </a:xfrm>
                          <a:prstGeom prst="rect">
                            <a:avLst/>
                          </a:prstGeom>
                          <a:noFill/>
                          <a:ln>
                            <a:noFill/>
                          </a:ln>
                        </pic:spPr>
                      </pic:pic>
                    </a:graphicData>
                  </a:graphic>
                </wp:inline>
              </w:drawing>
            </w:r>
            <w:r w:rsidRPr="005424B3">
              <w:t>SO</w:t>
            </w:r>
            <w:r w:rsidRPr="005424B3">
              <w:rPr>
                <w:vertAlign w:val="subscript"/>
              </w:rPr>
              <w:t>2</w:t>
            </w:r>
          </w:p>
          <w:p w14:paraId="7CAF5B76" w14:textId="77777777" w:rsidR="008F4156" w:rsidRPr="005424B3" w:rsidRDefault="008F4156" w:rsidP="008F4156">
            <w:pPr>
              <w:rPr>
                <w:vertAlign w:val="subscript"/>
              </w:rPr>
            </w:pPr>
            <w:r w:rsidRPr="005424B3">
              <w:t>S  + 3Cl</w:t>
            </w:r>
            <w:r w:rsidRPr="005424B3">
              <w:rPr>
                <w:vertAlign w:val="subscript"/>
              </w:rPr>
              <w:t>2</w:t>
            </w:r>
            <w:r w:rsidRPr="005424B3">
              <w:t xml:space="preserve">   </w:t>
            </w:r>
            <w:r>
              <w:rPr>
                <w:noProof/>
                <w:position w:val="-6"/>
              </w:rPr>
              <w:drawing>
                <wp:inline distT="0" distB="0" distL="0" distR="0" wp14:anchorId="203FD80A" wp14:editId="4C4FB7B2">
                  <wp:extent cx="438150" cy="234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8150" cy="234950"/>
                          </a:xfrm>
                          <a:prstGeom prst="rect">
                            <a:avLst/>
                          </a:prstGeom>
                          <a:noFill/>
                          <a:ln>
                            <a:noFill/>
                          </a:ln>
                        </pic:spPr>
                      </pic:pic>
                    </a:graphicData>
                  </a:graphic>
                </wp:inline>
              </w:drawing>
            </w:r>
            <w:r w:rsidRPr="005424B3">
              <w:t xml:space="preserve">    SCl</w:t>
            </w:r>
            <w:r w:rsidRPr="005424B3">
              <w:rPr>
                <w:vertAlign w:val="subscript"/>
              </w:rPr>
              <w:t>6</w:t>
            </w:r>
          </w:p>
          <w:p w14:paraId="6E54B9CC" w14:textId="77777777" w:rsidR="008F4156" w:rsidRPr="005424B3" w:rsidRDefault="008F4156" w:rsidP="008F4156">
            <w:pPr>
              <w:spacing w:line="276" w:lineRule="auto"/>
              <w:rPr>
                <w:b/>
                <w:bCs/>
              </w:rPr>
            </w:pPr>
            <w:r w:rsidRPr="005424B3">
              <w:rPr>
                <w:b/>
                <w:bCs/>
              </w:rPr>
              <w:t>IV. Ứng dụng:</w:t>
            </w:r>
          </w:p>
          <w:p w14:paraId="4368B1BC" w14:textId="77777777" w:rsidR="008F4156" w:rsidRPr="005424B3" w:rsidRDefault="008F4156" w:rsidP="008F4156">
            <w:pPr>
              <w:spacing w:line="276" w:lineRule="auto"/>
              <w:jc w:val="both"/>
            </w:pPr>
            <w:r w:rsidRPr="005424B3">
              <w:t>-Dùng để sản xuất H</w:t>
            </w:r>
            <w:r w:rsidRPr="005424B3">
              <w:rPr>
                <w:vertAlign w:val="subscript"/>
              </w:rPr>
              <w:t>2</w:t>
            </w:r>
            <w:r w:rsidRPr="005424B3">
              <w:t>SO</w:t>
            </w:r>
            <w:r w:rsidRPr="005424B3">
              <w:rPr>
                <w:vertAlign w:val="subscript"/>
              </w:rPr>
              <w:t>4</w:t>
            </w:r>
            <w:r w:rsidRPr="005424B3">
              <w:t xml:space="preserve"> (90%)</w:t>
            </w:r>
          </w:p>
          <w:p w14:paraId="22773F0F" w14:textId="77777777" w:rsidR="008F4156" w:rsidRPr="005424B3" w:rsidRDefault="008F4156" w:rsidP="008F4156">
            <w:r w:rsidRPr="005424B3">
              <w:t>-Dùng để lưu hóa cao su…(10%)</w:t>
            </w:r>
          </w:p>
          <w:p w14:paraId="53BADA0C" w14:textId="77777777" w:rsidR="008F4156" w:rsidRPr="005424B3" w:rsidRDefault="008F4156" w:rsidP="008F4156">
            <w:pPr>
              <w:spacing w:line="276" w:lineRule="auto"/>
              <w:rPr>
                <w:b/>
                <w:bCs/>
              </w:rPr>
            </w:pPr>
            <w:r w:rsidRPr="005424B3">
              <w:rPr>
                <w:b/>
                <w:bCs/>
              </w:rPr>
              <w:t>V. Trạng thái tự nhiên và sản xuất:</w:t>
            </w:r>
          </w:p>
          <w:p w14:paraId="424BCFA8" w14:textId="77777777" w:rsidR="008F4156" w:rsidRPr="005424B3" w:rsidRDefault="008F4156" w:rsidP="008F4156">
            <w:pPr>
              <w:spacing w:line="276" w:lineRule="auto"/>
            </w:pPr>
            <w:r w:rsidRPr="005424B3">
              <w:t xml:space="preserve">-Tồn tại ở dạng đơn chất, dạng mỏ lưu hùynh </w:t>
            </w:r>
          </w:p>
          <w:p w14:paraId="716A3CF1" w14:textId="77777777" w:rsidR="008F4156" w:rsidRPr="005424B3" w:rsidRDefault="008F4156" w:rsidP="008F4156">
            <w:pPr>
              <w:spacing w:line="276" w:lineRule="auto"/>
            </w:pPr>
            <w:r w:rsidRPr="005424B3">
              <w:lastRenderedPageBreak/>
              <w:t>-Tồn tại dạng hợp chất: muối Sunfat, Sunfua…</w:t>
            </w:r>
          </w:p>
          <w:p w14:paraId="13B0CC62" w14:textId="77777777" w:rsidR="008F4156" w:rsidRPr="005424B3" w:rsidRDefault="008F4156" w:rsidP="008F4156">
            <w:pPr>
              <w:rPr>
                <w:b/>
                <w:bCs/>
                <w:u w:val="single"/>
                <w:lang w:val="nb-NO"/>
              </w:rPr>
            </w:pPr>
            <w:r w:rsidRPr="005424B3">
              <w:t>-Khai thác từ các mỏ lưu hùynh trong lòng đất.</w:t>
            </w:r>
          </w:p>
          <w:p w14:paraId="5B0F3FA3" w14:textId="09D27565" w:rsidR="008F4156" w:rsidRPr="005424B3" w:rsidRDefault="008F4156" w:rsidP="00036499">
            <w:pPr>
              <w:jc w:val="both"/>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3093298" w14:textId="77777777" w:rsidR="00036499" w:rsidRPr="005424B3" w:rsidRDefault="00036499" w:rsidP="00036499">
            <w:pPr>
              <w:spacing w:line="276" w:lineRule="auto"/>
              <w:jc w:val="both"/>
            </w:pPr>
            <w:r w:rsidRPr="005424B3">
              <w:lastRenderedPageBreak/>
              <w:t>- GV: dùng bảng tuần hoàn để giới thiệu sơ lược về vị trí của nguyên tố oxi trong HTTH.</w:t>
            </w:r>
          </w:p>
          <w:p w14:paraId="42E6DE04" w14:textId="77777777" w:rsidR="00036499" w:rsidRPr="005424B3" w:rsidRDefault="00036499" w:rsidP="00036499">
            <w:pPr>
              <w:spacing w:line="276" w:lineRule="auto"/>
              <w:jc w:val="both"/>
            </w:pPr>
          </w:p>
          <w:p w14:paraId="2DE00F67" w14:textId="77777777" w:rsidR="00036499" w:rsidRPr="005424B3" w:rsidRDefault="00036499" w:rsidP="00036499">
            <w:pPr>
              <w:spacing w:line="276" w:lineRule="auto"/>
              <w:jc w:val="both"/>
            </w:pPr>
            <w:r w:rsidRPr="005424B3">
              <w:t>GV: Yêu cầu HS trình bày một số tính chất vật lý được biết của oxi .</w:t>
            </w:r>
          </w:p>
          <w:p w14:paraId="07BBB4FE" w14:textId="77777777" w:rsidR="00036499" w:rsidRPr="005424B3" w:rsidRDefault="00036499" w:rsidP="00036499">
            <w:pPr>
              <w:spacing w:line="276" w:lineRule="auto"/>
              <w:jc w:val="both"/>
            </w:pPr>
          </w:p>
          <w:p w14:paraId="471B2E31" w14:textId="77777777" w:rsidR="00036499" w:rsidRPr="005424B3" w:rsidRDefault="00036499" w:rsidP="00036499">
            <w:pPr>
              <w:spacing w:line="276" w:lineRule="auto"/>
              <w:jc w:val="both"/>
            </w:pPr>
          </w:p>
          <w:p w14:paraId="78C7F74C" w14:textId="77777777" w:rsidR="00036499" w:rsidRPr="005424B3" w:rsidRDefault="00036499" w:rsidP="00036499">
            <w:pPr>
              <w:spacing w:line="276" w:lineRule="auto"/>
              <w:jc w:val="both"/>
            </w:pPr>
            <w:r w:rsidRPr="005424B3">
              <w:t>- GV: Đặt vấn đề: Tính chất hóa học cơ bản của Oxi là gì?</w:t>
            </w:r>
          </w:p>
          <w:p w14:paraId="2A671539" w14:textId="77777777" w:rsidR="00036499" w:rsidRPr="005424B3" w:rsidRDefault="00036499" w:rsidP="00036499">
            <w:pPr>
              <w:spacing w:line="276" w:lineRule="auto"/>
              <w:jc w:val="both"/>
            </w:pPr>
          </w:p>
          <w:p w14:paraId="4FA5F3DD" w14:textId="77777777" w:rsidR="00036499" w:rsidRPr="005424B3" w:rsidRDefault="00036499" w:rsidP="00036499">
            <w:pPr>
              <w:spacing w:line="276" w:lineRule="auto"/>
              <w:jc w:val="both"/>
            </w:pPr>
            <w:r w:rsidRPr="005424B3">
              <w:t xml:space="preserve">-Trong hợp chất, Oxi có trị bao nhiêu </w:t>
            </w:r>
            <w:r w:rsidRPr="005424B3">
              <w:lastRenderedPageBreak/>
              <w:t>và số oxihóa là gì?</w:t>
            </w:r>
          </w:p>
          <w:p w14:paraId="2C893C0E" w14:textId="77777777" w:rsidR="00036499" w:rsidRPr="005424B3" w:rsidRDefault="00036499" w:rsidP="00036499">
            <w:pPr>
              <w:spacing w:line="276" w:lineRule="auto"/>
              <w:jc w:val="both"/>
            </w:pPr>
            <w:r w:rsidRPr="005424B3">
              <w:t>-GV: Oxi không tác dụng với những kim loại nào, khi tác dụng kim loại tạo thành hợp chất gì?</w:t>
            </w:r>
          </w:p>
          <w:p w14:paraId="27D1A59A" w14:textId="77777777" w:rsidR="00036499" w:rsidRPr="005424B3" w:rsidRDefault="00036499" w:rsidP="00036499">
            <w:pPr>
              <w:spacing w:line="276" w:lineRule="auto"/>
              <w:jc w:val="both"/>
            </w:pPr>
            <w:r w:rsidRPr="005424B3">
              <w:t>-GV: Oxi không tác dụng với những phi kim nào, khi tác dụng phi kim tạo thành hợp chất gì?</w:t>
            </w:r>
          </w:p>
          <w:p w14:paraId="30CAC77C" w14:textId="77777777" w:rsidR="00036499" w:rsidRPr="005424B3" w:rsidRDefault="00036499" w:rsidP="00036499">
            <w:pPr>
              <w:spacing w:line="276" w:lineRule="auto"/>
              <w:jc w:val="both"/>
            </w:pPr>
          </w:p>
          <w:p w14:paraId="6E539EE9" w14:textId="77777777" w:rsidR="00036499" w:rsidRPr="005424B3" w:rsidRDefault="00036499" w:rsidP="00036499">
            <w:pPr>
              <w:spacing w:line="276" w:lineRule="auto"/>
              <w:jc w:val="both"/>
            </w:pPr>
            <w:r w:rsidRPr="005424B3">
              <w:t>Oxi có những ứng dụng thiết thực nào trong thực tế?</w:t>
            </w:r>
          </w:p>
          <w:p w14:paraId="190439B2" w14:textId="77777777" w:rsidR="00036499" w:rsidRPr="005424B3" w:rsidRDefault="00036499" w:rsidP="00036499">
            <w:pPr>
              <w:spacing w:line="276" w:lineRule="auto"/>
              <w:jc w:val="both"/>
            </w:pPr>
            <w:r w:rsidRPr="005424B3">
              <w:t>Để điều chế một lượng nhỏ khí Oxi để làm thí nghiệm.</w:t>
            </w:r>
          </w:p>
          <w:p w14:paraId="52262E9D" w14:textId="77777777" w:rsidR="00036499" w:rsidRPr="005424B3" w:rsidRDefault="00036499" w:rsidP="00036499">
            <w:pPr>
              <w:spacing w:line="276" w:lineRule="auto"/>
              <w:jc w:val="both"/>
            </w:pPr>
            <w:r w:rsidRPr="005424B3">
              <w:t>-Viết phản ứng điều chế Oxi trong phòng thí nghiệm từ KMnO</w:t>
            </w:r>
            <w:r w:rsidRPr="005424B3">
              <w:rPr>
                <w:vertAlign w:val="subscript"/>
              </w:rPr>
              <w:t>4</w:t>
            </w:r>
            <w:r w:rsidRPr="005424B3">
              <w:t>, KClO</w:t>
            </w:r>
            <w:r w:rsidRPr="005424B3">
              <w:rPr>
                <w:vertAlign w:val="subscript"/>
              </w:rPr>
              <w:t>3</w:t>
            </w:r>
            <w:r w:rsidRPr="005424B3">
              <w:t xml:space="preserve">. </w:t>
            </w:r>
          </w:p>
          <w:p w14:paraId="1DD72BC8" w14:textId="77777777" w:rsidR="00036499" w:rsidRPr="005424B3" w:rsidRDefault="00036499" w:rsidP="00036499">
            <w:pPr>
              <w:spacing w:line="276" w:lineRule="auto"/>
              <w:jc w:val="both"/>
            </w:pPr>
          </w:p>
          <w:p w14:paraId="62B75CF7" w14:textId="77777777" w:rsidR="00036499" w:rsidRPr="005424B3" w:rsidRDefault="00036499" w:rsidP="00036499">
            <w:pPr>
              <w:spacing w:line="276" w:lineRule="auto"/>
              <w:jc w:val="both"/>
            </w:pPr>
            <w:r w:rsidRPr="005424B3">
              <w:t>-GV: Điều chế Oxi trong công nghiệp dùng phương pháp nào?</w:t>
            </w:r>
          </w:p>
          <w:p w14:paraId="43744560" w14:textId="77777777" w:rsidR="00036499" w:rsidRDefault="00036499" w:rsidP="00036499">
            <w:pPr>
              <w:spacing w:line="276" w:lineRule="auto"/>
              <w:jc w:val="both"/>
            </w:pPr>
            <w:r w:rsidRPr="005424B3">
              <w:t>ozon làm cho không khí trong lành, một lượng lớn có hại.</w:t>
            </w:r>
          </w:p>
          <w:p w14:paraId="5E964FBC" w14:textId="77777777" w:rsidR="008F4156" w:rsidRPr="005424B3" w:rsidRDefault="008F4156" w:rsidP="008F4156">
            <w:pPr>
              <w:rPr>
                <w:vertAlign w:val="subscript"/>
              </w:rPr>
            </w:pPr>
            <w:r w:rsidRPr="005424B3">
              <w:t>-Để đơn giản, trong các phản ứng hóa học người ta dùng kí hiệu S mà không dùng S</w:t>
            </w:r>
            <w:r w:rsidRPr="005424B3">
              <w:rPr>
                <w:vertAlign w:val="subscript"/>
              </w:rPr>
              <w:t>8</w:t>
            </w:r>
          </w:p>
          <w:p w14:paraId="477DD3A9" w14:textId="77777777" w:rsidR="008F4156" w:rsidRPr="005424B3" w:rsidRDefault="008F4156" w:rsidP="008F4156">
            <w:pPr>
              <w:spacing w:line="276" w:lineRule="auto"/>
              <w:jc w:val="both"/>
            </w:pPr>
          </w:p>
          <w:p w14:paraId="412DD79B" w14:textId="77777777" w:rsidR="008F4156" w:rsidRPr="005424B3" w:rsidRDefault="008F4156" w:rsidP="008F4156">
            <w:pPr>
              <w:spacing w:line="276" w:lineRule="auto"/>
              <w:jc w:val="both"/>
            </w:pPr>
          </w:p>
          <w:p w14:paraId="16B52DA7" w14:textId="77777777" w:rsidR="008F4156" w:rsidRPr="005424B3" w:rsidRDefault="008F4156" w:rsidP="008F4156">
            <w:pPr>
              <w:spacing w:line="276" w:lineRule="auto"/>
              <w:jc w:val="both"/>
            </w:pPr>
          </w:p>
          <w:p w14:paraId="3FA51910" w14:textId="77777777" w:rsidR="008F4156" w:rsidRPr="005424B3" w:rsidRDefault="008F4156" w:rsidP="008F4156">
            <w:pPr>
              <w:spacing w:line="276" w:lineRule="auto"/>
              <w:jc w:val="both"/>
            </w:pPr>
          </w:p>
          <w:p w14:paraId="3BBF59E6" w14:textId="77777777" w:rsidR="008F4156" w:rsidRPr="005424B3" w:rsidRDefault="008F4156" w:rsidP="008F4156">
            <w:pPr>
              <w:spacing w:line="276" w:lineRule="auto"/>
              <w:jc w:val="both"/>
            </w:pPr>
            <w:r w:rsidRPr="005424B3">
              <w:t xml:space="preserve">-Lưu huỳnh có những số oxi hóa nào? </w:t>
            </w:r>
          </w:p>
          <w:p w14:paraId="36E8934A" w14:textId="77777777" w:rsidR="008F4156" w:rsidRDefault="008F4156" w:rsidP="008F4156">
            <w:pPr>
              <w:rPr>
                <w:lang w:val="nb-NO"/>
              </w:rPr>
            </w:pPr>
          </w:p>
          <w:p w14:paraId="13674358" w14:textId="77777777" w:rsidR="008F4156" w:rsidRPr="00C92D25" w:rsidRDefault="008F4156" w:rsidP="008F4156">
            <w:pPr>
              <w:rPr>
                <w:lang w:val="nb-NO"/>
              </w:rPr>
            </w:pPr>
          </w:p>
          <w:p w14:paraId="7B8F490D" w14:textId="77777777" w:rsidR="008F4156" w:rsidRPr="00C92D25" w:rsidRDefault="008F4156" w:rsidP="008F4156">
            <w:pPr>
              <w:rPr>
                <w:lang w:val="nb-NO"/>
              </w:rPr>
            </w:pPr>
          </w:p>
          <w:p w14:paraId="42F27FDE" w14:textId="77777777" w:rsidR="008F4156" w:rsidRDefault="008F4156" w:rsidP="008F4156">
            <w:pPr>
              <w:spacing w:line="276" w:lineRule="auto"/>
              <w:jc w:val="both"/>
              <w:rPr>
                <w:lang w:val="de-DE"/>
              </w:rPr>
            </w:pPr>
            <w:r>
              <w:rPr>
                <w:lang w:val="de-DE"/>
              </w:rPr>
              <w:t>Đề nghi h</w:t>
            </w:r>
            <w:r w:rsidRPr="005424B3">
              <w:rPr>
                <w:lang w:val="de-DE"/>
              </w:rPr>
              <w:t>ọc sinh</w:t>
            </w:r>
            <w:r>
              <w:rPr>
                <w:lang w:val="de-DE"/>
              </w:rPr>
              <w:t xml:space="preserve"> tìm, liệt kê những ứng dụng của S.</w:t>
            </w:r>
            <w:r w:rsidRPr="005424B3">
              <w:rPr>
                <w:lang w:val="de-DE"/>
              </w:rPr>
              <w:t xml:space="preserve"> </w:t>
            </w:r>
          </w:p>
          <w:p w14:paraId="2F764A3F" w14:textId="0F802E13" w:rsidR="008F4156" w:rsidRPr="005424B3" w:rsidRDefault="008F4156" w:rsidP="00036499">
            <w:pPr>
              <w:spacing w:line="276" w:lineRule="auto"/>
              <w:jc w:val="both"/>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80B168B" w14:textId="77777777" w:rsidR="00036499" w:rsidRPr="005424B3" w:rsidRDefault="00036499" w:rsidP="00036499">
            <w:pPr>
              <w:spacing w:line="276" w:lineRule="auto"/>
              <w:jc w:val="both"/>
            </w:pPr>
            <w:r w:rsidRPr="005424B3">
              <w:lastRenderedPageBreak/>
              <w:t>- HS trình bày sơ lược về nguyên tố oxi.</w:t>
            </w:r>
          </w:p>
          <w:p w14:paraId="0C6CD387" w14:textId="77777777" w:rsidR="00036499" w:rsidRPr="005424B3" w:rsidRDefault="00036499" w:rsidP="00036499">
            <w:r w:rsidRPr="005424B3">
              <w:t>-Phân tử O</w:t>
            </w:r>
            <w:r w:rsidRPr="005424B3">
              <w:rPr>
                <w:vertAlign w:val="subscript"/>
              </w:rPr>
              <w:t>2</w:t>
            </w:r>
            <w:r w:rsidRPr="005424B3">
              <w:t xml:space="preserve"> gồm hai nguyên tử Oxi liên kết nhau bằng liên kết CHT không có cực.</w:t>
            </w:r>
          </w:p>
          <w:p w14:paraId="45FB8D47" w14:textId="77777777" w:rsidR="00036499" w:rsidRPr="005424B3" w:rsidRDefault="00036499" w:rsidP="00036499"/>
          <w:p w14:paraId="5E67AF36" w14:textId="77777777" w:rsidR="00036499" w:rsidRPr="005424B3" w:rsidRDefault="00036499" w:rsidP="00036499">
            <w:pPr>
              <w:spacing w:line="276" w:lineRule="auto"/>
              <w:jc w:val="both"/>
            </w:pPr>
          </w:p>
          <w:p w14:paraId="4AB9A354" w14:textId="77777777" w:rsidR="00036499" w:rsidRPr="005424B3" w:rsidRDefault="00036499" w:rsidP="00036499">
            <w:pPr>
              <w:spacing w:line="276" w:lineRule="auto"/>
              <w:jc w:val="both"/>
            </w:pPr>
          </w:p>
          <w:p w14:paraId="4EBB98E5" w14:textId="77777777" w:rsidR="00036499" w:rsidRPr="005424B3" w:rsidRDefault="00036499" w:rsidP="00036499">
            <w:pPr>
              <w:spacing w:line="276" w:lineRule="auto"/>
              <w:jc w:val="both"/>
            </w:pPr>
          </w:p>
          <w:p w14:paraId="0DE558B2" w14:textId="77777777" w:rsidR="00036499" w:rsidRPr="005424B3" w:rsidRDefault="00036499" w:rsidP="00036499">
            <w:pPr>
              <w:spacing w:line="276" w:lineRule="auto"/>
              <w:jc w:val="both"/>
            </w:pPr>
          </w:p>
          <w:p w14:paraId="32884D6D" w14:textId="77777777" w:rsidR="00036499" w:rsidRPr="005424B3" w:rsidRDefault="00036499" w:rsidP="00036499">
            <w:pPr>
              <w:spacing w:line="276" w:lineRule="auto"/>
              <w:jc w:val="both"/>
            </w:pPr>
            <w:r w:rsidRPr="005424B3">
              <w:t>-HS trình bày một số tính chất của oxi.</w:t>
            </w:r>
          </w:p>
          <w:p w14:paraId="320F213F" w14:textId="77777777" w:rsidR="00036499" w:rsidRPr="005424B3" w:rsidRDefault="00036499" w:rsidP="00036499">
            <w:pPr>
              <w:rPr>
                <w:lang w:val="pt-BR"/>
              </w:rPr>
            </w:pPr>
          </w:p>
          <w:p w14:paraId="097B2EC7" w14:textId="77777777" w:rsidR="00036499" w:rsidRPr="005424B3" w:rsidRDefault="00036499" w:rsidP="00036499">
            <w:pPr>
              <w:rPr>
                <w:lang w:val="pt-BR"/>
              </w:rPr>
            </w:pPr>
            <w:r w:rsidRPr="005424B3">
              <w:rPr>
                <w:lang w:val="pt-BR"/>
              </w:rPr>
              <w:t>HS thảo luận với nhau để trình bày</w:t>
            </w:r>
          </w:p>
          <w:p w14:paraId="55BE474F" w14:textId="77777777" w:rsidR="00036499" w:rsidRPr="005424B3" w:rsidRDefault="00036499" w:rsidP="00036499"/>
          <w:p w14:paraId="7FC27252" w14:textId="77777777" w:rsidR="00036499" w:rsidRDefault="00036499" w:rsidP="00036499">
            <w:r w:rsidRPr="005424B3">
              <w:lastRenderedPageBreak/>
              <w:t>HS viết phản ứng.</w:t>
            </w:r>
          </w:p>
          <w:p w14:paraId="61A89EB6" w14:textId="77777777" w:rsidR="00036499" w:rsidRDefault="00036499" w:rsidP="00036499"/>
          <w:p w14:paraId="1CDD8DC0" w14:textId="77777777" w:rsidR="00036499" w:rsidRDefault="00036499" w:rsidP="00036499"/>
          <w:p w14:paraId="7A93CC39" w14:textId="77777777" w:rsidR="00036499" w:rsidRDefault="00036499" w:rsidP="00036499"/>
          <w:p w14:paraId="130E9FDF" w14:textId="77777777" w:rsidR="00036499" w:rsidRDefault="00036499" w:rsidP="00036499"/>
          <w:p w14:paraId="3317D68D" w14:textId="77777777" w:rsidR="00036499" w:rsidRDefault="00036499" w:rsidP="00036499"/>
          <w:p w14:paraId="348E9CF7" w14:textId="77777777" w:rsidR="00036499" w:rsidRDefault="00036499" w:rsidP="00036499">
            <w:r w:rsidRPr="005424B3">
              <w:t xml:space="preserve">-HS trình bày một số </w:t>
            </w:r>
            <w:r>
              <w:t>ứng dụng</w:t>
            </w:r>
            <w:r w:rsidRPr="005424B3">
              <w:t xml:space="preserve"> của oxi</w:t>
            </w:r>
            <w:r>
              <w:t xml:space="preserve"> trong cuộc sống.</w:t>
            </w:r>
          </w:p>
          <w:p w14:paraId="5E287CFB" w14:textId="77777777" w:rsidR="00036499" w:rsidRDefault="00036499" w:rsidP="00036499"/>
          <w:p w14:paraId="524F8D70" w14:textId="77777777" w:rsidR="00036499" w:rsidRDefault="00036499" w:rsidP="00036499"/>
          <w:p w14:paraId="50F1DCE0" w14:textId="77777777" w:rsidR="00036499" w:rsidRDefault="00036499" w:rsidP="00036499"/>
          <w:p w14:paraId="69B35962" w14:textId="77777777" w:rsidR="00036499" w:rsidRDefault="00036499" w:rsidP="00036499"/>
          <w:p w14:paraId="207906E7" w14:textId="77777777" w:rsidR="00036499" w:rsidRDefault="00036499" w:rsidP="00036499"/>
          <w:p w14:paraId="52DD3E79" w14:textId="77777777" w:rsidR="00036499" w:rsidRDefault="00036499" w:rsidP="00036499">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36164D33" w14:textId="77777777" w:rsidR="008F4156" w:rsidRDefault="008F4156" w:rsidP="00036499">
            <w:pPr>
              <w:rPr>
                <w:lang w:val="nb-NO"/>
              </w:rPr>
            </w:pPr>
          </w:p>
          <w:p w14:paraId="5997111E" w14:textId="77777777" w:rsidR="008F4156" w:rsidRDefault="008F4156" w:rsidP="00036499">
            <w:pPr>
              <w:rPr>
                <w:lang w:val="nb-NO"/>
              </w:rPr>
            </w:pPr>
          </w:p>
          <w:p w14:paraId="143ED7D9" w14:textId="77777777" w:rsidR="008F4156" w:rsidRDefault="008F4156" w:rsidP="00036499">
            <w:pPr>
              <w:rPr>
                <w:lang w:val="nb-NO"/>
              </w:rPr>
            </w:pPr>
          </w:p>
          <w:p w14:paraId="66C1EE85" w14:textId="77777777" w:rsidR="008F4156" w:rsidRDefault="008F4156" w:rsidP="00036499">
            <w:pPr>
              <w:rPr>
                <w:lang w:val="nb-NO"/>
              </w:rPr>
            </w:pPr>
          </w:p>
          <w:p w14:paraId="38E85921" w14:textId="77777777" w:rsidR="008F4156" w:rsidRPr="005424B3" w:rsidRDefault="008F4156" w:rsidP="008F4156">
            <w:pPr>
              <w:spacing w:line="276" w:lineRule="auto"/>
              <w:jc w:val="both"/>
            </w:pPr>
            <w:r w:rsidRPr="005424B3">
              <w:rPr>
                <w:lang w:val="de-DE"/>
              </w:rPr>
              <w:t xml:space="preserve">- </w:t>
            </w:r>
            <w:r w:rsidRPr="005424B3">
              <w:rPr>
                <w:lang w:val="nb-NO"/>
              </w:rPr>
              <w:t>HS theo dõi, ghi bài và t</w:t>
            </w:r>
            <w:r w:rsidRPr="005424B3">
              <w:rPr>
                <w:lang w:val="de-DE"/>
              </w:rPr>
              <w:t>rả lời các câu hỏi.</w:t>
            </w:r>
          </w:p>
          <w:p w14:paraId="44B027A5" w14:textId="77777777" w:rsidR="008F4156" w:rsidRPr="005424B3" w:rsidRDefault="008F4156" w:rsidP="008F4156">
            <w:pPr>
              <w:spacing w:line="276" w:lineRule="auto"/>
              <w:jc w:val="both"/>
              <w:rPr>
                <w:lang w:val="nb-NO"/>
              </w:rPr>
            </w:pPr>
          </w:p>
          <w:p w14:paraId="34EDCAEB" w14:textId="77777777" w:rsidR="008F4156" w:rsidRPr="005424B3" w:rsidRDefault="008F4156" w:rsidP="008F4156">
            <w:pPr>
              <w:spacing w:line="276" w:lineRule="auto"/>
              <w:jc w:val="both"/>
              <w:rPr>
                <w:lang w:val="nb-NO"/>
              </w:rPr>
            </w:pPr>
          </w:p>
          <w:p w14:paraId="218E7B61" w14:textId="77777777" w:rsidR="008F4156" w:rsidRPr="005424B3" w:rsidRDefault="008F4156" w:rsidP="008F4156">
            <w:pPr>
              <w:spacing w:line="276" w:lineRule="auto"/>
              <w:jc w:val="both"/>
              <w:rPr>
                <w:lang w:val="nb-NO"/>
              </w:rPr>
            </w:pPr>
          </w:p>
          <w:p w14:paraId="72200231" w14:textId="77777777" w:rsidR="008F4156" w:rsidRPr="005424B3" w:rsidRDefault="008F4156" w:rsidP="008F4156">
            <w:pPr>
              <w:spacing w:line="276" w:lineRule="auto"/>
              <w:jc w:val="both"/>
              <w:rPr>
                <w:lang w:val="nb-NO"/>
              </w:rPr>
            </w:pPr>
          </w:p>
          <w:p w14:paraId="5100F65B" w14:textId="77777777" w:rsidR="008F4156" w:rsidRPr="005424B3" w:rsidRDefault="008F4156" w:rsidP="008F4156">
            <w:pPr>
              <w:spacing w:line="276" w:lineRule="auto"/>
              <w:jc w:val="both"/>
              <w:rPr>
                <w:lang w:val="nb-NO"/>
              </w:rPr>
            </w:pPr>
          </w:p>
          <w:p w14:paraId="2CF7D1E8" w14:textId="77777777" w:rsidR="008F4156" w:rsidRPr="005424B3" w:rsidRDefault="008F4156" w:rsidP="008F4156">
            <w:pPr>
              <w:spacing w:line="276" w:lineRule="auto"/>
              <w:jc w:val="both"/>
              <w:rPr>
                <w:lang w:val="nb-NO"/>
              </w:rPr>
            </w:pPr>
          </w:p>
          <w:p w14:paraId="3A3C8ABF" w14:textId="77777777" w:rsidR="008F4156" w:rsidRPr="005424B3" w:rsidRDefault="008F4156" w:rsidP="008F4156">
            <w:pPr>
              <w:spacing w:line="276" w:lineRule="auto"/>
              <w:jc w:val="both"/>
              <w:rPr>
                <w:lang w:val="nb-NO"/>
              </w:rPr>
            </w:pPr>
          </w:p>
          <w:p w14:paraId="3FA39695" w14:textId="77777777" w:rsidR="008F4156" w:rsidRPr="005424B3" w:rsidRDefault="008F4156" w:rsidP="008F4156">
            <w:pPr>
              <w:spacing w:line="276" w:lineRule="auto"/>
              <w:jc w:val="both"/>
              <w:rPr>
                <w:lang w:val="nb-NO"/>
              </w:rPr>
            </w:pPr>
          </w:p>
          <w:p w14:paraId="01D499C4" w14:textId="77777777" w:rsidR="008F4156" w:rsidRPr="005424B3" w:rsidRDefault="008F4156" w:rsidP="008F4156">
            <w:pPr>
              <w:spacing w:line="276" w:lineRule="auto"/>
              <w:jc w:val="both"/>
            </w:pPr>
            <w:r w:rsidRPr="005424B3">
              <w:t>-HS viết phản ứng.</w:t>
            </w:r>
          </w:p>
          <w:p w14:paraId="5E0AA0E3" w14:textId="49EB6657" w:rsidR="008F4156" w:rsidRPr="005424B3" w:rsidRDefault="008F4156" w:rsidP="00036499">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8CAFD8E" w14:textId="77777777" w:rsidR="00036499" w:rsidRPr="005424B3" w:rsidRDefault="00036499" w:rsidP="00036499">
            <w:pPr>
              <w:rPr>
                <w:lang w:val="nb-NO"/>
              </w:rPr>
            </w:pPr>
          </w:p>
          <w:p w14:paraId="7E6E094C" w14:textId="77777777" w:rsidR="00036499" w:rsidRPr="005424B3" w:rsidRDefault="00036499" w:rsidP="00036499">
            <w:pPr>
              <w:jc w:val="center"/>
              <w:rPr>
                <w:lang w:val="pt-BR"/>
              </w:rPr>
            </w:pPr>
          </w:p>
          <w:p w14:paraId="5E67AB35" w14:textId="6140B650" w:rsidR="00036499" w:rsidRDefault="00036499" w:rsidP="00036499">
            <w:pPr>
              <w:rPr>
                <w:lang w:val="pt-BR"/>
              </w:rPr>
            </w:pPr>
            <w:r>
              <w:rPr>
                <w:lang w:val="pt-BR"/>
              </w:rPr>
              <w:t>1</w:t>
            </w:r>
            <w:r w:rsidR="0076078C">
              <w:rPr>
                <w:lang w:val="pt-BR"/>
              </w:rPr>
              <w:t>0</w:t>
            </w:r>
            <w:r>
              <w:rPr>
                <w:lang w:val="pt-BR"/>
              </w:rPr>
              <w:t xml:space="preserve"> </w:t>
            </w:r>
            <w:r w:rsidRPr="005424B3">
              <w:rPr>
                <w:lang w:val="pt-BR"/>
              </w:rPr>
              <w:t>phút</w:t>
            </w:r>
          </w:p>
          <w:p w14:paraId="4A20012C" w14:textId="77777777" w:rsidR="00036499" w:rsidRDefault="00036499" w:rsidP="00036499">
            <w:pPr>
              <w:rPr>
                <w:lang w:val="pt-BR"/>
              </w:rPr>
            </w:pPr>
          </w:p>
          <w:p w14:paraId="48D9C48F" w14:textId="77777777" w:rsidR="00036499" w:rsidRDefault="00036499" w:rsidP="00036499">
            <w:pPr>
              <w:rPr>
                <w:lang w:val="pt-BR"/>
              </w:rPr>
            </w:pPr>
          </w:p>
          <w:p w14:paraId="6556780A" w14:textId="77777777" w:rsidR="00036499" w:rsidRDefault="00036499" w:rsidP="00036499">
            <w:pPr>
              <w:rPr>
                <w:lang w:val="pt-BR"/>
              </w:rPr>
            </w:pPr>
          </w:p>
          <w:p w14:paraId="41480C85" w14:textId="77777777" w:rsidR="00036499" w:rsidRDefault="00036499" w:rsidP="00036499">
            <w:pPr>
              <w:rPr>
                <w:lang w:val="pt-BR"/>
              </w:rPr>
            </w:pPr>
          </w:p>
          <w:p w14:paraId="041531F2" w14:textId="77777777" w:rsidR="00036499" w:rsidRDefault="00036499" w:rsidP="00036499">
            <w:pPr>
              <w:rPr>
                <w:lang w:val="pt-BR"/>
              </w:rPr>
            </w:pPr>
          </w:p>
          <w:p w14:paraId="3C29CC68" w14:textId="77777777" w:rsidR="00036499" w:rsidRDefault="00036499" w:rsidP="00036499">
            <w:pPr>
              <w:rPr>
                <w:lang w:val="pt-BR"/>
              </w:rPr>
            </w:pPr>
          </w:p>
          <w:p w14:paraId="2A93942A" w14:textId="77777777" w:rsidR="00036499" w:rsidRDefault="00036499" w:rsidP="00036499">
            <w:pPr>
              <w:rPr>
                <w:lang w:val="pt-BR"/>
              </w:rPr>
            </w:pPr>
          </w:p>
          <w:p w14:paraId="7AA7D5B0" w14:textId="77777777" w:rsidR="00036499" w:rsidRDefault="00036499" w:rsidP="00036499">
            <w:pPr>
              <w:rPr>
                <w:lang w:val="pt-BR"/>
              </w:rPr>
            </w:pPr>
          </w:p>
          <w:p w14:paraId="13BDB741" w14:textId="7F577D58" w:rsidR="00036499" w:rsidRDefault="0076078C" w:rsidP="00036499">
            <w:pPr>
              <w:rPr>
                <w:lang w:val="pt-BR"/>
              </w:rPr>
            </w:pPr>
            <w:r>
              <w:rPr>
                <w:lang w:val="pt-BR"/>
              </w:rPr>
              <w:t>20</w:t>
            </w:r>
            <w:r w:rsidR="00036499">
              <w:rPr>
                <w:lang w:val="pt-BR"/>
              </w:rPr>
              <w:t xml:space="preserve"> </w:t>
            </w:r>
            <w:r w:rsidR="00036499" w:rsidRPr="005424B3">
              <w:rPr>
                <w:lang w:val="pt-BR"/>
              </w:rPr>
              <w:t>phút</w:t>
            </w:r>
          </w:p>
          <w:p w14:paraId="702BE4E5" w14:textId="77777777" w:rsidR="00036499" w:rsidRDefault="00036499" w:rsidP="00036499">
            <w:pPr>
              <w:rPr>
                <w:lang w:val="pt-BR"/>
              </w:rPr>
            </w:pPr>
          </w:p>
          <w:p w14:paraId="5EF90C71" w14:textId="77777777" w:rsidR="00036499" w:rsidRDefault="00036499" w:rsidP="00036499">
            <w:pPr>
              <w:rPr>
                <w:lang w:val="pt-BR"/>
              </w:rPr>
            </w:pPr>
          </w:p>
          <w:p w14:paraId="135F3095" w14:textId="77777777" w:rsidR="00036499" w:rsidRDefault="00036499" w:rsidP="00036499">
            <w:pPr>
              <w:rPr>
                <w:lang w:val="pt-BR"/>
              </w:rPr>
            </w:pPr>
          </w:p>
          <w:p w14:paraId="45D77C53" w14:textId="77777777" w:rsidR="00036499" w:rsidRDefault="00036499" w:rsidP="00036499">
            <w:pPr>
              <w:rPr>
                <w:lang w:val="pt-BR"/>
              </w:rPr>
            </w:pPr>
          </w:p>
          <w:p w14:paraId="76C95ED4" w14:textId="77777777" w:rsidR="00036499" w:rsidRDefault="00036499" w:rsidP="00036499">
            <w:pPr>
              <w:rPr>
                <w:lang w:val="pt-BR"/>
              </w:rPr>
            </w:pPr>
          </w:p>
          <w:p w14:paraId="2647F3B0" w14:textId="77777777" w:rsidR="00036499" w:rsidRDefault="00036499" w:rsidP="00036499">
            <w:pPr>
              <w:rPr>
                <w:lang w:val="pt-BR"/>
              </w:rPr>
            </w:pPr>
          </w:p>
          <w:p w14:paraId="315C6667" w14:textId="77777777" w:rsidR="00036499" w:rsidRDefault="00036499" w:rsidP="00036499">
            <w:pPr>
              <w:rPr>
                <w:lang w:val="pt-BR"/>
              </w:rPr>
            </w:pPr>
          </w:p>
          <w:p w14:paraId="40D1517D" w14:textId="77777777" w:rsidR="00036499" w:rsidRDefault="00036499" w:rsidP="00036499">
            <w:pPr>
              <w:rPr>
                <w:lang w:val="pt-BR"/>
              </w:rPr>
            </w:pPr>
          </w:p>
          <w:p w14:paraId="392FFA9B" w14:textId="77777777" w:rsidR="00036499" w:rsidRDefault="00036499" w:rsidP="00036499">
            <w:pPr>
              <w:rPr>
                <w:lang w:val="pt-BR"/>
              </w:rPr>
            </w:pPr>
          </w:p>
          <w:p w14:paraId="00ADF01E" w14:textId="77777777" w:rsidR="00036499" w:rsidRDefault="00036499" w:rsidP="00036499">
            <w:pPr>
              <w:rPr>
                <w:lang w:val="pt-BR"/>
              </w:rPr>
            </w:pPr>
          </w:p>
          <w:p w14:paraId="2BE16047" w14:textId="77777777" w:rsidR="00036499" w:rsidRDefault="00036499" w:rsidP="00036499">
            <w:pPr>
              <w:rPr>
                <w:lang w:val="pt-BR"/>
              </w:rPr>
            </w:pPr>
          </w:p>
          <w:p w14:paraId="0037522C" w14:textId="77777777" w:rsidR="00036499" w:rsidRDefault="00036499" w:rsidP="00036499">
            <w:pPr>
              <w:rPr>
                <w:lang w:val="pt-BR"/>
              </w:rPr>
            </w:pPr>
          </w:p>
          <w:p w14:paraId="655820CF" w14:textId="77777777" w:rsidR="00036499" w:rsidRDefault="00036499" w:rsidP="00036499">
            <w:pPr>
              <w:rPr>
                <w:lang w:val="pt-BR"/>
              </w:rPr>
            </w:pPr>
          </w:p>
          <w:p w14:paraId="00EF9DF4" w14:textId="77777777" w:rsidR="00036499" w:rsidRDefault="00036499" w:rsidP="00036499">
            <w:pPr>
              <w:rPr>
                <w:lang w:val="pt-BR"/>
              </w:rPr>
            </w:pPr>
          </w:p>
          <w:p w14:paraId="038B3D4F" w14:textId="77777777" w:rsidR="00036499" w:rsidRDefault="00036499" w:rsidP="00036499">
            <w:pPr>
              <w:rPr>
                <w:lang w:val="pt-BR"/>
              </w:rPr>
            </w:pPr>
          </w:p>
          <w:p w14:paraId="0FBBC4DD" w14:textId="2FDB3251" w:rsidR="00036499" w:rsidRDefault="00036499" w:rsidP="00036499">
            <w:pPr>
              <w:rPr>
                <w:lang w:val="pt-BR"/>
              </w:rPr>
            </w:pPr>
            <w:r>
              <w:rPr>
                <w:lang w:val="pt-BR"/>
              </w:rPr>
              <w:t>1</w:t>
            </w:r>
            <w:r w:rsidR="0076078C">
              <w:rPr>
                <w:lang w:val="pt-BR"/>
              </w:rPr>
              <w:t>0</w:t>
            </w:r>
            <w:r>
              <w:rPr>
                <w:lang w:val="pt-BR"/>
              </w:rPr>
              <w:t xml:space="preserve"> </w:t>
            </w:r>
            <w:r w:rsidRPr="005424B3">
              <w:rPr>
                <w:lang w:val="pt-BR"/>
              </w:rPr>
              <w:t>phút</w:t>
            </w:r>
          </w:p>
          <w:p w14:paraId="317C03FF" w14:textId="77777777" w:rsidR="00036499" w:rsidRDefault="00036499" w:rsidP="00036499">
            <w:pPr>
              <w:rPr>
                <w:lang w:val="pt-BR"/>
              </w:rPr>
            </w:pPr>
          </w:p>
          <w:p w14:paraId="7DB2208F" w14:textId="77777777" w:rsidR="00036499" w:rsidRDefault="00036499" w:rsidP="00036499">
            <w:pPr>
              <w:rPr>
                <w:lang w:val="pt-BR"/>
              </w:rPr>
            </w:pPr>
          </w:p>
          <w:p w14:paraId="359818F1" w14:textId="77777777" w:rsidR="00036499" w:rsidRDefault="00036499" w:rsidP="00036499">
            <w:pPr>
              <w:rPr>
                <w:lang w:val="pt-BR"/>
              </w:rPr>
            </w:pPr>
          </w:p>
          <w:p w14:paraId="2701AD4B" w14:textId="77777777" w:rsidR="00036499" w:rsidRDefault="00036499" w:rsidP="00036499">
            <w:pPr>
              <w:rPr>
                <w:lang w:val="pt-BR"/>
              </w:rPr>
            </w:pPr>
          </w:p>
          <w:p w14:paraId="0661E4A0" w14:textId="77777777" w:rsidR="00036499" w:rsidRDefault="00036499" w:rsidP="00036499">
            <w:pPr>
              <w:rPr>
                <w:lang w:val="pt-BR"/>
              </w:rPr>
            </w:pPr>
          </w:p>
          <w:p w14:paraId="748C8173" w14:textId="77777777" w:rsidR="00036499" w:rsidRDefault="00036499" w:rsidP="00036499">
            <w:pPr>
              <w:rPr>
                <w:lang w:val="pt-BR"/>
              </w:rPr>
            </w:pPr>
          </w:p>
          <w:p w14:paraId="4D4F02E0" w14:textId="77777777" w:rsidR="00036499" w:rsidRDefault="00036499" w:rsidP="00036499">
            <w:pPr>
              <w:rPr>
                <w:lang w:val="pt-BR"/>
              </w:rPr>
            </w:pPr>
          </w:p>
          <w:p w14:paraId="07260CBE" w14:textId="461E3826" w:rsidR="0076078C" w:rsidRDefault="0076078C" w:rsidP="0076078C">
            <w:pPr>
              <w:rPr>
                <w:lang w:val="pt-BR"/>
              </w:rPr>
            </w:pPr>
            <w:r>
              <w:rPr>
                <w:lang w:val="pt-BR"/>
              </w:rPr>
              <w:t xml:space="preserve">10 </w:t>
            </w:r>
            <w:r w:rsidRPr="005424B3">
              <w:rPr>
                <w:lang w:val="pt-BR"/>
              </w:rPr>
              <w:t>phút</w:t>
            </w:r>
          </w:p>
          <w:p w14:paraId="59C39B28" w14:textId="77777777" w:rsidR="0076078C" w:rsidRDefault="0076078C" w:rsidP="0076078C">
            <w:pPr>
              <w:rPr>
                <w:lang w:val="pt-BR"/>
              </w:rPr>
            </w:pPr>
          </w:p>
          <w:p w14:paraId="6B2E2D01" w14:textId="77777777" w:rsidR="00036499" w:rsidRDefault="00036499" w:rsidP="00036499">
            <w:pPr>
              <w:rPr>
                <w:lang w:val="pt-BR"/>
              </w:rPr>
            </w:pPr>
          </w:p>
          <w:p w14:paraId="65817333" w14:textId="77777777" w:rsidR="00036499" w:rsidRDefault="00036499" w:rsidP="00036499">
            <w:pPr>
              <w:rPr>
                <w:lang w:val="pt-BR"/>
              </w:rPr>
            </w:pPr>
          </w:p>
          <w:p w14:paraId="322D64D6" w14:textId="77777777" w:rsidR="00036499" w:rsidRDefault="00036499" w:rsidP="00036499">
            <w:pPr>
              <w:rPr>
                <w:lang w:val="pt-BR"/>
              </w:rPr>
            </w:pPr>
          </w:p>
          <w:p w14:paraId="12824282" w14:textId="77777777" w:rsidR="00036499" w:rsidRDefault="00036499" w:rsidP="00036499">
            <w:pPr>
              <w:rPr>
                <w:lang w:val="pt-BR"/>
              </w:rPr>
            </w:pPr>
          </w:p>
          <w:p w14:paraId="2A3E23C2" w14:textId="77777777" w:rsidR="00036499" w:rsidRDefault="00036499" w:rsidP="00036499">
            <w:pPr>
              <w:rPr>
                <w:lang w:val="pt-BR"/>
              </w:rPr>
            </w:pPr>
          </w:p>
          <w:p w14:paraId="5753BA14" w14:textId="77777777" w:rsidR="00036499" w:rsidRDefault="00036499" w:rsidP="00036499">
            <w:pPr>
              <w:rPr>
                <w:lang w:val="nb-NO"/>
              </w:rPr>
            </w:pPr>
          </w:p>
          <w:p w14:paraId="70824334" w14:textId="77777777" w:rsidR="0076078C" w:rsidRDefault="0076078C" w:rsidP="00036499">
            <w:pPr>
              <w:rPr>
                <w:lang w:val="nb-NO"/>
              </w:rPr>
            </w:pPr>
          </w:p>
          <w:p w14:paraId="040B20AA" w14:textId="77777777" w:rsidR="0076078C" w:rsidRDefault="0076078C" w:rsidP="00036499">
            <w:pPr>
              <w:rPr>
                <w:lang w:val="nb-NO"/>
              </w:rPr>
            </w:pPr>
          </w:p>
          <w:p w14:paraId="639FC3C1" w14:textId="77777777" w:rsidR="0076078C" w:rsidRDefault="0076078C" w:rsidP="00036499">
            <w:pPr>
              <w:rPr>
                <w:lang w:val="nb-NO"/>
              </w:rPr>
            </w:pPr>
          </w:p>
          <w:p w14:paraId="58C602FD" w14:textId="77777777" w:rsidR="0076078C" w:rsidRDefault="0076078C" w:rsidP="00036499">
            <w:pPr>
              <w:rPr>
                <w:lang w:val="nb-NO"/>
              </w:rPr>
            </w:pPr>
          </w:p>
          <w:p w14:paraId="6680F74B" w14:textId="77777777" w:rsidR="0076078C" w:rsidRDefault="0076078C" w:rsidP="00036499">
            <w:pPr>
              <w:rPr>
                <w:lang w:val="nb-NO"/>
              </w:rPr>
            </w:pPr>
          </w:p>
          <w:p w14:paraId="048BFCFE" w14:textId="77777777" w:rsidR="0076078C" w:rsidRDefault="0076078C" w:rsidP="00036499">
            <w:pPr>
              <w:rPr>
                <w:lang w:val="nb-NO"/>
              </w:rPr>
            </w:pPr>
          </w:p>
          <w:p w14:paraId="71DAE8F1" w14:textId="77777777" w:rsidR="0076078C" w:rsidRDefault="0076078C" w:rsidP="00036499">
            <w:pPr>
              <w:rPr>
                <w:lang w:val="nb-NO"/>
              </w:rPr>
            </w:pPr>
          </w:p>
          <w:p w14:paraId="5CABDA92" w14:textId="77777777" w:rsidR="0076078C" w:rsidRDefault="0076078C" w:rsidP="00036499">
            <w:pPr>
              <w:rPr>
                <w:lang w:val="nb-NO"/>
              </w:rPr>
            </w:pPr>
          </w:p>
          <w:p w14:paraId="47ECFF4F" w14:textId="4BA5B5E0" w:rsidR="0076078C" w:rsidRDefault="0076078C" w:rsidP="0076078C">
            <w:pPr>
              <w:rPr>
                <w:lang w:val="pt-BR"/>
              </w:rPr>
            </w:pPr>
            <w:r>
              <w:rPr>
                <w:lang w:val="pt-BR"/>
              </w:rPr>
              <w:t xml:space="preserve">10 </w:t>
            </w:r>
            <w:r w:rsidRPr="005424B3">
              <w:rPr>
                <w:lang w:val="pt-BR"/>
              </w:rPr>
              <w:t>phút</w:t>
            </w:r>
          </w:p>
          <w:p w14:paraId="6A0B6598" w14:textId="77777777" w:rsidR="0076078C" w:rsidRDefault="0076078C" w:rsidP="0076078C">
            <w:pPr>
              <w:rPr>
                <w:lang w:val="pt-BR"/>
              </w:rPr>
            </w:pPr>
          </w:p>
          <w:p w14:paraId="25DAC84B" w14:textId="77777777" w:rsidR="0076078C" w:rsidRDefault="0076078C" w:rsidP="00036499">
            <w:pPr>
              <w:rPr>
                <w:lang w:val="nb-NO"/>
              </w:rPr>
            </w:pPr>
          </w:p>
          <w:p w14:paraId="780935F1" w14:textId="77777777" w:rsidR="0076078C" w:rsidRDefault="0076078C" w:rsidP="00036499">
            <w:pPr>
              <w:rPr>
                <w:lang w:val="nb-NO"/>
              </w:rPr>
            </w:pPr>
          </w:p>
          <w:p w14:paraId="5E151390" w14:textId="77777777" w:rsidR="0076078C" w:rsidRDefault="0076078C" w:rsidP="00036499">
            <w:pPr>
              <w:rPr>
                <w:lang w:val="nb-NO"/>
              </w:rPr>
            </w:pPr>
          </w:p>
          <w:p w14:paraId="3121C0CF" w14:textId="77777777" w:rsidR="0076078C" w:rsidRDefault="0076078C" w:rsidP="00036499">
            <w:pPr>
              <w:rPr>
                <w:lang w:val="nb-NO"/>
              </w:rPr>
            </w:pPr>
          </w:p>
          <w:p w14:paraId="3BC82F43" w14:textId="77777777" w:rsidR="0076078C" w:rsidRDefault="0076078C" w:rsidP="00036499">
            <w:pPr>
              <w:rPr>
                <w:lang w:val="nb-NO"/>
              </w:rPr>
            </w:pPr>
          </w:p>
          <w:p w14:paraId="22F73E93" w14:textId="77777777" w:rsidR="0076078C" w:rsidRDefault="0076078C" w:rsidP="00036499">
            <w:pPr>
              <w:rPr>
                <w:lang w:val="nb-NO"/>
              </w:rPr>
            </w:pPr>
          </w:p>
          <w:p w14:paraId="62BD0AD1" w14:textId="77777777" w:rsidR="0076078C" w:rsidRDefault="0076078C" w:rsidP="00036499">
            <w:pPr>
              <w:rPr>
                <w:lang w:val="nb-NO"/>
              </w:rPr>
            </w:pPr>
          </w:p>
          <w:p w14:paraId="15610124" w14:textId="77777777" w:rsidR="0076078C" w:rsidRDefault="0076078C" w:rsidP="00036499">
            <w:pPr>
              <w:rPr>
                <w:lang w:val="nb-NO"/>
              </w:rPr>
            </w:pPr>
          </w:p>
          <w:p w14:paraId="45FABC75" w14:textId="77777777" w:rsidR="0076078C" w:rsidRDefault="0076078C" w:rsidP="00036499">
            <w:pPr>
              <w:rPr>
                <w:lang w:val="nb-NO"/>
              </w:rPr>
            </w:pPr>
          </w:p>
          <w:p w14:paraId="494823ED" w14:textId="77777777" w:rsidR="0076078C" w:rsidRDefault="0076078C" w:rsidP="00036499">
            <w:pPr>
              <w:rPr>
                <w:lang w:val="nb-NO"/>
              </w:rPr>
            </w:pPr>
          </w:p>
          <w:p w14:paraId="1327A00F" w14:textId="77777777" w:rsidR="0076078C" w:rsidRDefault="0076078C" w:rsidP="00036499">
            <w:pPr>
              <w:rPr>
                <w:lang w:val="nb-NO"/>
              </w:rPr>
            </w:pPr>
          </w:p>
          <w:p w14:paraId="7234208F" w14:textId="4D92C722" w:rsidR="0076078C" w:rsidRDefault="0076078C" w:rsidP="0076078C">
            <w:pPr>
              <w:rPr>
                <w:lang w:val="pt-BR"/>
              </w:rPr>
            </w:pPr>
            <w:r>
              <w:rPr>
                <w:lang w:val="pt-BR"/>
              </w:rPr>
              <w:t xml:space="preserve">10 </w:t>
            </w:r>
            <w:r w:rsidRPr="005424B3">
              <w:rPr>
                <w:lang w:val="pt-BR"/>
              </w:rPr>
              <w:t>phút</w:t>
            </w:r>
          </w:p>
          <w:p w14:paraId="54D2083B" w14:textId="77777777" w:rsidR="0076078C" w:rsidRDefault="0076078C" w:rsidP="0076078C">
            <w:pPr>
              <w:rPr>
                <w:lang w:val="pt-BR"/>
              </w:rPr>
            </w:pPr>
          </w:p>
          <w:p w14:paraId="2CEE9B99" w14:textId="6F971C5A" w:rsidR="0076078C" w:rsidRPr="005424B3" w:rsidRDefault="0076078C" w:rsidP="00036499">
            <w:pPr>
              <w:rPr>
                <w:lang w:val="nb-NO"/>
              </w:rPr>
            </w:pPr>
          </w:p>
        </w:tc>
      </w:tr>
      <w:tr w:rsidR="00036499" w:rsidRPr="005424B3" w14:paraId="410EE987" w14:textId="77777777" w:rsidTr="00036499">
        <w:tc>
          <w:tcPr>
            <w:tcW w:w="540" w:type="dxa"/>
            <w:tcBorders>
              <w:top w:val="single" w:sz="4" w:space="0" w:color="auto"/>
              <w:left w:val="single" w:sz="4" w:space="0" w:color="auto"/>
              <w:bottom w:val="single" w:sz="4" w:space="0" w:color="auto"/>
              <w:right w:val="single" w:sz="4" w:space="0" w:color="auto"/>
            </w:tcBorders>
            <w:shd w:val="clear" w:color="auto" w:fill="auto"/>
          </w:tcPr>
          <w:p w14:paraId="5BDFF9BB" w14:textId="77777777" w:rsidR="00036499" w:rsidRPr="005424B3" w:rsidRDefault="00036499" w:rsidP="00036499">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A7C6F4C" w14:textId="77777777" w:rsidR="00036499" w:rsidRPr="005424B3" w:rsidRDefault="00036499" w:rsidP="00036499">
            <w:pPr>
              <w:rPr>
                <w:b/>
                <w:bCs/>
                <w:u w:val="single"/>
                <w:lang w:val="nb-NO"/>
              </w:rPr>
            </w:pPr>
            <w:r w:rsidRPr="005424B3">
              <w:rPr>
                <w:b/>
                <w:bCs/>
                <w:u w:val="single"/>
                <w:lang w:val="nb-NO"/>
              </w:rPr>
              <w:t>Củng cố kiến thức và kết thúc bài</w:t>
            </w:r>
          </w:p>
          <w:p w14:paraId="52C693D2" w14:textId="77777777" w:rsidR="00036499" w:rsidRPr="005424B3" w:rsidRDefault="00036499" w:rsidP="00036499">
            <w:pPr>
              <w:spacing w:line="276" w:lineRule="auto"/>
              <w:jc w:val="both"/>
            </w:pPr>
            <w:r w:rsidRPr="005424B3">
              <w:t>Hãy dẫn ra những phản ứng hóa học chứng minh rằng:</w:t>
            </w:r>
          </w:p>
          <w:p w14:paraId="2721B7A2" w14:textId="77777777" w:rsidR="00036499" w:rsidRPr="005424B3" w:rsidRDefault="00036499" w:rsidP="00036499">
            <w:pPr>
              <w:spacing w:line="276" w:lineRule="auto"/>
              <w:ind w:firstLine="720"/>
              <w:jc w:val="both"/>
            </w:pPr>
            <w:r w:rsidRPr="005424B3">
              <w:t>- oxi và ozon đều có tính oxi hóa.</w:t>
            </w:r>
          </w:p>
          <w:p w14:paraId="538E7B3F" w14:textId="77777777" w:rsidR="00036499" w:rsidRPr="005424B3" w:rsidRDefault="00036499" w:rsidP="00036499">
            <w:pPr>
              <w:rPr>
                <w:lang w:val="vi-VN"/>
              </w:rPr>
            </w:pPr>
            <w:r w:rsidRPr="005424B3">
              <w:t>- ozon có tính oxi hóa mạnh hơn oxi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C1AFEF9" w14:textId="77777777" w:rsidR="00036499" w:rsidRPr="005424B3" w:rsidRDefault="00036499" w:rsidP="00036499">
            <w:pPr>
              <w:rPr>
                <w:lang w:val="vi-VN"/>
              </w:rPr>
            </w:pPr>
            <w:r w:rsidRPr="005424B3">
              <w:rPr>
                <w:lang w:val="de-DE"/>
              </w:rPr>
              <w:t xml:space="preserve">Giảng viên trình bày tóm tắt nội dung bằng lời. </w:t>
            </w:r>
            <w:r w:rsidRPr="005424B3">
              <w:rPr>
                <w:lang w:val="nb-NO"/>
              </w:rPr>
              <w:t>GV hướng dẫn bài tập 1 – 5 trang 3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2B45D30" w14:textId="77777777" w:rsidR="00036499" w:rsidRPr="005424B3" w:rsidRDefault="00036499" w:rsidP="00036499">
            <w:pPr>
              <w:rPr>
                <w:lang w:val="nb-NO"/>
              </w:rPr>
            </w:pPr>
            <w:r w:rsidRPr="005424B3">
              <w:rPr>
                <w:lang w:val="de-DE"/>
              </w:rPr>
              <w:t xml:space="preserve">Học sinh lắng nghe và ghi chép những nội dung cần thiết. </w:t>
            </w:r>
            <w:r w:rsidRPr="005424B3">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C67E642" w14:textId="77777777" w:rsidR="00036499" w:rsidRPr="005424B3" w:rsidRDefault="00036499" w:rsidP="00036499">
            <w:pPr>
              <w:jc w:val="center"/>
              <w:rPr>
                <w:lang w:val="nb-NO"/>
              </w:rPr>
            </w:pPr>
          </w:p>
          <w:p w14:paraId="68F95A6D" w14:textId="542B0D80" w:rsidR="00036499" w:rsidRPr="005424B3" w:rsidRDefault="0076078C" w:rsidP="00036499">
            <w:pPr>
              <w:jc w:val="center"/>
              <w:rPr>
                <w:lang w:val="nb-NO"/>
              </w:rPr>
            </w:pPr>
            <w:r>
              <w:rPr>
                <w:lang w:val="pt-BR"/>
              </w:rPr>
              <w:t>5</w:t>
            </w:r>
            <w:r w:rsidR="00036499" w:rsidRPr="005424B3">
              <w:rPr>
                <w:lang w:val="pt-BR"/>
              </w:rPr>
              <w:t xml:space="preserve"> phút</w:t>
            </w:r>
          </w:p>
        </w:tc>
      </w:tr>
      <w:tr w:rsidR="00036499" w:rsidRPr="005424B3" w14:paraId="20FAE688" w14:textId="77777777" w:rsidTr="00036499">
        <w:tc>
          <w:tcPr>
            <w:tcW w:w="540" w:type="dxa"/>
            <w:tcBorders>
              <w:top w:val="single" w:sz="4" w:space="0" w:color="auto"/>
              <w:left w:val="single" w:sz="4" w:space="0" w:color="auto"/>
              <w:bottom w:val="single" w:sz="4" w:space="0" w:color="auto"/>
              <w:right w:val="single" w:sz="4" w:space="0" w:color="auto"/>
            </w:tcBorders>
            <w:shd w:val="clear" w:color="auto" w:fill="auto"/>
          </w:tcPr>
          <w:p w14:paraId="7421C964" w14:textId="77777777" w:rsidR="00036499" w:rsidRPr="005424B3" w:rsidRDefault="00036499" w:rsidP="00036499">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F37EA01" w14:textId="77777777" w:rsidR="00036499" w:rsidRPr="005424B3" w:rsidRDefault="00036499" w:rsidP="00036499">
            <w:pPr>
              <w:rPr>
                <w:b/>
                <w:bCs/>
                <w:u w:val="single"/>
                <w:lang w:val="pt-BR"/>
              </w:rPr>
            </w:pPr>
            <w:r w:rsidRPr="005424B3">
              <w:rPr>
                <w:b/>
                <w:bCs/>
                <w:u w:val="single"/>
                <w:lang w:val="pt-BR"/>
              </w:rPr>
              <w:t>Hướng dẫn tự học</w:t>
            </w:r>
          </w:p>
          <w:p w14:paraId="2F18F8C3" w14:textId="77777777" w:rsidR="00036499" w:rsidRPr="005424B3" w:rsidRDefault="00036499" w:rsidP="00036499">
            <w:pPr>
              <w:spacing w:line="276" w:lineRule="auto"/>
            </w:pPr>
            <w:r w:rsidRPr="005424B3">
              <w:t>- Học bài cũ và đọc trước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C0C26DB" w14:textId="77777777" w:rsidR="00036499" w:rsidRPr="005424B3" w:rsidRDefault="00036499" w:rsidP="00036499">
            <w:pPr>
              <w:rPr>
                <w:lang w:val="pt-BR"/>
              </w:rPr>
            </w:pPr>
            <w:r w:rsidRPr="005424B3">
              <w:rPr>
                <w:lang w:val="pt-BR"/>
              </w:rPr>
              <w:t>Nhắc nhở học sinh ôn tập, giải bài tập</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93B8D7B" w14:textId="77777777" w:rsidR="00036499" w:rsidRPr="005424B3" w:rsidRDefault="00036499" w:rsidP="00036499">
            <w:pPr>
              <w:rPr>
                <w:lang w:val="pt-BR"/>
              </w:rPr>
            </w:pPr>
            <w:r w:rsidRPr="005424B3">
              <w:rPr>
                <w:lang w:val="pt-BR"/>
              </w:rPr>
              <w:t>Học sinh giải bài tập, tự nghiên cứu</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CAF6D24" w14:textId="77777777" w:rsidR="00036499" w:rsidRPr="005424B3" w:rsidRDefault="00036499" w:rsidP="00036499">
            <w:pPr>
              <w:jc w:val="center"/>
              <w:rPr>
                <w:lang w:val="pt-BR"/>
              </w:rPr>
            </w:pPr>
            <w:r>
              <w:rPr>
                <w:lang w:val="pt-BR"/>
              </w:rPr>
              <w:t xml:space="preserve">5 </w:t>
            </w:r>
            <w:r w:rsidRPr="005424B3">
              <w:rPr>
                <w:lang w:val="pt-BR"/>
              </w:rPr>
              <w:t>phút</w:t>
            </w:r>
          </w:p>
        </w:tc>
      </w:tr>
    </w:tbl>
    <w:p w14:paraId="546AAAF9" w14:textId="77777777" w:rsidR="00036499" w:rsidRPr="005424B3" w:rsidRDefault="00036499" w:rsidP="00036499">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036499" w:rsidRPr="005424B3" w14:paraId="7C903BB6" w14:textId="77777777" w:rsidTr="00036499">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B2DFBCF" w14:textId="77777777" w:rsidR="00036499" w:rsidRPr="005424B3" w:rsidRDefault="00036499" w:rsidP="00036499">
            <w:pPr>
              <w:rPr>
                <w:u w:val="single"/>
                <w:lang w:val="pt-BR"/>
              </w:rPr>
            </w:pPr>
          </w:p>
          <w:p w14:paraId="4E21F683" w14:textId="77777777" w:rsidR="00036499" w:rsidRPr="005424B3" w:rsidRDefault="00036499" w:rsidP="00036499">
            <w:pPr>
              <w:rPr>
                <w:u w:val="single"/>
                <w:lang w:val="pt-BR"/>
              </w:rPr>
            </w:pPr>
          </w:p>
          <w:p w14:paraId="07FACFEB" w14:textId="77777777" w:rsidR="00036499" w:rsidRPr="005424B3" w:rsidRDefault="00036499" w:rsidP="00036499">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3C07130F" w14:textId="77777777" w:rsidR="00036499" w:rsidRPr="005424B3" w:rsidRDefault="00036499" w:rsidP="00036499">
            <w:pPr>
              <w:jc w:val="both"/>
            </w:pPr>
            <w:r w:rsidRPr="005424B3">
              <w:t xml:space="preserve">1. </w:t>
            </w:r>
            <w:r w:rsidRPr="005424B3">
              <w:rPr>
                <w:i/>
                <w:iCs/>
              </w:rPr>
              <w:t xml:space="preserve">Giáo trình hóa học 2, </w:t>
            </w:r>
            <w:r w:rsidRPr="005424B3">
              <w:t>Trường CĐ lý tự trọng Tp. HCM, năm 2018.</w:t>
            </w:r>
          </w:p>
          <w:p w14:paraId="7672F220" w14:textId="77777777" w:rsidR="00036499" w:rsidRPr="005424B3" w:rsidRDefault="00036499" w:rsidP="00036499">
            <w:pPr>
              <w:jc w:val="both"/>
            </w:pPr>
            <w:r w:rsidRPr="005424B3">
              <w:t xml:space="preserve">2. </w:t>
            </w:r>
            <w:r w:rsidRPr="005424B3">
              <w:rPr>
                <w:lang w:val="vi-VN"/>
              </w:rPr>
              <w:t>Nguyễn Xuân Trường</w:t>
            </w:r>
            <w:r w:rsidRPr="005424B3">
              <w:t xml:space="preserve">, </w:t>
            </w:r>
            <w:r w:rsidRPr="005424B3">
              <w:rPr>
                <w:i/>
                <w:iCs/>
              </w:rPr>
              <w:t xml:space="preserve">Hóa học 10, </w:t>
            </w:r>
            <w:r w:rsidRPr="005424B3">
              <w:rPr>
                <w:lang w:val="vi-VN"/>
              </w:rPr>
              <w:t>NXB Giáo dục Việt Nam</w:t>
            </w:r>
            <w:r w:rsidRPr="005424B3">
              <w:t>, năm 2015.</w:t>
            </w:r>
          </w:p>
          <w:p w14:paraId="32BFA100" w14:textId="77777777" w:rsidR="00036499" w:rsidRPr="005424B3" w:rsidRDefault="00036499" w:rsidP="00036499">
            <w:pPr>
              <w:jc w:val="both"/>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10, </w:t>
            </w:r>
            <w:r w:rsidRPr="005424B3">
              <w:rPr>
                <w:lang w:val="vi-VN"/>
              </w:rPr>
              <w:t xml:space="preserve">NXB Giáo dục </w:t>
            </w:r>
            <w:r w:rsidRPr="005424B3">
              <w:t>, năm 2015.</w:t>
            </w:r>
          </w:p>
        </w:tc>
      </w:tr>
      <w:tr w:rsidR="00036499" w:rsidRPr="005424B3" w14:paraId="4F0FEA4C" w14:textId="77777777" w:rsidTr="00036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444FB698" w14:textId="77777777" w:rsidR="00036499" w:rsidRPr="005424B3" w:rsidRDefault="00036499" w:rsidP="00036499">
            <w:pPr>
              <w:jc w:val="center"/>
              <w:rPr>
                <w:b/>
                <w:bCs/>
                <w:lang w:val="pt-BR"/>
              </w:rPr>
            </w:pPr>
            <w:r w:rsidRPr="005424B3">
              <w:rPr>
                <w:b/>
                <w:bCs/>
                <w:lang w:val="pt-BR"/>
              </w:rPr>
              <w:t>Trưởng tổ môn</w:t>
            </w:r>
          </w:p>
          <w:p w14:paraId="411CBA43" w14:textId="67EF26D5" w:rsidR="00036499" w:rsidRPr="005424B3" w:rsidRDefault="008961A6" w:rsidP="00036499">
            <w:pPr>
              <w:jc w:val="center"/>
              <w:rPr>
                <w:b/>
                <w:bCs/>
                <w:lang w:val="pt-BR"/>
              </w:rPr>
            </w:pPr>
            <w:r>
              <w:rPr>
                <w:b/>
                <w:bCs/>
                <w:sz w:val="26"/>
                <w:szCs w:val="26"/>
              </w:rPr>
              <w:t>Phạm Thị Thu Nga</w:t>
            </w:r>
          </w:p>
          <w:p w14:paraId="06227C67" w14:textId="77777777" w:rsidR="00036499" w:rsidRPr="005424B3" w:rsidRDefault="00036499" w:rsidP="00036499">
            <w:pPr>
              <w:jc w:val="center"/>
              <w:rPr>
                <w:b/>
                <w:bCs/>
                <w:lang w:val="pt-BR"/>
              </w:rPr>
            </w:pPr>
          </w:p>
          <w:p w14:paraId="740B29A5" w14:textId="77777777" w:rsidR="00036499" w:rsidRPr="005424B3" w:rsidRDefault="00036499" w:rsidP="00036499">
            <w:pPr>
              <w:jc w:val="center"/>
              <w:rPr>
                <w:b/>
                <w:bCs/>
                <w:lang w:val="pt-BR"/>
              </w:rPr>
            </w:pPr>
          </w:p>
          <w:p w14:paraId="6B49A1EA" w14:textId="77777777" w:rsidR="00036499" w:rsidRPr="005424B3" w:rsidRDefault="00036499" w:rsidP="00036499">
            <w:pPr>
              <w:jc w:val="center"/>
              <w:rPr>
                <w:b/>
                <w:bCs/>
                <w:lang w:val="pt-BR"/>
              </w:rPr>
            </w:pPr>
          </w:p>
          <w:p w14:paraId="02D57B55" w14:textId="18267516" w:rsidR="00036499" w:rsidRPr="005424B3" w:rsidRDefault="00036499" w:rsidP="00036499">
            <w:pPr>
              <w:jc w:val="center"/>
              <w:rPr>
                <w:b/>
                <w:bCs/>
                <w:lang w:val="pt-BR"/>
              </w:rPr>
            </w:pPr>
            <w:r w:rsidRPr="005424B3">
              <w:rPr>
                <w:b/>
                <w:bCs/>
                <w:lang w:val="vi-VN"/>
              </w:rPr>
              <w:t xml:space="preserve">   </w:t>
            </w:r>
          </w:p>
        </w:tc>
        <w:tc>
          <w:tcPr>
            <w:tcW w:w="6205" w:type="dxa"/>
            <w:shd w:val="clear" w:color="auto" w:fill="auto"/>
          </w:tcPr>
          <w:p w14:paraId="52E91FF4" w14:textId="77777777" w:rsidR="00036499" w:rsidRPr="005424B3" w:rsidRDefault="00036499" w:rsidP="00036499">
            <w:pPr>
              <w:rPr>
                <w:lang w:val="pt-BR"/>
              </w:rPr>
            </w:pPr>
          </w:p>
          <w:p w14:paraId="1428074D" w14:textId="77777777" w:rsidR="005A252A" w:rsidRDefault="005A252A" w:rsidP="00036499">
            <w:pPr>
              <w:jc w:val="center"/>
              <w:rPr>
                <w:i/>
                <w:lang w:val="pt-BR"/>
              </w:rPr>
            </w:pPr>
            <w:r>
              <w:rPr>
                <w:i/>
                <w:lang w:val="pt-BR"/>
              </w:rPr>
              <w:t xml:space="preserve">Tp. Hồ Chí Minh, ngày 18 tháng 10  năm 2021 </w:t>
            </w:r>
          </w:p>
          <w:p w14:paraId="792CA14B" w14:textId="6A0670F3" w:rsidR="00036499" w:rsidRDefault="00036499" w:rsidP="00036499">
            <w:pPr>
              <w:jc w:val="center"/>
              <w:rPr>
                <w:b/>
                <w:lang w:val="pt-BR"/>
              </w:rPr>
            </w:pPr>
            <w:r w:rsidRPr="005424B3">
              <w:rPr>
                <w:b/>
                <w:lang w:val="pt-BR"/>
              </w:rPr>
              <w:t>Giảng viên</w:t>
            </w:r>
          </w:p>
          <w:p w14:paraId="291CC074" w14:textId="4034A5EB" w:rsidR="001136C5" w:rsidRPr="005424B3" w:rsidRDefault="001136C5" w:rsidP="00036499">
            <w:pPr>
              <w:jc w:val="center"/>
              <w:rPr>
                <w:lang w:val="pt-BR"/>
              </w:rPr>
            </w:pPr>
            <w:r>
              <w:t>Trịnh Khắc Vũ</w:t>
            </w:r>
          </w:p>
        </w:tc>
      </w:tr>
    </w:tbl>
    <w:p w14:paraId="121966FB" w14:textId="41A64D2D" w:rsidR="008F4156" w:rsidRDefault="008F4156" w:rsidP="00093475"/>
    <w:p w14:paraId="23EB85CD" w14:textId="77777777" w:rsidR="008F4156" w:rsidRDefault="008F4156">
      <w:r>
        <w:br w:type="page"/>
      </w:r>
    </w:p>
    <w:tbl>
      <w:tblPr>
        <w:tblW w:w="10348" w:type="dxa"/>
        <w:tblInd w:w="108" w:type="dxa"/>
        <w:tblLook w:val="01E0" w:firstRow="1" w:lastRow="1" w:firstColumn="1" w:lastColumn="1" w:noHBand="0" w:noVBand="0"/>
      </w:tblPr>
      <w:tblGrid>
        <w:gridCol w:w="4500"/>
        <w:gridCol w:w="5848"/>
      </w:tblGrid>
      <w:tr w:rsidR="008F4156" w:rsidRPr="005424B3" w14:paraId="6EC82CC4" w14:textId="77777777" w:rsidTr="00446636">
        <w:tc>
          <w:tcPr>
            <w:tcW w:w="4500" w:type="dxa"/>
            <w:shd w:val="clear" w:color="auto" w:fill="auto"/>
          </w:tcPr>
          <w:p w14:paraId="0BA8963C" w14:textId="49329472" w:rsidR="008F4156" w:rsidRPr="005424B3" w:rsidRDefault="008F4156" w:rsidP="00446636">
            <w:pPr>
              <w:rPr>
                <w:lang w:val="pt-BR"/>
              </w:rPr>
            </w:pPr>
            <w:r w:rsidRPr="005424B3">
              <w:lastRenderedPageBreak/>
              <w:br w:type="page"/>
            </w:r>
            <w:r w:rsidRPr="005424B3">
              <w:rPr>
                <w:lang w:val="pt-BR"/>
              </w:rPr>
              <w:t xml:space="preserve">Giáo án số:  </w:t>
            </w:r>
            <w:r w:rsidR="0076078C">
              <w:rPr>
                <w:lang w:val="pt-BR"/>
              </w:rPr>
              <w:t>12</w:t>
            </w:r>
          </w:p>
        </w:tc>
        <w:tc>
          <w:tcPr>
            <w:tcW w:w="5848" w:type="dxa"/>
            <w:shd w:val="clear" w:color="auto" w:fill="auto"/>
          </w:tcPr>
          <w:p w14:paraId="5D98254E" w14:textId="5EF7B5BD" w:rsidR="008F4156" w:rsidRPr="005424B3" w:rsidRDefault="008F4156" w:rsidP="00446636">
            <w:r w:rsidRPr="005424B3">
              <w:t xml:space="preserve">Thời gian thực hiện: </w:t>
            </w:r>
            <w:r w:rsidR="0076078C">
              <w:t>2</w:t>
            </w:r>
            <w:r>
              <w:t xml:space="preserve"> </w:t>
            </w:r>
            <w:r w:rsidRPr="005424B3">
              <w:t>tiết</w:t>
            </w:r>
          </w:p>
          <w:p w14:paraId="30DC134E" w14:textId="4A3302AE" w:rsidR="008F4156" w:rsidRPr="005424B3" w:rsidRDefault="008F4156" w:rsidP="00446636">
            <w:pPr>
              <w:tabs>
                <w:tab w:val="right" w:leader="dot" w:pos="3331"/>
              </w:tabs>
            </w:pPr>
            <w:r w:rsidRPr="005424B3">
              <w:t xml:space="preserve">Tên chương: </w:t>
            </w:r>
            <w:r w:rsidRPr="005424B3">
              <w:rPr>
                <w:b/>
                <w:bCs/>
              </w:rPr>
              <w:t xml:space="preserve">CHƯƠNG </w:t>
            </w:r>
            <w:r>
              <w:rPr>
                <w:b/>
                <w:bCs/>
              </w:rPr>
              <w:t>I</w:t>
            </w:r>
            <w:r w:rsidRPr="005424B3">
              <w:rPr>
                <w:b/>
              </w:rPr>
              <w:t>V:</w:t>
            </w:r>
            <w:r>
              <w:rPr>
                <w:b/>
              </w:rPr>
              <w:t>PHI KIM</w:t>
            </w:r>
            <w:r w:rsidR="0076078C" w:rsidRPr="00A0188D">
              <w:rPr>
                <w:b/>
                <w:color w:val="000000"/>
                <w:sz w:val="26"/>
                <w:szCs w:val="26"/>
              </w:rPr>
              <w:t xml:space="preserve">- OXI, LƯU HUỲNH, NITƠ    </w:t>
            </w:r>
          </w:p>
          <w:p w14:paraId="05DD5561" w14:textId="03003CC8" w:rsidR="008F4156" w:rsidRPr="005424B3" w:rsidRDefault="008F4156" w:rsidP="00446636">
            <w:r w:rsidRPr="005424B3">
              <w:t xml:space="preserve">Thực hiện ngày      </w:t>
            </w:r>
            <w:r w:rsidR="005A252A">
              <w:t>8</w:t>
            </w:r>
            <w:r w:rsidRPr="005424B3">
              <w:t xml:space="preserve">      tháng       </w:t>
            </w:r>
            <w:r w:rsidR="005A252A">
              <w:t>11</w:t>
            </w:r>
            <w:r w:rsidRPr="005424B3">
              <w:t xml:space="preserve">       năm 20</w:t>
            </w:r>
            <w:r w:rsidR="005A252A">
              <w:t>21</w:t>
            </w:r>
            <w:r w:rsidRPr="005424B3">
              <w:t xml:space="preserve"> </w:t>
            </w:r>
          </w:p>
          <w:p w14:paraId="17212D01" w14:textId="77777777" w:rsidR="008F4156" w:rsidRPr="005424B3" w:rsidRDefault="008F4156" w:rsidP="00446636">
            <w:r w:rsidRPr="005424B3">
              <w:t xml:space="preserve"> </w:t>
            </w:r>
          </w:p>
        </w:tc>
      </w:tr>
    </w:tbl>
    <w:p w14:paraId="73E093BE" w14:textId="77777777" w:rsidR="0076078C" w:rsidRDefault="0076078C" w:rsidP="0076078C">
      <w:pPr>
        <w:tabs>
          <w:tab w:val="right" w:leader="dot" w:pos="3331"/>
        </w:tabs>
        <w:spacing w:before="120"/>
        <w:jc w:val="center"/>
        <w:rPr>
          <w:b/>
          <w:color w:val="000000"/>
          <w:sz w:val="26"/>
          <w:szCs w:val="26"/>
        </w:rPr>
      </w:pPr>
      <w:r w:rsidRPr="0076078C">
        <w:rPr>
          <w:b/>
          <w:lang w:val="it-IT"/>
        </w:rPr>
        <w:t>TÊN BÀI</w:t>
      </w:r>
      <w:r>
        <w:rPr>
          <w:b/>
          <w:color w:val="000000"/>
          <w:sz w:val="26"/>
          <w:szCs w:val="26"/>
        </w:rPr>
        <w:t xml:space="preserve"> </w:t>
      </w:r>
      <w:r w:rsidRPr="0076078C">
        <w:rPr>
          <w:b/>
          <w:color w:val="000000"/>
          <w:sz w:val="26"/>
          <w:szCs w:val="26"/>
        </w:rPr>
        <w:t>12: HIDRO SUNFUA – OXIT CỦA LƯU HUỲNH</w:t>
      </w:r>
    </w:p>
    <w:p w14:paraId="29A48274" w14:textId="0990DB36" w:rsidR="008F4156" w:rsidRPr="0076078C" w:rsidRDefault="0076078C" w:rsidP="0076078C">
      <w:pPr>
        <w:tabs>
          <w:tab w:val="right" w:leader="dot" w:pos="3331"/>
        </w:tabs>
        <w:spacing w:before="120"/>
        <w:jc w:val="center"/>
        <w:rPr>
          <w:b/>
          <w:color w:val="000000"/>
          <w:sz w:val="26"/>
          <w:szCs w:val="26"/>
        </w:rPr>
      </w:pPr>
      <w:r w:rsidRPr="0076078C">
        <w:rPr>
          <w:b/>
          <w:color w:val="000000"/>
          <w:sz w:val="26"/>
          <w:szCs w:val="26"/>
        </w:rPr>
        <w:t>AXIT SUNFURIC- MUỐI SUNFAT</w:t>
      </w:r>
    </w:p>
    <w:p w14:paraId="106A5E42" w14:textId="47447E0D" w:rsidR="008F4156" w:rsidRPr="005424B3" w:rsidRDefault="008F4156" w:rsidP="008F4156">
      <w:pPr>
        <w:rPr>
          <w:lang w:val="it-IT"/>
        </w:rPr>
      </w:pPr>
    </w:p>
    <w:p w14:paraId="5BAEB19D" w14:textId="77777777" w:rsidR="008F4156" w:rsidRPr="005424B3" w:rsidRDefault="008F4156" w:rsidP="008F4156">
      <w:pPr>
        <w:rPr>
          <w:b/>
          <w:u w:val="single"/>
          <w:lang w:val="it-IT"/>
        </w:rPr>
      </w:pPr>
      <w:r w:rsidRPr="005424B3">
        <w:rPr>
          <w:b/>
          <w:u w:val="single"/>
          <w:lang w:val="it-IT"/>
        </w:rPr>
        <w:t xml:space="preserve">Mục tiêu của bài: </w:t>
      </w:r>
    </w:p>
    <w:p w14:paraId="57E0B13F" w14:textId="77777777" w:rsidR="008F4156" w:rsidRPr="005424B3" w:rsidRDefault="008F4156" w:rsidP="008F4156">
      <w:pPr>
        <w:rPr>
          <w:b/>
          <w:lang w:val="it-IT"/>
        </w:rPr>
      </w:pPr>
      <w:r w:rsidRPr="005424B3">
        <w:rPr>
          <w:lang w:val="it-IT"/>
        </w:rPr>
        <w:t xml:space="preserve">Sau khi học xong bài này người học có khả năng: </w:t>
      </w:r>
    </w:p>
    <w:p w14:paraId="61FC963A" w14:textId="77777777" w:rsidR="008F4156" w:rsidRPr="005424B3" w:rsidRDefault="008F4156" w:rsidP="008F4156">
      <w:pPr>
        <w:spacing w:line="276" w:lineRule="auto"/>
        <w:rPr>
          <w:b/>
          <w:bCs/>
          <w:lang w:val="pt-BR"/>
        </w:rPr>
      </w:pPr>
      <w:r w:rsidRPr="005424B3">
        <w:rPr>
          <w:b/>
          <w:bCs/>
          <w:lang w:val="pt-BR"/>
        </w:rPr>
        <w:t>1. Kiến thức:</w:t>
      </w:r>
    </w:p>
    <w:p w14:paraId="321C0ED4" w14:textId="77777777" w:rsidR="008F4156" w:rsidRPr="005424B3" w:rsidRDefault="008F4156" w:rsidP="008F4156">
      <w:pPr>
        <w:spacing w:line="276" w:lineRule="auto"/>
        <w:rPr>
          <w:bCs/>
          <w:lang w:val="pt-BR"/>
        </w:rPr>
      </w:pPr>
      <w:r>
        <w:t>Nêu được t</w:t>
      </w:r>
      <w:r w:rsidRPr="005424B3">
        <w:rPr>
          <w:bCs/>
          <w:lang w:val="pt-BR"/>
        </w:rPr>
        <w:t>ính chất vật  lí, trạng thái tự nhiên, tính axit yếu, ứng dụng-Tính chất hóa học</w:t>
      </w:r>
    </w:p>
    <w:p w14:paraId="7971BA19" w14:textId="77777777" w:rsidR="008F4156" w:rsidRPr="005424B3" w:rsidRDefault="008F4156" w:rsidP="008F4156">
      <w:pPr>
        <w:spacing w:line="276" w:lineRule="auto"/>
        <w:rPr>
          <w:b/>
          <w:bCs/>
          <w:lang w:val="pt-BR"/>
        </w:rPr>
      </w:pPr>
      <w:r w:rsidRPr="005424B3">
        <w:rPr>
          <w:b/>
          <w:bCs/>
          <w:lang w:val="pt-BR"/>
        </w:rPr>
        <w:t>2. Kĩ năng:</w:t>
      </w:r>
    </w:p>
    <w:p w14:paraId="1AFD3E2E" w14:textId="77777777" w:rsidR="008F4156" w:rsidRPr="005424B3" w:rsidRDefault="008F4156" w:rsidP="008F4156">
      <w:pPr>
        <w:spacing w:line="276" w:lineRule="auto"/>
        <w:rPr>
          <w:bCs/>
          <w:lang w:val="pt-BR"/>
        </w:rPr>
      </w:pPr>
      <w:r w:rsidRPr="005424B3">
        <w:rPr>
          <w:bCs/>
          <w:lang w:val="pt-BR"/>
        </w:rPr>
        <w:t>- Dự đoán, kiểm tra, kết luận được tính chất hóa - Viết phương trình minh họa tính chất</w:t>
      </w:r>
    </w:p>
    <w:p w14:paraId="0047302C" w14:textId="77777777" w:rsidR="008F4156" w:rsidRPr="005424B3" w:rsidRDefault="008F4156" w:rsidP="008F4156">
      <w:pPr>
        <w:rPr>
          <w:lang w:val="vi-VN"/>
        </w:rPr>
      </w:pPr>
      <w:r w:rsidRPr="005424B3">
        <w:rPr>
          <w:b/>
          <w:bCs/>
        </w:rPr>
        <w:t>3. Thái độ:</w:t>
      </w:r>
      <w:r w:rsidRPr="005424B3">
        <w:rPr>
          <w:color w:val="000000"/>
        </w:rPr>
        <w:t xml:space="preserve"> Sinh viên có</w:t>
      </w:r>
      <w:r w:rsidRPr="005424B3">
        <w:rPr>
          <w:color w:val="000000"/>
          <w:lang w:val="vi-VN"/>
        </w:rPr>
        <w:t xml:space="preserve"> </w:t>
      </w:r>
      <w:r w:rsidRPr="005424B3">
        <w:rPr>
          <w:bCs/>
        </w:rPr>
        <w:t>lòng say mê học tập, biết vận dụng những kiến thức được học vào cuộc sống</w:t>
      </w:r>
      <w:r w:rsidRPr="005424B3">
        <w:rPr>
          <w:bCs/>
          <w:lang w:val="vi-VN"/>
        </w:rPr>
        <w:t>, có</w:t>
      </w:r>
      <w:r w:rsidRPr="005424B3">
        <w:rPr>
          <w:bCs/>
        </w:rPr>
        <w:t xml:space="preserve"> </w:t>
      </w:r>
      <w:r w:rsidRPr="005424B3">
        <w:rPr>
          <w:color w:val="000000"/>
        </w:rPr>
        <w:t>tư duy khoa học, logic trước các sự vật hiện tượng trong tự nhiên</w:t>
      </w:r>
      <w:r w:rsidRPr="005424B3">
        <w:rPr>
          <w:color w:val="000000"/>
          <w:lang w:val="vi-VN"/>
        </w:rPr>
        <w:t>,</w:t>
      </w:r>
      <w:r w:rsidRPr="005424B3">
        <w:rPr>
          <w:bCs/>
        </w:rPr>
        <w:t xml:space="preserve"> có ý thức bảo vệ môi trường và tài</w:t>
      </w:r>
      <w:r w:rsidRPr="005424B3">
        <w:rPr>
          <w:color w:val="000000"/>
        </w:rPr>
        <w:t xml:space="preserve"> </w:t>
      </w:r>
      <w:r w:rsidRPr="005424B3">
        <w:rPr>
          <w:bCs/>
        </w:rPr>
        <w:t>nguyên, sử dụng hợp lý tài nguyên.</w:t>
      </w:r>
    </w:p>
    <w:p w14:paraId="460FCA12" w14:textId="77777777" w:rsidR="008F4156" w:rsidRPr="005424B3" w:rsidRDefault="008F4156" w:rsidP="008F4156">
      <w:pPr>
        <w:rPr>
          <w:b/>
          <w:lang w:val="it-IT"/>
        </w:rPr>
      </w:pPr>
      <w:r w:rsidRPr="005424B3">
        <w:rPr>
          <w:b/>
          <w:lang w:val="it-IT"/>
        </w:rPr>
        <w:t>Đồ dùng và phương tiện dạy học:</w:t>
      </w:r>
    </w:p>
    <w:p w14:paraId="66C7F652" w14:textId="77777777" w:rsidR="008F4156" w:rsidRPr="005424B3" w:rsidRDefault="008F4156" w:rsidP="008F4156">
      <w:pPr>
        <w:rPr>
          <w:lang w:val="it-IT"/>
        </w:rPr>
      </w:pPr>
      <w:r w:rsidRPr="005424B3">
        <w:rPr>
          <w:lang w:val="it-IT"/>
        </w:rPr>
        <w:t>Máy chiếu, màn ảnh, máy tính, bảng, phấn.</w:t>
      </w:r>
    </w:p>
    <w:p w14:paraId="20419197" w14:textId="77777777" w:rsidR="008F4156" w:rsidRPr="005424B3" w:rsidRDefault="008F4156" w:rsidP="008F4156">
      <w:pPr>
        <w:rPr>
          <w:lang w:val="it-IT"/>
        </w:rPr>
      </w:pPr>
      <w:r w:rsidRPr="005424B3">
        <w:rPr>
          <w:b/>
          <w:lang w:val="it-IT"/>
        </w:rPr>
        <w:t xml:space="preserve">I. Ổn định lớp học:                                                 </w:t>
      </w:r>
      <w:r w:rsidRPr="005424B3">
        <w:rPr>
          <w:lang w:val="it-IT"/>
        </w:rPr>
        <w:t>Thời gian:  05 phút.</w:t>
      </w:r>
    </w:p>
    <w:p w14:paraId="0E7B139E" w14:textId="77777777" w:rsidR="008F4156" w:rsidRPr="005424B3" w:rsidRDefault="008F4156" w:rsidP="008F4156">
      <w:pPr>
        <w:rPr>
          <w:lang w:val="it-IT"/>
        </w:rPr>
      </w:pPr>
      <w:r w:rsidRPr="005424B3">
        <w:rPr>
          <w:lang w:val="it-IT"/>
        </w:rPr>
        <w:t>Số học sinh vắng:…………Tên:……………………………………………………..................................</w:t>
      </w:r>
    </w:p>
    <w:p w14:paraId="22AC4BFF" w14:textId="77777777" w:rsidR="008F4156" w:rsidRPr="005424B3" w:rsidRDefault="008F4156" w:rsidP="008F4156">
      <w:pPr>
        <w:rPr>
          <w:lang w:val="it-IT"/>
        </w:rPr>
      </w:pPr>
      <w:r w:rsidRPr="005424B3">
        <w:rPr>
          <w:lang w:val="it-IT"/>
        </w:rPr>
        <w:t>......................................................................................................................................................................</w:t>
      </w:r>
    </w:p>
    <w:p w14:paraId="46EC46EF" w14:textId="77777777" w:rsidR="008F4156" w:rsidRPr="005424B3" w:rsidRDefault="008F4156" w:rsidP="008F4156">
      <w:pPr>
        <w:rPr>
          <w:b/>
          <w:lang w:val="sv-SE"/>
        </w:rPr>
      </w:pPr>
      <w:r w:rsidRPr="005424B3">
        <w:rPr>
          <w:b/>
          <w:lang w:val="sv-SE"/>
        </w:rPr>
        <w:t>II. Thực hiện bài học:</w:t>
      </w:r>
    </w:p>
    <w:p w14:paraId="716A1BBC" w14:textId="77777777" w:rsidR="008F4156" w:rsidRPr="005424B3" w:rsidRDefault="008F4156" w:rsidP="008F4156">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8F4156" w:rsidRPr="005424B3" w14:paraId="4FEAA9C1" w14:textId="77777777" w:rsidTr="00446636">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B6DE21" w14:textId="77777777" w:rsidR="008F4156" w:rsidRPr="005424B3" w:rsidRDefault="008F4156" w:rsidP="00446636">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7461F2" w14:textId="77777777" w:rsidR="008F4156" w:rsidRPr="005424B3" w:rsidRDefault="008F4156" w:rsidP="00446636">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E3F1B" w14:textId="77777777" w:rsidR="008F4156" w:rsidRPr="005424B3" w:rsidRDefault="008F4156" w:rsidP="00446636">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27BF82" w14:textId="77777777" w:rsidR="008F4156" w:rsidRPr="005424B3" w:rsidRDefault="008F4156" w:rsidP="00446636">
            <w:pPr>
              <w:jc w:val="center"/>
              <w:rPr>
                <w:lang w:val="de-DE"/>
              </w:rPr>
            </w:pPr>
            <w:r w:rsidRPr="005424B3">
              <w:rPr>
                <w:lang w:val="de-DE"/>
              </w:rPr>
              <w:t>Thời gian</w:t>
            </w:r>
          </w:p>
        </w:tc>
      </w:tr>
      <w:tr w:rsidR="008F4156" w:rsidRPr="005424B3" w14:paraId="0E3F14E3" w14:textId="77777777" w:rsidTr="00446636">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7F2E8C" w14:textId="77777777" w:rsidR="008F4156" w:rsidRPr="005424B3" w:rsidRDefault="008F4156" w:rsidP="00446636">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299E1B" w14:textId="77777777" w:rsidR="008F4156" w:rsidRPr="005424B3" w:rsidRDefault="008F4156" w:rsidP="00446636">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51A3455A" w14:textId="77777777" w:rsidR="008F4156" w:rsidRPr="005424B3" w:rsidRDefault="008F4156" w:rsidP="00446636">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7FA87BD6" w14:textId="77777777" w:rsidR="008F4156" w:rsidRPr="005424B3" w:rsidRDefault="008F4156" w:rsidP="00446636">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A3C164" w14:textId="77777777" w:rsidR="008F4156" w:rsidRPr="005424B3" w:rsidRDefault="008F4156" w:rsidP="00446636">
            <w:pPr>
              <w:jc w:val="center"/>
              <w:rPr>
                <w:lang w:val="de-DE"/>
              </w:rPr>
            </w:pPr>
          </w:p>
        </w:tc>
      </w:tr>
      <w:tr w:rsidR="008F4156" w:rsidRPr="005424B3" w14:paraId="64B538E4" w14:textId="77777777" w:rsidTr="00446636">
        <w:tc>
          <w:tcPr>
            <w:tcW w:w="540" w:type="dxa"/>
            <w:tcBorders>
              <w:top w:val="single" w:sz="4" w:space="0" w:color="auto"/>
              <w:left w:val="single" w:sz="4" w:space="0" w:color="auto"/>
              <w:bottom w:val="single" w:sz="4" w:space="0" w:color="auto"/>
              <w:right w:val="single" w:sz="4" w:space="0" w:color="auto"/>
            </w:tcBorders>
            <w:shd w:val="clear" w:color="auto" w:fill="auto"/>
          </w:tcPr>
          <w:p w14:paraId="2511102C" w14:textId="77777777" w:rsidR="008F4156" w:rsidRPr="005424B3" w:rsidRDefault="008F4156" w:rsidP="00446636">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AA63B4F" w14:textId="77777777" w:rsidR="008F4156" w:rsidRPr="005424B3" w:rsidRDefault="008F4156" w:rsidP="00446636">
            <w:pPr>
              <w:rPr>
                <w:lang w:val="de-DE"/>
              </w:rPr>
            </w:pPr>
            <w:r w:rsidRPr="005424B3">
              <w:rPr>
                <w:b/>
                <w:bCs/>
                <w:u w:val="single"/>
                <w:lang w:val="de-DE"/>
              </w:rPr>
              <w:t>Dẫn nhập</w:t>
            </w:r>
          </w:p>
          <w:p w14:paraId="763DF893" w14:textId="77777777" w:rsidR="008F4156" w:rsidRPr="005424B3" w:rsidRDefault="008F4156" w:rsidP="00446636">
            <w:pPr>
              <w:jc w:val="both"/>
              <w:rPr>
                <w:lang w:val="de-DE"/>
              </w:rPr>
            </w:pPr>
            <w:r w:rsidRPr="005424B3">
              <w:rPr>
                <w:lang w:val="de-DE"/>
              </w:rPr>
              <w:t>Tính chất của lưu huỳnh</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276060E" w14:textId="77777777" w:rsidR="008F4156" w:rsidRPr="005424B3" w:rsidRDefault="008F4156" w:rsidP="00446636">
            <w:pPr>
              <w:rPr>
                <w:lang w:val="de-DE"/>
              </w:rPr>
            </w:pPr>
            <w:r w:rsidRPr="005424B3">
              <w:rPr>
                <w:lang w:val="de-DE"/>
              </w:rPr>
              <w:t>- GV trình bày - 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4D31B3B" w14:textId="77777777" w:rsidR="008F4156" w:rsidRPr="005424B3" w:rsidRDefault="008F4156" w:rsidP="00446636">
            <w:pPr>
              <w:rPr>
                <w:lang w:val="de-DE"/>
              </w:rPr>
            </w:pPr>
            <w:r w:rsidRPr="005424B3">
              <w:rPr>
                <w:lang w:val="de-DE"/>
              </w:rPr>
              <w:t xml:space="preserve">- </w:t>
            </w:r>
            <w:r w:rsidRPr="005424B3">
              <w:rPr>
                <w:lang w:val="nb-NO"/>
              </w:rPr>
              <w:t>HS theo dõi, ghi bài và t</w:t>
            </w:r>
            <w:r w:rsidRPr="005424B3">
              <w:rPr>
                <w:lang w:val="de-DE"/>
              </w:rPr>
              <w:t>rả lời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1C87F98" w14:textId="4A62E17A" w:rsidR="008F4156" w:rsidRPr="005424B3" w:rsidRDefault="0076078C" w:rsidP="00446636">
            <w:pPr>
              <w:jc w:val="center"/>
              <w:rPr>
                <w:lang w:val="pt-BR"/>
              </w:rPr>
            </w:pPr>
            <w:r>
              <w:rPr>
                <w:lang w:val="pt-BR"/>
              </w:rPr>
              <w:t>5</w:t>
            </w:r>
          </w:p>
          <w:p w14:paraId="33D3F044" w14:textId="77777777" w:rsidR="008F4156" w:rsidRPr="005424B3" w:rsidRDefault="008F4156" w:rsidP="00446636">
            <w:pPr>
              <w:jc w:val="center"/>
              <w:rPr>
                <w:lang w:val="de-DE"/>
              </w:rPr>
            </w:pPr>
            <w:r w:rsidRPr="005424B3">
              <w:rPr>
                <w:lang w:val="pt-BR"/>
              </w:rPr>
              <w:t>phút</w:t>
            </w:r>
            <w:r w:rsidRPr="005424B3">
              <w:rPr>
                <w:lang w:val="de-DE"/>
              </w:rPr>
              <w:t xml:space="preserve"> </w:t>
            </w:r>
          </w:p>
        </w:tc>
      </w:tr>
      <w:tr w:rsidR="008F4156" w:rsidRPr="005424B3" w14:paraId="79C914D6" w14:textId="77777777" w:rsidTr="00446636">
        <w:trPr>
          <w:trHeight w:val="1323"/>
        </w:trPr>
        <w:tc>
          <w:tcPr>
            <w:tcW w:w="540" w:type="dxa"/>
            <w:tcBorders>
              <w:top w:val="single" w:sz="4" w:space="0" w:color="auto"/>
              <w:left w:val="single" w:sz="4" w:space="0" w:color="auto"/>
              <w:right w:val="single" w:sz="4" w:space="0" w:color="auto"/>
            </w:tcBorders>
            <w:shd w:val="clear" w:color="auto" w:fill="auto"/>
          </w:tcPr>
          <w:p w14:paraId="17547B04" w14:textId="77777777" w:rsidR="008F4156" w:rsidRPr="005424B3" w:rsidRDefault="008F4156" w:rsidP="008F4156">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F00096B" w14:textId="77777777" w:rsidR="008F4156" w:rsidRPr="005424B3" w:rsidRDefault="008F4156" w:rsidP="008F4156">
            <w:pPr>
              <w:rPr>
                <w:b/>
                <w:bCs/>
                <w:u w:val="single"/>
                <w:lang w:val="nb-NO"/>
              </w:rPr>
            </w:pPr>
            <w:r w:rsidRPr="005424B3">
              <w:rPr>
                <w:b/>
                <w:bCs/>
                <w:u w:val="single"/>
                <w:lang w:val="nb-NO"/>
              </w:rPr>
              <w:t>Giảng bài mới</w:t>
            </w:r>
          </w:p>
          <w:p w14:paraId="5F7613DA" w14:textId="77777777" w:rsidR="008F4156" w:rsidRPr="005424B3" w:rsidRDefault="008F4156" w:rsidP="008F4156">
            <w:pPr>
              <w:spacing w:line="276" w:lineRule="auto"/>
              <w:rPr>
                <w:b/>
                <w:bCs/>
              </w:rPr>
            </w:pPr>
            <w:r w:rsidRPr="005424B3">
              <w:rPr>
                <w:b/>
                <w:bCs/>
              </w:rPr>
              <w:t>A. HIĐRO SUNFUA</w:t>
            </w:r>
          </w:p>
          <w:p w14:paraId="4FE4850F" w14:textId="77777777" w:rsidR="008F4156" w:rsidRPr="005424B3" w:rsidRDefault="008F4156" w:rsidP="008F4156">
            <w:pPr>
              <w:spacing w:line="276" w:lineRule="auto"/>
              <w:rPr>
                <w:b/>
                <w:bCs/>
              </w:rPr>
            </w:pPr>
            <w:r w:rsidRPr="005424B3">
              <w:rPr>
                <w:b/>
                <w:bCs/>
              </w:rPr>
              <w:t>I. Tính chất vật lí:</w:t>
            </w:r>
          </w:p>
          <w:p w14:paraId="0CD17BC0" w14:textId="77777777" w:rsidR="008F4156" w:rsidRPr="005424B3" w:rsidRDefault="008F4156" w:rsidP="008F4156">
            <w:pPr>
              <w:spacing w:line="276" w:lineRule="auto"/>
            </w:pPr>
            <w:r w:rsidRPr="005424B3">
              <w:t>- H</w:t>
            </w:r>
            <w:r w:rsidRPr="005424B3">
              <w:rPr>
                <w:vertAlign w:val="subscript"/>
              </w:rPr>
              <w:t>2</w:t>
            </w:r>
            <w:r w:rsidRPr="005424B3">
              <w:t>S là chất khí không màu, mùi trứng thối và rất độc</w:t>
            </w:r>
          </w:p>
          <w:p w14:paraId="5B852C6C" w14:textId="77777777" w:rsidR="008F4156" w:rsidRPr="005424B3" w:rsidRDefault="008F4156" w:rsidP="008F4156">
            <w:pPr>
              <w:spacing w:line="276" w:lineRule="auto"/>
              <w:jc w:val="both"/>
              <w:rPr>
                <w:b/>
                <w:bCs/>
              </w:rPr>
            </w:pPr>
            <w:r w:rsidRPr="005424B3">
              <w:rPr>
                <w:b/>
                <w:bCs/>
              </w:rPr>
              <w:t>II. Tính chất hóa học:</w:t>
            </w:r>
          </w:p>
          <w:p w14:paraId="1F060381" w14:textId="77777777" w:rsidR="008F4156" w:rsidRPr="005424B3" w:rsidRDefault="008F4156" w:rsidP="008F4156">
            <w:pPr>
              <w:spacing w:line="276" w:lineRule="auto"/>
              <w:jc w:val="both"/>
              <w:rPr>
                <w:b/>
                <w:bCs/>
                <w:iCs/>
              </w:rPr>
            </w:pPr>
            <w:r w:rsidRPr="005424B3">
              <w:rPr>
                <w:b/>
                <w:bCs/>
                <w:iCs/>
              </w:rPr>
              <w:t xml:space="preserve">1. Tính axit yếu </w:t>
            </w:r>
          </w:p>
          <w:p w14:paraId="44C11E4A" w14:textId="77777777" w:rsidR="008F4156" w:rsidRPr="005424B3" w:rsidRDefault="008F4156" w:rsidP="008F4156">
            <w:pPr>
              <w:spacing w:line="276" w:lineRule="auto"/>
              <w:jc w:val="both"/>
            </w:pPr>
            <w:r w:rsidRPr="005424B3">
              <w:t>HiđroSunfua tan trong nước tạo axit yếu</w:t>
            </w:r>
          </w:p>
          <w:p w14:paraId="3FB3E017" w14:textId="3892AABC" w:rsidR="008F4156" w:rsidRPr="005424B3" w:rsidRDefault="008F4156" w:rsidP="008F4156">
            <w:pPr>
              <w:spacing w:line="276" w:lineRule="auto"/>
              <w:jc w:val="both"/>
              <w:rPr>
                <w:lang w:val="pt-BR"/>
              </w:rPr>
            </w:pPr>
            <w:r w:rsidRPr="005424B3">
              <w:rPr>
                <w:lang w:val="pt-BR"/>
              </w:rPr>
              <w:t>H</w:t>
            </w:r>
            <w:r w:rsidRPr="005424B3">
              <w:rPr>
                <w:vertAlign w:val="subscript"/>
                <w:lang w:val="pt-BR"/>
              </w:rPr>
              <w:t>2</w:t>
            </w:r>
            <w:r w:rsidRPr="005424B3">
              <w:rPr>
                <w:lang w:val="pt-BR"/>
              </w:rPr>
              <w:t>S+2NaOH</w:t>
            </w:r>
            <w:r>
              <w:rPr>
                <w:noProof/>
                <w:position w:val="-6"/>
              </w:rPr>
              <w:drawing>
                <wp:inline distT="0" distB="0" distL="0" distR="0" wp14:anchorId="5A95847B" wp14:editId="7E66608B">
                  <wp:extent cx="190500" cy="1397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rPr>
                <w:lang w:val="pt-BR"/>
              </w:rPr>
              <w:t>Na</w:t>
            </w:r>
            <w:r w:rsidRPr="005424B3">
              <w:rPr>
                <w:vertAlign w:val="subscript"/>
                <w:lang w:val="pt-BR"/>
              </w:rPr>
              <w:t>2</w:t>
            </w:r>
            <w:r w:rsidRPr="005424B3">
              <w:rPr>
                <w:lang w:val="pt-BR"/>
              </w:rPr>
              <w:t>S+ 2H</w:t>
            </w:r>
            <w:r w:rsidRPr="005424B3">
              <w:rPr>
                <w:vertAlign w:val="subscript"/>
                <w:lang w:val="pt-BR"/>
              </w:rPr>
              <w:t>2</w:t>
            </w:r>
            <w:r w:rsidRPr="005424B3">
              <w:rPr>
                <w:lang w:val="pt-BR"/>
              </w:rPr>
              <w:t>O</w:t>
            </w:r>
          </w:p>
          <w:p w14:paraId="72A898B6" w14:textId="51C069C8" w:rsidR="008F4156" w:rsidRPr="005424B3" w:rsidRDefault="008F4156" w:rsidP="008F4156">
            <w:pPr>
              <w:spacing w:line="276" w:lineRule="auto"/>
              <w:jc w:val="both"/>
              <w:rPr>
                <w:lang w:val="pt-BR"/>
              </w:rPr>
            </w:pPr>
            <w:r w:rsidRPr="005424B3">
              <w:rPr>
                <w:lang w:val="pt-BR"/>
              </w:rPr>
              <w:t>H</w:t>
            </w:r>
            <w:r w:rsidRPr="005424B3">
              <w:rPr>
                <w:vertAlign w:val="subscript"/>
                <w:lang w:val="pt-BR"/>
              </w:rPr>
              <w:t>2</w:t>
            </w:r>
            <w:r w:rsidRPr="005424B3">
              <w:rPr>
                <w:lang w:val="pt-BR"/>
              </w:rPr>
              <w:t>S+NaOH</w:t>
            </w:r>
            <w:r>
              <w:rPr>
                <w:noProof/>
                <w:position w:val="-6"/>
              </w:rPr>
              <w:drawing>
                <wp:inline distT="0" distB="0" distL="0" distR="0" wp14:anchorId="3508376E" wp14:editId="5CF58371">
                  <wp:extent cx="190500" cy="1397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rPr>
                <w:lang w:val="pt-BR"/>
              </w:rPr>
              <w:t>NaHS+ H</w:t>
            </w:r>
            <w:r w:rsidRPr="005424B3">
              <w:rPr>
                <w:vertAlign w:val="subscript"/>
                <w:lang w:val="pt-BR"/>
              </w:rPr>
              <w:t>2</w:t>
            </w:r>
            <w:r w:rsidRPr="005424B3">
              <w:rPr>
                <w:lang w:val="pt-BR"/>
              </w:rPr>
              <w:t>O</w:t>
            </w:r>
          </w:p>
          <w:p w14:paraId="48F76D76" w14:textId="77777777" w:rsidR="008F4156" w:rsidRPr="005424B3" w:rsidRDefault="008F4156" w:rsidP="008F4156">
            <w:pPr>
              <w:spacing w:line="276" w:lineRule="auto"/>
              <w:jc w:val="both"/>
              <w:rPr>
                <w:b/>
                <w:bCs/>
                <w:iCs/>
              </w:rPr>
            </w:pPr>
            <w:r w:rsidRPr="005424B3">
              <w:rPr>
                <w:b/>
                <w:bCs/>
                <w:iCs/>
              </w:rPr>
              <w:t xml:space="preserve">2. Tính khử mạnh. </w:t>
            </w:r>
          </w:p>
          <w:p w14:paraId="572F1EB5" w14:textId="53E5C422" w:rsidR="008F4156" w:rsidRPr="005424B3" w:rsidRDefault="008F4156" w:rsidP="008F4156">
            <w:pPr>
              <w:spacing w:line="276" w:lineRule="auto"/>
              <w:jc w:val="both"/>
              <w:rPr>
                <w:lang w:val="pt-BR"/>
              </w:rPr>
            </w:pPr>
            <w:r w:rsidRPr="005424B3">
              <w:rPr>
                <w:lang w:val="pt-BR"/>
              </w:rPr>
              <w:t>2H</w:t>
            </w:r>
            <w:r w:rsidRPr="005424B3">
              <w:rPr>
                <w:vertAlign w:val="subscript"/>
                <w:lang w:val="pt-BR"/>
              </w:rPr>
              <w:t>2</w:t>
            </w:r>
            <w:r w:rsidRPr="005424B3">
              <w:rPr>
                <w:lang w:val="pt-BR"/>
              </w:rPr>
              <w:t>S + O</w:t>
            </w:r>
            <w:r w:rsidRPr="005424B3">
              <w:rPr>
                <w:vertAlign w:val="subscript"/>
                <w:lang w:val="pt-BR"/>
              </w:rPr>
              <w:t>2</w:t>
            </w:r>
            <w:r w:rsidRPr="005424B3">
              <w:rPr>
                <w:lang w:val="pt-BR"/>
              </w:rPr>
              <w:t xml:space="preserve"> </w:t>
            </w:r>
            <w:r>
              <w:rPr>
                <w:noProof/>
                <w:position w:val="-6"/>
              </w:rPr>
              <w:drawing>
                <wp:inline distT="0" distB="0" distL="0" distR="0" wp14:anchorId="17433B26" wp14:editId="540EB941">
                  <wp:extent cx="190500" cy="1397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rPr>
                <w:lang w:val="pt-BR"/>
              </w:rPr>
              <w:t>2S</w:t>
            </w:r>
            <w:r w:rsidRPr="005424B3">
              <w:sym w:font="Wingdings 3" w:char="F024"/>
            </w:r>
            <w:r w:rsidRPr="005424B3">
              <w:rPr>
                <w:lang w:val="pt-BR"/>
              </w:rPr>
              <w:t xml:space="preserve"> + 2H</w:t>
            </w:r>
            <w:r w:rsidRPr="005424B3">
              <w:rPr>
                <w:vertAlign w:val="subscript"/>
                <w:lang w:val="pt-BR"/>
              </w:rPr>
              <w:t>2</w:t>
            </w:r>
            <w:r w:rsidRPr="005424B3">
              <w:rPr>
                <w:lang w:val="pt-BR"/>
              </w:rPr>
              <w:t xml:space="preserve">O </w:t>
            </w:r>
          </w:p>
          <w:p w14:paraId="45B9F399" w14:textId="77777777" w:rsidR="008F4156" w:rsidRPr="005424B3" w:rsidRDefault="008F4156" w:rsidP="008F4156">
            <w:pPr>
              <w:spacing w:line="276" w:lineRule="auto"/>
              <w:jc w:val="both"/>
              <w:rPr>
                <w:lang w:val="pt-BR"/>
              </w:rPr>
            </w:pPr>
            <w:r w:rsidRPr="005424B3">
              <w:rPr>
                <w:lang w:val="pt-BR"/>
              </w:rPr>
              <w:t>-Khi đốt:</w:t>
            </w:r>
          </w:p>
          <w:p w14:paraId="09C3195D" w14:textId="0D34CDEB" w:rsidR="008F4156" w:rsidRPr="005424B3" w:rsidRDefault="008F4156" w:rsidP="008F4156">
            <w:pPr>
              <w:jc w:val="both"/>
            </w:pPr>
            <w:r w:rsidRPr="005424B3">
              <w:t>2H</w:t>
            </w:r>
            <w:r w:rsidRPr="005424B3">
              <w:rPr>
                <w:vertAlign w:val="subscript"/>
              </w:rPr>
              <w:t>2</w:t>
            </w:r>
            <w:r w:rsidRPr="005424B3">
              <w:t>S + 3O</w:t>
            </w:r>
            <w:r w:rsidRPr="005424B3">
              <w:rPr>
                <w:vertAlign w:val="subscript"/>
              </w:rPr>
              <w:t>2</w:t>
            </w:r>
            <w:r w:rsidRPr="005424B3">
              <w:t xml:space="preserve"> </w:t>
            </w:r>
            <w:r>
              <w:rPr>
                <w:noProof/>
                <w:position w:val="-6"/>
              </w:rPr>
              <w:drawing>
                <wp:inline distT="0" distB="0" distL="0" distR="0" wp14:anchorId="0940DF86" wp14:editId="30858464">
                  <wp:extent cx="190500" cy="1397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t>2SO</w:t>
            </w:r>
            <w:r w:rsidRPr="005424B3">
              <w:rPr>
                <w:vertAlign w:val="subscript"/>
              </w:rPr>
              <w:t>2</w:t>
            </w:r>
            <w:r w:rsidRPr="005424B3">
              <w:t xml:space="preserve"> + 2H</w:t>
            </w:r>
            <w:r w:rsidRPr="005424B3">
              <w:rPr>
                <w:vertAlign w:val="subscript"/>
              </w:rPr>
              <w:t>2</w:t>
            </w:r>
            <w:r w:rsidRPr="005424B3">
              <w:t>O</w:t>
            </w:r>
          </w:p>
          <w:p w14:paraId="7E9B5CBD" w14:textId="77777777" w:rsidR="008F4156" w:rsidRPr="005424B3" w:rsidRDefault="008F4156" w:rsidP="008F4156">
            <w:pPr>
              <w:spacing w:line="276" w:lineRule="auto"/>
              <w:rPr>
                <w:b/>
                <w:bCs/>
              </w:rPr>
            </w:pPr>
            <w:r w:rsidRPr="005424B3">
              <w:rPr>
                <w:b/>
                <w:bCs/>
              </w:rPr>
              <w:t>B. Lưu huỳnh đioxit</w:t>
            </w:r>
          </w:p>
          <w:p w14:paraId="2941C755" w14:textId="77777777" w:rsidR="008F4156" w:rsidRPr="005424B3" w:rsidRDefault="008F4156" w:rsidP="008F4156">
            <w:pPr>
              <w:spacing w:line="276" w:lineRule="auto"/>
              <w:rPr>
                <w:b/>
                <w:bCs/>
              </w:rPr>
            </w:pPr>
            <w:r w:rsidRPr="005424B3">
              <w:rPr>
                <w:b/>
                <w:bCs/>
              </w:rPr>
              <w:t>I. Tính chất vật lí:</w:t>
            </w:r>
          </w:p>
          <w:p w14:paraId="5B88C758" w14:textId="77777777" w:rsidR="008F4156" w:rsidRPr="005424B3" w:rsidRDefault="008F4156" w:rsidP="008F4156">
            <w:pPr>
              <w:spacing w:line="276" w:lineRule="auto"/>
              <w:jc w:val="both"/>
            </w:pPr>
            <w:r w:rsidRPr="005424B3">
              <w:t>-SO</w:t>
            </w:r>
            <w:r w:rsidRPr="005424B3">
              <w:rPr>
                <w:vertAlign w:val="subscript"/>
              </w:rPr>
              <w:t>2</w:t>
            </w:r>
            <w:r w:rsidRPr="005424B3">
              <w:t xml:space="preserve"> là chất khí không màu, mùi hắc</w:t>
            </w:r>
          </w:p>
          <w:p w14:paraId="29544F0A" w14:textId="77777777" w:rsidR="008F4156" w:rsidRPr="005424B3" w:rsidRDefault="008F4156" w:rsidP="008F4156">
            <w:pPr>
              <w:spacing w:line="276" w:lineRule="auto"/>
              <w:rPr>
                <w:b/>
                <w:bCs/>
                <w:lang w:val="de-DE"/>
              </w:rPr>
            </w:pPr>
            <w:r w:rsidRPr="005424B3">
              <w:rPr>
                <w:b/>
                <w:bCs/>
                <w:lang w:val="de-DE"/>
              </w:rPr>
              <w:t xml:space="preserve">II. Tính chất hóa học: </w:t>
            </w:r>
          </w:p>
          <w:p w14:paraId="226904D5" w14:textId="15798689" w:rsidR="008F4156" w:rsidRPr="005424B3" w:rsidRDefault="008F4156" w:rsidP="008F4156">
            <w:pPr>
              <w:spacing w:line="276" w:lineRule="auto"/>
              <w:jc w:val="both"/>
            </w:pPr>
            <w:r w:rsidRPr="005424B3">
              <w:rPr>
                <w:b/>
                <w:bCs/>
                <w:iCs/>
              </w:rPr>
              <w:t>1. Tính khử: S</w:t>
            </w:r>
            <w:r w:rsidRPr="005424B3">
              <w:rPr>
                <w:b/>
                <w:bCs/>
                <w:iCs/>
                <w:vertAlign w:val="superscript"/>
              </w:rPr>
              <w:t>4</w:t>
            </w:r>
            <w:r w:rsidRPr="005424B3">
              <w:rPr>
                <w:b/>
                <w:bCs/>
                <w:iCs/>
              </w:rPr>
              <w:t xml:space="preserve"> </w:t>
            </w:r>
            <w:r>
              <w:rPr>
                <w:b/>
                <w:bCs/>
                <w:iCs/>
                <w:noProof/>
                <w:position w:val="-6"/>
              </w:rPr>
              <w:drawing>
                <wp:inline distT="0" distB="0" distL="0" distR="0" wp14:anchorId="5D6E6D01" wp14:editId="60AE3023">
                  <wp:extent cx="190500" cy="1397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rPr>
                <w:b/>
                <w:bCs/>
                <w:iCs/>
              </w:rPr>
              <w:t>S</w:t>
            </w:r>
            <w:r w:rsidRPr="005424B3">
              <w:rPr>
                <w:b/>
                <w:bCs/>
                <w:iCs/>
                <w:vertAlign w:val="superscript"/>
              </w:rPr>
              <w:t>+</w:t>
            </w:r>
            <w:r w:rsidRPr="005424B3">
              <w:rPr>
                <w:vertAlign w:val="superscript"/>
              </w:rPr>
              <w:t>6</w:t>
            </w:r>
          </w:p>
          <w:p w14:paraId="31EB1CD2" w14:textId="4F3A7B9B" w:rsidR="008F4156" w:rsidRPr="005424B3" w:rsidRDefault="008F4156" w:rsidP="008F4156">
            <w:pPr>
              <w:spacing w:line="276" w:lineRule="auto"/>
              <w:jc w:val="both"/>
              <w:rPr>
                <w:lang w:val="pt-BR"/>
              </w:rPr>
            </w:pPr>
            <w:r w:rsidRPr="005424B3">
              <w:rPr>
                <w:lang w:val="pt-BR"/>
              </w:rPr>
              <w:t>2SO</w:t>
            </w:r>
            <w:r w:rsidRPr="005424B3">
              <w:rPr>
                <w:vertAlign w:val="subscript"/>
                <w:lang w:val="pt-BR"/>
              </w:rPr>
              <w:t>2</w:t>
            </w:r>
            <w:r w:rsidRPr="005424B3">
              <w:rPr>
                <w:lang w:val="pt-BR"/>
              </w:rPr>
              <w:t xml:space="preserve"> + O</w:t>
            </w:r>
            <w:r w:rsidRPr="005424B3">
              <w:rPr>
                <w:vertAlign w:val="subscript"/>
                <w:lang w:val="pt-BR"/>
              </w:rPr>
              <w:t>2</w:t>
            </w:r>
            <w:r w:rsidRPr="005424B3">
              <w:rPr>
                <w:lang w:val="pt-BR"/>
              </w:rPr>
              <w:t xml:space="preserve">   </w:t>
            </w:r>
            <w:r>
              <w:rPr>
                <w:noProof/>
                <w:position w:val="-6"/>
              </w:rPr>
              <w:drawing>
                <wp:inline distT="0" distB="0" distL="0" distR="0" wp14:anchorId="70589F6B" wp14:editId="76B66B2C">
                  <wp:extent cx="647700" cy="2349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47700" cy="234950"/>
                          </a:xfrm>
                          <a:prstGeom prst="rect">
                            <a:avLst/>
                          </a:prstGeom>
                          <a:noFill/>
                          <a:ln>
                            <a:noFill/>
                          </a:ln>
                        </pic:spPr>
                      </pic:pic>
                    </a:graphicData>
                  </a:graphic>
                </wp:inline>
              </w:drawing>
            </w:r>
            <w:r w:rsidRPr="005424B3">
              <w:rPr>
                <w:lang w:val="pt-BR"/>
              </w:rPr>
              <w:t>2SO</w:t>
            </w:r>
            <w:r w:rsidRPr="005424B3">
              <w:rPr>
                <w:vertAlign w:val="subscript"/>
                <w:lang w:val="pt-BR"/>
              </w:rPr>
              <w:t>3</w:t>
            </w:r>
          </w:p>
          <w:p w14:paraId="23BD7C08" w14:textId="4FC58129" w:rsidR="008F4156" w:rsidRPr="005424B3" w:rsidRDefault="008F4156" w:rsidP="008F4156">
            <w:pPr>
              <w:spacing w:line="276" w:lineRule="auto"/>
              <w:jc w:val="both"/>
              <w:rPr>
                <w:lang w:val="pt-BR"/>
              </w:rPr>
            </w:pPr>
            <w:r w:rsidRPr="005424B3">
              <w:rPr>
                <w:lang w:val="pt-BR"/>
              </w:rPr>
              <w:lastRenderedPageBreak/>
              <w:t>SO</w:t>
            </w:r>
            <w:r w:rsidRPr="005424B3">
              <w:rPr>
                <w:vertAlign w:val="subscript"/>
                <w:lang w:val="pt-BR"/>
              </w:rPr>
              <w:t>2</w:t>
            </w:r>
            <w:r w:rsidRPr="005424B3">
              <w:rPr>
                <w:lang w:val="pt-BR"/>
              </w:rPr>
              <w:t xml:space="preserve"> +Br</w:t>
            </w:r>
            <w:r w:rsidRPr="005424B3">
              <w:rPr>
                <w:vertAlign w:val="subscript"/>
                <w:lang w:val="pt-BR"/>
              </w:rPr>
              <w:t>2</w:t>
            </w:r>
            <w:r w:rsidRPr="005424B3">
              <w:rPr>
                <w:lang w:val="pt-BR"/>
              </w:rPr>
              <w:t xml:space="preserve"> + 2H</w:t>
            </w:r>
            <w:r w:rsidRPr="005424B3">
              <w:rPr>
                <w:vertAlign w:val="subscript"/>
                <w:lang w:val="pt-BR"/>
              </w:rPr>
              <w:t>2</w:t>
            </w:r>
            <w:r w:rsidRPr="005424B3">
              <w:rPr>
                <w:lang w:val="pt-BR"/>
              </w:rPr>
              <w:t xml:space="preserve">O </w:t>
            </w:r>
            <w:r>
              <w:rPr>
                <w:noProof/>
                <w:position w:val="-6"/>
              </w:rPr>
              <w:drawing>
                <wp:inline distT="0" distB="0" distL="0" distR="0" wp14:anchorId="12E8C6D5" wp14:editId="13236424">
                  <wp:extent cx="190500" cy="1397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rPr>
                <w:lang w:val="pt-BR"/>
              </w:rPr>
              <w:t>H</w:t>
            </w:r>
            <w:r w:rsidRPr="005424B3">
              <w:rPr>
                <w:vertAlign w:val="subscript"/>
                <w:lang w:val="pt-BR"/>
              </w:rPr>
              <w:t>2</w:t>
            </w:r>
            <w:r w:rsidRPr="005424B3">
              <w:rPr>
                <w:lang w:val="pt-BR"/>
              </w:rPr>
              <w:t>SO</w:t>
            </w:r>
            <w:r w:rsidRPr="005424B3">
              <w:rPr>
                <w:vertAlign w:val="subscript"/>
                <w:lang w:val="pt-BR"/>
              </w:rPr>
              <w:t xml:space="preserve">4 </w:t>
            </w:r>
            <w:r w:rsidRPr="005424B3">
              <w:rPr>
                <w:lang w:val="pt-BR"/>
              </w:rPr>
              <w:t>+ 2HBr</w:t>
            </w:r>
          </w:p>
          <w:p w14:paraId="374C0D48" w14:textId="26A48562" w:rsidR="008F4156" w:rsidRPr="005424B3" w:rsidRDefault="008F4156" w:rsidP="008F4156">
            <w:pPr>
              <w:spacing w:line="276" w:lineRule="auto"/>
              <w:jc w:val="both"/>
              <w:rPr>
                <w:b/>
                <w:bCs/>
                <w:iCs/>
                <w:lang w:val="pt-BR"/>
              </w:rPr>
            </w:pPr>
            <w:r w:rsidRPr="005424B3">
              <w:rPr>
                <w:b/>
                <w:bCs/>
                <w:iCs/>
                <w:lang w:val="pt-BR"/>
              </w:rPr>
              <w:t>2. Tính oxihóa: S</w:t>
            </w:r>
            <w:r w:rsidRPr="005424B3">
              <w:rPr>
                <w:b/>
                <w:bCs/>
                <w:iCs/>
                <w:vertAlign w:val="superscript"/>
                <w:lang w:val="pt-BR"/>
              </w:rPr>
              <w:t>+4</w:t>
            </w:r>
            <w:r>
              <w:rPr>
                <w:b/>
                <w:bCs/>
                <w:iCs/>
                <w:noProof/>
                <w:position w:val="-6"/>
              </w:rPr>
              <w:drawing>
                <wp:inline distT="0" distB="0" distL="0" distR="0" wp14:anchorId="07208FB5" wp14:editId="0360763C">
                  <wp:extent cx="190500" cy="1397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rPr>
                <w:b/>
                <w:bCs/>
                <w:iCs/>
                <w:lang w:val="pt-BR"/>
              </w:rPr>
              <w:t>S</w:t>
            </w:r>
            <w:r w:rsidRPr="005424B3">
              <w:rPr>
                <w:b/>
                <w:bCs/>
                <w:iCs/>
                <w:vertAlign w:val="superscript"/>
                <w:lang w:val="pt-BR"/>
              </w:rPr>
              <w:t>0</w:t>
            </w:r>
            <w:r w:rsidRPr="005424B3">
              <w:rPr>
                <w:b/>
                <w:bCs/>
                <w:iCs/>
                <w:lang w:val="pt-BR"/>
              </w:rPr>
              <w:t>,S</w:t>
            </w:r>
            <w:r w:rsidRPr="005424B3">
              <w:rPr>
                <w:b/>
                <w:bCs/>
                <w:iCs/>
                <w:vertAlign w:val="superscript"/>
                <w:lang w:val="pt-BR"/>
              </w:rPr>
              <w:t>-2</w:t>
            </w:r>
          </w:p>
          <w:p w14:paraId="7BA65CD8" w14:textId="430870EF" w:rsidR="008F4156" w:rsidRPr="005424B3" w:rsidRDefault="008F4156" w:rsidP="008F4156">
            <w:pPr>
              <w:jc w:val="both"/>
            </w:pPr>
            <w:r w:rsidRPr="005424B3">
              <w:t>SO</w:t>
            </w:r>
            <w:r w:rsidRPr="005424B3">
              <w:rPr>
                <w:vertAlign w:val="subscript"/>
              </w:rPr>
              <w:t>2</w:t>
            </w:r>
            <w:r w:rsidRPr="005424B3">
              <w:t xml:space="preserve"> + 2H</w:t>
            </w:r>
            <w:r w:rsidRPr="005424B3">
              <w:rPr>
                <w:vertAlign w:val="subscript"/>
              </w:rPr>
              <w:t>2</w:t>
            </w:r>
            <w:r w:rsidRPr="005424B3">
              <w:t xml:space="preserve">S </w:t>
            </w:r>
            <w:r>
              <w:rPr>
                <w:noProof/>
                <w:position w:val="-6"/>
              </w:rPr>
              <w:drawing>
                <wp:inline distT="0" distB="0" distL="0" distR="0" wp14:anchorId="0735BA52" wp14:editId="4850137D">
                  <wp:extent cx="190500" cy="1397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t>3S + 2H</w:t>
            </w:r>
            <w:r w:rsidRPr="005424B3">
              <w:rPr>
                <w:vertAlign w:val="subscript"/>
              </w:rPr>
              <w:t>2</w:t>
            </w:r>
            <w:r w:rsidRPr="005424B3">
              <w:t>O</w:t>
            </w:r>
          </w:p>
          <w:p w14:paraId="3844B491" w14:textId="77777777" w:rsidR="008F4156" w:rsidRPr="005424B3" w:rsidRDefault="008F4156" w:rsidP="008F4156">
            <w:pPr>
              <w:spacing w:line="276" w:lineRule="auto"/>
              <w:jc w:val="both"/>
              <w:rPr>
                <w:b/>
                <w:bCs/>
                <w:iCs/>
                <w:vertAlign w:val="superscript"/>
              </w:rPr>
            </w:pPr>
            <w:r w:rsidRPr="005424B3">
              <w:rPr>
                <w:b/>
                <w:bCs/>
                <w:iCs/>
              </w:rPr>
              <w:t xml:space="preserve">3. Tính chất của oxit axit: </w:t>
            </w:r>
          </w:p>
          <w:p w14:paraId="3ED0004F" w14:textId="3B921EB6" w:rsidR="008F4156" w:rsidRPr="005424B3" w:rsidRDefault="008F4156" w:rsidP="008F4156">
            <w:pPr>
              <w:spacing w:line="276" w:lineRule="auto"/>
              <w:jc w:val="both"/>
            </w:pPr>
            <w:r w:rsidRPr="005424B3">
              <w:rPr>
                <w:noProof/>
              </w:rPr>
              <mc:AlternateContent>
                <mc:Choice Requires="wps">
                  <w:drawing>
                    <wp:anchor distT="0" distB="0" distL="114300" distR="114300" simplePos="0" relativeHeight="251664896" behindDoc="0" locked="0" layoutInCell="1" allowOverlap="1" wp14:anchorId="04C79A4E" wp14:editId="78774985">
                      <wp:simplePos x="0" y="0"/>
                      <wp:positionH relativeFrom="column">
                        <wp:posOffset>696595</wp:posOffset>
                      </wp:positionH>
                      <wp:positionV relativeFrom="paragraph">
                        <wp:posOffset>149860</wp:posOffset>
                      </wp:positionV>
                      <wp:extent cx="228600" cy="0"/>
                      <wp:effectExtent l="16510" t="78740" r="12065" b="7366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B249AF" id="Straight Connector 30"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11.8pt" to="72.8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">
                      <v:stroke startarrow="open"/>
                    </v:line>
                  </w:pict>
                </mc:Fallback>
              </mc:AlternateContent>
            </w:r>
            <w:r w:rsidRPr="005424B3">
              <w:t>SO</w:t>
            </w:r>
            <w:r w:rsidRPr="005424B3">
              <w:rPr>
                <w:vertAlign w:val="subscript"/>
              </w:rPr>
              <w:t>2</w:t>
            </w:r>
            <w:r w:rsidRPr="005424B3">
              <w:t xml:space="preserve"> + H</w:t>
            </w:r>
            <w:r w:rsidRPr="005424B3">
              <w:rPr>
                <w:vertAlign w:val="subscript"/>
              </w:rPr>
              <w:t>2</w:t>
            </w:r>
            <w:r w:rsidRPr="005424B3">
              <w:t xml:space="preserve">O </w:t>
            </w:r>
            <w:r>
              <w:rPr>
                <w:noProof/>
                <w:position w:val="-6"/>
              </w:rPr>
              <w:drawing>
                <wp:inline distT="0" distB="0" distL="0" distR="0" wp14:anchorId="33398BAB" wp14:editId="14E1F574">
                  <wp:extent cx="190500" cy="1397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t xml:space="preserve">   H</w:t>
            </w:r>
            <w:r w:rsidRPr="005424B3">
              <w:rPr>
                <w:vertAlign w:val="subscript"/>
              </w:rPr>
              <w:t>2</w:t>
            </w:r>
            <w:r w:rsidRPr="005424B3">
              <w:t>SO</w:t>
            </w:r>
            <w:r w:rsidRPr="005424B3">
              <w:rPr>
                <w:vertAlign w:val="subscript"/>
              </w:rPr>
              <w:t>3</w:t>
            </w:r>
            <w:r w:rsidRPr="005424B3">
              <w:t xml:space="preserve"> </w:t>
            </w:r>
          </w:p>
          <w:p w14:paraId="4CA8A42D" w14:textId="043410B7" w:rsidR="008F4156" w:rsidRPr="005424B3" w:rsidRDefault="008F4156" w:rsidP="008F4156">
            <w:pPr>
              <w:spacing w:line="276" w:lineRule="auto"/>
              <w:jc w:val="both"/>
            </w:pPr>
            <w:r w:rsidRPr="005424B3">
              <w:t>SO</w:t>
            </w:r>
            <w:r w:rsidRPr="005424B3">
              <w:rPr>
                <w:vertAlign w:val="subscript"/>
              </w:rPr>
              <w:t>2</w:t>
            </w:r>
            <w:r w:rsidRPr="005424B3">
              <w:t xml:space="preserve"> + NaOH </w:t>
            </w:r>
            <w:r>
              <w:rPr>
                <w:noProof/>
                <w:position w:val="-6"/>
              </w:rPr>
              <w:drawing>
                <wp:inline distT="0" distB="0" distL="0" distR="0" wp14:anchorId="41AFFB95" wp14:editId="6D1CC810">
                  <wp:extent cx="190500" cy="1397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t>NaHCO</w:t>
            </w:r>
            <w:r w:rsidRPr="005424B3">
              <w:rPr>
                <w:vertAlign w:val="subscript"/>
              </w:rPr>
              <w:t>3</w:t>
            </w:r>
            <w:r w:rsidRPr="005424B3">
              <w:t xml:space="preserve"> </w:t>
            </w:r>
          </w:p>
          <w:p w14:paraId="7CAF2524" w14:textId="15CFE78A" w:rsidR="008F4156" w:rsidRPr="005424B3" w:rsidRDefault="008F4156" w:rsidP="008F4156">
            <w:pPr>
              <w:jc w:val="both"/>
            </w:pPr>
            <w:r w:rsidRPr="005424B3">
              <w:t>SO</w:t>
            </w:r>
            <w:r w:rsidRPr="005424B3">
              <w:rPr>
                <w:vertAlign w:val="subscript"/>
              </w:rPr>
              <w:t>2</w:t>
            </w:r>
            <w:r w:rsidRPr="005424B3">
              <w:t xml:space="preserve"> + 2NaOH </w:t>
            </w:r>
            <w:r>
              <w:rPr>
                <w:noProof/>
                <w:position w:val="-6"/>
              </w:rPr>
              <w:drawing>
                <wp:inline distT="0" distB="0" distL="0" distR="0" wp14:anchorId="17536284" wp14:editId="5C7F2C35">
                  <wp:extent cx="190500" cy="1397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t>Na</w:t>
            </w:r>
            <w:r w:rsidRPr="005424B3">
              <w:rPr>
                <w:vertAlign w:val="subscript"/>
              </w:rPr>
              <w:t>2</w:t>
            </w:r>
            <w:r w:rsidRPr="005424B3">
              <w:t>SO</w:t>
            </w:r>
            <w:r w:rsidRPr="005424B3">
              <w:rPr>
                <w:vertAlign w:val="subscript"/>
              </w:rPr>
              <w:t>3</w:t>
            </w:r>
            <w:r w:rsidRPr="005424B3">
              <w:t xml:space="preserve"> + H</w:t>
            </w:r>
            <w:r w:rsidRPr="005424B3">
              <w:rPr>
                <w:vertAlign w:val="subscript"/>
              </w:rPr>
              <w:t>2</w:t>
            </w:r>
            <w:r w:rsidRPr="005424B3">
              <w:t>O</w:t>
            </w:r>
          </w:p>
          <w:p w14:paraId="320AD93D" w14:textId="77777777" w:rsidR="008F4156" w:rsidRPr="005424B3" w:rsidRDefault="008F4156" w:rsidP="008F4156">
            <w:pPr>
              <w:spacing w:line="276" w:lineRule="auto"/>
              <w:rPr>
                <w:b/>
                <w:bCs/>
                <w:lang w:val="de-DE"/>
              </w:rPr>
            </w:pPr>
            <w:r w:rsidRPr="005424B3">
              <w:rPr>
                <w:b/>
                <w:bCs/>
                <w:lang w:val="de-DE"/>
              </w:rPr>
              <w:t>C. Lưu huỳnh trioxit: SO</w:t>
            </w:r>
            <w:r w:rsidRPr="005424B3">
              <w:rPr>
                <w:b/>
                <w:bCs/>
                <w:vertAlign w:val="subscript"/>
                <w:lang w:val="de-DE"/>
              </w:rPr>
              <w:t>3</w:t>
            </w:r>
            <w:r w:rsidRPr="005424B3">
              <w:rPr>
                <w:b/>
                <w:bCs/>
                <w:lang w:val="de-DE"/>
              </w:rPr>
              <w:t>.</w:t>
            </w:r>
          </w:p>
          <w:p w14:paraId="653CCC67" w14:textId="77777777" w:rsidR="008F4156" w:rsidRPr="005424B3" w:rsidRDefault="008F4156" w:rsidP="008F4156">
            <w:pPr>
              <w:spacing w:line="276" w:lineRule="auto"/>
              <w:rPr>
                <w:b/>
                <w:bCs/>
                <w:lang w:val="de-DE"/>
              </w:rPr>
            </w:pPr>
            <w:r w:rsidRPr="005424B3">
              <w:rPr>
                <w:b/>
                <w:bCs/>
                <w:lang w:val="de-DE"/>
              </w:rPr>
              <w:t xml:space="preserve">I. Tính chất: </w:t>
            </w:r>
            <w:r w:rsidRPr="005424B3">
              <w:rPr>
                <w:lang w:val="de-DE"/>
              </w:rPr>
              <w:t>SO</w:t>
            </w:r>
            <w:r w:rsidRPr="005424B3">
              <w:rPr>
                <w:vertAlign w:val="subscript"/>
                <w:lang w:val="de-DE"/>
              </w:rPr>
              <w:t>3</w:t>
            </w:r>
            <w:r w:rsidRPr="005424B3">
              <w:rPr>
                <w:lang w:val="de-DE"/>
              </w:rPr>
              <w:t xml:space="preserve"> là chất lỏng không màu.</w:t>
            </w:r>
          </w:p>
          <w:p w14:paraId="687A840D" w14:textId="77BBE1C1" w:rsidR="008F4156" w:rsidRPr="005424B3" w:rsidRDefault="008F4156" w:rsidP="008F4156">
            <w:pPr>
              <w:spacing w:line="276" w:lineRule="auto"/>
              <w:jc w:val="both"/>
              <w:rPr>
                <w:lang w:val="pt-BR"/>
              </w:rPr>
            </w:pPr>
            <w:r w:rsidRPr="005424B3">
              <w:rPr>
                <w:lang w:val="de-DE"/>
              </w:rPr>
              <w:t xml:space="preserve">  </w:t>
            </w:r>
            <w:r w:rsidRPr="005424B3">
              <w:rPr>
                <w:lang w:val="pt-BR"/>
              </w:rPr>
              <w:t>SO</w:t>
            </w:r>
            <w:r w:rsidRPr="005424B3">
              <w:rPr>
                <w:vertAlign w:val="subscript"/>
                <w:lang w:val="pt-BR"/>
              </w:rPr>
              <w:t>3</w:t>
            </w:r>
            <w:r w:rsidRPr="005424B3">
              <w:rPr>
                <w:lang w:val="pt-BR"/>
              </w:rPr>
              <w:t xml:space="preserve"> + H</w:t>
            </w:r>
            <w:r w:rsidRPr="005424B3">
              <w:rPr>
                <w:vertAlign w:val="subscript"/>
                <w:lang w:val="pt-BR"/>
              </w:rPr>
              <w:t>2</w:t>
            </w:r>
            <w:r w:rsidRPr="005424B3">
              <w:rPr>
                <w:lang w:val="pt-BR"/>
              </w:rPr>
              <w:t xml:space="preserve">O </w:t>
            </w:r>
            <w:r>
              <w:rPr>
                <w:noProof/>
                <w:position w:val="-6"/>
              </w:rPr>
              <w:drawing>
                <wp:inline distT="0" distB="0" distL="0" distR="0" wp14:anchorId="7B4C1E57" wp14:editId="4DEC27B3">
                  <wp:extent cx="190500" cy="1397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rPr>
                <w:lang w:val="pt-BR"/>
              </w:rPr>
              <w:t>H</w:t>
            </w:r>
            <w:r w:rsidRPr="005424B3">
              <w:rPr>
                <w:vertAlign w:val="subscript"/>
                <w:lang w:val="pt-BR"/>
              </w:rPr>
              <w:t>2</w:t>
            </w:r>
            <w:r w:rsidRPr="005424B3">
              <w:rPr>
                <w:lang w:val="pt-BR"/>
              </w:rPr>
              <w:t>SO</w:t>
            </w:r>
            <w:r w:rsidRPr="005424B3">
              <w:rPr>
                <w:vertAlign w:val="subscript"/>
                <w:lang w:val="pt-BR"/>
              </w:rPr>
              <w:t>4</w:t>
            </w:r>
          </w:p>
          <w:p w14:paraId="3F28D17F" w14:textId="2BDA16C5" w:rsidR="008F4156" w:rsidRPr="005424B3" w:rsidRDefault="008F4156" w:rsidP="008F4156">
            <w:pPr>
              <w:spacing w:line="276" w:lineRule="auto"/>
              <w:jc w:val="both"/>
              <w:rPr>
                <w:lang w:val="pt-BR"/>
              </w:rPr>
            </w:pPr>
            <w:r w:rsidRPr="005424B3">
              <w:rPr>
                <w:lang w:val="pt-BR"/>
              </w:rPr>
              <w:t>nSO</w:t>
            </w:r>
            <w:r w:rsidRPr="005424B3">
              <w:rPr>
                <w:vertAlign w:val="subscript"/>
                <w:lang w:val="pt-BR"/>
              </w:rPr>
              <w:t>3</w:t>
            </w:r>
            <w:r w:rsidRPr="005424B3">
              <w:rPr>
                <w:lang w:val="pt-BR"/>
              </w:rPr>
              <w:t xml:space="preserve"> + H</w:t>
            </w:r>
            <w:r w:rsidRPr="005424B3">
              <w:rPr>
                <w:vertAlign w:val="subscript"/>
                <w:lang w:val="pt-BR"/>
              </w:rPr>
              <w:t>2</w:t>
            </w:r>
            <w:r w:rsidRPr="005424B3">
              <w:rPr>
                <w:lang w:val="pt-BR"/>
              </w:rPr>
              <w:t>SO</w:t>
            </w:r>
            <w:r w:rsidRPr="005424B3">
              <w:rPr>
                <w:vertAlign w:val="subscript"/>
                <w:lang w:val="pt-BR"/>
              </w:rPr>
              <w:t>4</w:t>
            </w:r>
            <w:r w:rsidRPr="005424B3">
              <w:rPr>
                <w:lang w:val="pt-BR"/>
              </w:rPr>
              <w:t xml:space="preserve"> </w:t>
            </w:r>
            <w:r>
              <w:rPr>
                <w:noProof/>
                <w:position w:val="-6"/>
              </w:rPr>
              <w:drawing>
                <wp:inline distT="0" distB="0" distL="0" distR="0" wp14:anchorId="3234E791" wp14:editId="6F6FB75B">
                  <wp:extent cx="190500" cy="1397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rPr>
                <w:lang w:val="pt-BR"/>
              </w:rPr>
              <w:t>H</w:t>
            </w:r>
            <w:r w:rsidRPr="005424B3">
              <w:rPr>
                <w:vertAlign w:val="subscript"/>
                <w:lang w:val="pt-BR"/>
              </w:rPr>
              <w:t>2</w:t>
            </w:r>
            <w:r w:rsidRPr="005424B3">
              <w:rPr>
                <w:lang w:val="pt-BR"/>
              </w:rPr>
              <w:t>SO</w:t>
            </w:r>
            <w:r w:rsidRPr="005424B3">
              <w:rPr>
                <w:vertAlign w:val="subscript"/>
                <w:lang w:val="pt-BR"/>
              </w:rPr>
              <w:t>4</w:t>
            </w:r>
            <w:r w:rsidRPr="005424B3">
              <w:rPr>
                <w:lang w:val="pt-BR"/>
              </w:rPr>
              <w:t>.nH</w:t>
            </w:r>
            <w:r w:rsidRPr="005424B3">
              <w:rPr>
                <w:vertAlign w:val="subscript"/>
                <w:lang w:val="pt-BR"/>
              </w:rPr>
              <w:t>2</w:t>
            </w:r>
            <w:r w:rsidRPr="005424B3">
              <w:rPr>
                <w:lang w:val="pt-BR"/>
              </w:rPr>
              <w:t>O</w:t>
            </w:r>
          </w:p>
          <w:p w14:paraId="1BF9C8C2" w14:textId="219F00DE" w:rsidR="008F4156" w:rsidRPr="005424B3" w:rsidRDefault="008F4156" w:rsidP="008F4156">
            <w:pPr>
              <w:spacing w:line="276" w:lineRule="auto"/>
              <w:jc w:val="both"/>
            </w:pPr>
            <w:r w:rsidRPr="005424B3">
              <w:t>SO</w:t>
            </w:r>
            <w:r w:rsidRPr="005424B3">
              <w:rPr>
                <w:vertAlign w:val="subscript"/>
              </w:rPr>
              <w:t>3</w:t>
            </w:r>
            <w:r w:rsidRPr="005424B3">
              <w:t xml:space="preserve"> + NaOH </w:t>
            </w:r>
            <w:r>
              <w:rPr>
                <w:noProof/>
                <w:position w:val="-6"/>
              </w:rPr>
              <w:drawing>
                <wp:inline distT="0" distB="0" distL="0" distR="0" wp14:anchorId="32A4782C" wp14:editId="3941852E">
                  <wp:extent cx="190500" cy="1397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t>NaHSO</w:t>
            </w:r>
            <w:r w:rsidRPr="005424B3">
              <w:rPr>
                <w:vertAlign w:val="subscript"/>
              </w:rPr>
              <w:t>4</w:t>
            </w:r>
            <w:r w:rsidRPr="005424B3">
              <w:t xml:space="preserve"> </w:t>
            </w:r>
          </w:p>
          <w:p w14:paraId="5897893A" w14:textId="488FC64C" w:rsidR="008F4156" w:rsidRPr="005424B3" w:rsidRDefault="008F4156" w:rsidP="008F4156">
            <w:pPr>
              <w:spacing w:line="276" w:lineRule="auto"/>
              <w:jc w:val="both"/>
            </w:pPr>
            <w:r w:rsidRPr="005424B3">
              <w:t>SO</w:t>
            </w:r>
            <w:r w:rsidRPr="005424B3">
              <w:rPr>
                <w:vertAlign w:val="subscript"/>
              </w:rPr>
              <w:t>3</w:t>
            </w:r>
            <w:r w:rsidRPr="005424B3">
              <w:t>+2NaOH</w:t>
            </w:r>
            <w:r>
              <w:rPr>
                <w:noProof/>
                <w:position w:val="-6"/>
              </w:rPr>
              <w:drawing>
                <wp:inline distT="0" distB="0" distL="0" distR="0" wp14:anchorId="6AA3094C" wp14:editId="4AC6D2BF">
                  <wp:extent cx="190500" cy="139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t>Na</w:t>
            </w:r>
            <w:r w:rsidRPr="005424B3">
              <w:rPr>
                <w:vertAlign w:val="subscript"/>
              </w:rPr>
              <w:t>2</w:t>
            </w:r>
            <w:r w:rsidRPr="005424B3">
              <w:t>SO</w:t>
            </w:r>
            <w:r w:rsidRPr="005424B3">
              <w:rPr>
                <w:vertAlign w:val="subscript"/>
              </w:rPr>
              <w:t>3</w:t>
            </w:r>
            <w:r w:rsidRPr="005424B3">
              <w:t>+H</w:t>
            </w:r>
            <w:r w:rsidRPr="005424B3">
              <w:rPr>
                <w:vertAlign w:val="subscript"/>
              </w:rPr>
              <w:t>2</w:t>
            </w:r>
            <w:r w:rsidRPr="005424B3">
              <w:t>O</w:t>
            </w:r>
          </w:p>
          <w:p w14:paraId="33DA7A51" w14:textId="77777777" w:rsidR="008F4156" w:rsidRPr="005424B3" w:rsidRDefault="008F4156" w:rsidP="008F4156">
            <w:pPr>
              <w:spacing w:line="276" w:lineRule="auto"/>
              <w:rPr>
                <w:b/>
                <w:bCs/>
                <w:vertAlign w:val="subscript"/>
              </w:rPr>
            </w:pPr>
            <w:r w:rsidRPr="005424B3">
              <w:rPr>
                <w:b/>
                <w:bCs/>
              </w:rPr>
              <w:t>A. AXIT SUNFURIC:  H</w:t>
            </w:r>
            <w:r w:rsidRPr="005424B3">
              <w:rPr>
                <w:b/>
                <w:bCs/>
                <w:vertAlign w:val="subscript"/>
              </w:rPr>
              <w:t>2</w:t>
            </w:r>
            <w:r w:rsidRPr="005424B3">
              <w:rPr>
                <w:b/>
                <w:bCs/>
              </w:rPr>
              <w:t>SO</w:t>
            </w:r>
            <w:r w:rsidRPr="005424B3">
              <w:rPr>
                <w:b/>
                <w:bCs/>
                <w:vertAlign w:val="subscript"/>
              </w:rPr>
              <w:t>4</w:t>
            </w:r>
          </w:p>
          <w:p w14:paraId="5F935376" w14:textId="77777777" w:rsidR="008F4156" w:rsidRPr="005424B3" w:rsidRDefault="008F4156" w:rsidP="008F4156">
            <w:pPr>
              <w:spacing w:line="276" w:lineRule="auto"/>
              <w:jc w:val="both"/>
              <w:rPr>
                <w:b/>
                <w:bCs/>
              </w:rPr>
            </w:pPr>
            <w:r w:rsidRPr="005424B3">
              <w:rPr>
                <w:b/>
                <w:bCs/>
              </w:rPr>
              <w:t>I. Tính chất vật lí:</w:t>
            </w:r>
          </w:p>
          <w:p w14:paraId="31F5AE22" w14:textId="77777777" w:rsidR="008F4156" w:rsidRPr="005424B3" w:rsidRDefault="008F4156" w:rsidP="008F4156">
            <w:pPr>
              <w:spacing w:line="276" w:lineRule="auto"/>
              <w:jc w:val="both"/>
            </w:pPr>
            <w:r w:rsidRPr="005424B3">
              <w:t>-Axit Sunfuric là chất lỏng không màu, sánh như dầu thực vật, không bay hơi, tan vô hạn trong nước và tỏa nhiều nhiệt.</w:t>
            </w:r>
          </w:p>
          <w:p w14:paraId="39262724" w14:textId="77777777" w:rsidR="008F4156" w:rsidRPr="005424B3" w:rsidRDefault="008F4156" w:rsidP="008F4156">
            <w:pPr>
              <w:spacing w:line="276" w:lineRule="auto"/>
              <w:jc w:val="both"/>
              <w:rPr>
                <w:b/>
                <w:bCs/>
                <w:lang w:val="pt-BR"/>
              </w:rPr>
            </w:pPr>
            <w:r w:rsidRPr="005424B3">
              <w:rPr>
                <w:b/>
                <w:bCs/>
                <w:lang w:val="pt-BR"/>
              </w:rPr>
              <w:t>II. Tính chất hóa học:</w:t>
            </w:r>
          </w:p>
          <w:p w14:paraId="07B87349" w14:textId="77777777" w:rsidR="008F4156" w:rsidRPr="005424B3" w:rsidRDefault="008F4156" w:rsidP="008F4156">
            <w:pPr>
              <w:spacing w:line="276" w:lineRule="auto"/>
              <w:jc w:val="both"/>
              <w:rPr>
                <w:lang w:val="pt-BR"/>
              </w:rPr>
            </w:pPr>
            <w:r w:rsidRPr="005424B3">
              <w:rPr>
                <w:lang w:val="pt-BR"/>
              </w:rPr>
              <w:t>+Tính axit mạnh.</w:t>
            </w:r>
          </w:p>
          <w:p w14:paraId="4A2B7DE0" w14:textId="77777777" w:rsidR="008F4156" w:rsidRPr="005424B3" w:rsidRDefault="008F4156" w:rsidP="008F4156">
            <w:pPr>
              <w:spacing w:line="276" w:lineRule="auto"/>
              <w:jc w:val="both"/>
              <w:rPr>
                <w:lang w:val="pt-BR"/>
              </w:rPr>
            </w:pPr>
            <w:r w:rsidRPr="005424B3">
              <w:rPr>
                <w:lang w:val="pt-BR"/>
              </w:rPr>
              <w:t>+Tính oxihóa mạnh.</w:t>
            </w:r>
          </w:p>
          <w:p w14:paraId="0188E9B9" w14:textId="77777777" w:rsidR="008F4156" w:rsidRPr="005424B3" w:rsidRDefault="008F4156" w:rsidP="008F4156">
            <w:pPr>
              <w:spacing w:line="276" w:lineRule="auto"/>
              <w:jc w:val="both"/>
              <w:rPr>
                <w:b/>
                <w:bCs/>
                <w:lang w:val="pt-BR"/>
              </w:rPr>
            </w:pPr>
            <w:r w:rsidRPr="005424B3">
              <w:rPr>
                <w:b/>
                <w:bCs/>
                <w:lang w:val="pt-BR"/>
              </w:rPr>
              <w:t>1. Tính axit:</w:t>
            </w:r>
          </w:p>
          <w:p w14:paraId="7C7B0E88" w14:textId="77777777" w:rsidR="008F4156" w:rsidRPr="005424B3" w:rsidRDefault="008F4156" w:rsidP="008F4156">
            <w:pPr>
              <w:spacing w:line="276" w:lineRule="auto"/>
              <w:jc w:val="both"/>
              <w:rPr>
                <w:lang w:val="pt-BR"/>
              </w:rPr>
            </w:pPr>
            <w:r w:rsidRPr="005424B3">
              <w:rPr>
                <w:lang w:val="pt-BR"/>
              </w:rPr>
              <w:t>Axit Sunfuric loãng có đầy đủ tính chất hóa học của một axit mạnh:</w:t>
            </w:r>
          </w:p>
          <w:p w14:paraId="17E97DAF" w14:textId="068D9B63" w:rsidR="008F4156" w:rsidRPr="005424B3" w:rsidRDefault="008F4156" w:rsidP="008F4156">
            <w:pPr>
              <w:spacing w:line="276" w:lineRule="auto"/>
              <w:rPr>
                <w:lang w:val="pt-BR"/>
              </w:rPr>
            </w:pPr>
            <w:r w:rsidRPr="005424B3">
              <w:rPr>
                <w:lang w:val="pt-BR"/>
              </w:rPr>
              <w:t>H</w:t>
            </w:r>
            <w:r w:rsidRPr="005424B3">
              <w:rPr>
                <w:vertAlign w:val="subscript"/>
                <w:lang w:val="pt-BR"/>
              </w:rPr>
              <w:t>2</w:t>
            </w:r>
            <w:r w:rsidRPr="005424B3">
              <w:rPr>
                <w:lang w:val="pt-BR"/>
              </w:rPr>
              <w:t>SO</w:t>
            </w:r>
            <w:r w:rsidRPr="005424B3">
              <w:rPr>
                <w:vertAlign w:val="subscript"/>
                <w:lang w:val="pt-BR"/>
              </w:rPr>
              <w:t>4</w:t>
            </w:r>
            <w:r w:rsidRPr="005424B3">
              <w:rPr>
                <w:lang w:val="pt-BR"/>
              </w:rPr>
              <w:t>+ NaOH</w:t>
            </w:r>
            <w:r>
              <w:rPr>
                <w:noProof/>
                <w:position w:val="-6"/>
                <w:lang w:val="pt-BR"/>
              </w:rPr>
              <w:drawing>
                <wp:inline distT="0" distB="0" distL="0" distR="0" wp14:anchorId="6832B761" wp14:editId="2069667D">
                  <wp:extent cx="190500" cy="1397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rPr>
                <w:lang w:val="pt-BR"/>
              </w:rPr>
              <w:t>Na</w:t>
            </w:r>
            <w:r w:rsidRPr="005424B3">
              <w:rPr>
                <w:vertAlign w:val="subscript"/>
                <w:lang w:val="pt-BR"/>
              </w:rPr>
              <w:t>2</w:t>
            </w:r>
            <w:r w:rsidRPr="005424B3">
              <w:rPr>
                <w:lang w:val="pt-BR"/>
              </w:rPr>
              <w:t>SO</w:t>
            </w:r>
            <w:r w:rsidRPr="005424B3">
              <w:rPr>
                <w:vertAlign w:val="subscript"/>
                <w:lang w:val="pt-BR"/>
              </w:rPr>
              <w:t>4</w:t>
            </w:r>
            <w:r w:rsidRPr="005424B3">
              <w:rPr>
                <w:lang w:val="pt-BR"/>
              </w:rPr>
              <w:t>+ H</w:t>
            </w:r>
            <w:r w:rsidRPr="005424B3">
              <w:rPr>
                <w:vertAlign w:val="subscript"/>
                <w:lang w:val="pt-BR"/>
              </w:rPr>
              <w:t>2</w:t>
            </w:r>
            <w:r w:rsidRPr="005424B3">
              <w:rPr>
                <w:lang w:val="pt-BR"/>
              </w:rPr>
              <w:t>O</w:t>
            </w:r>
          </w:p>
          <w:p w14:paraId="73874E68" w14:textId="2A16FC5A" w:rsidR="008F4156" w:rsidRPr="005424B3" w:rsidRDefault="008F4156" w:rsidP="008F4156">
            <w:pPr>
              <w:spacing w:line="276" w:lineRule="auto"/>
              <w:jc w:val="both"/>
              <w:rPr>
                <w:lang w:val="pt-BR"/>
              </w:rPr>
            </w:pPr>
            <w:r w:rsidRPr="005424B3">
              <w:rPr>
                <w:lang w:val="pt-BR"/>
              </w:rPr>
              <w:t>H</w:t>
            </w:r>
            <w:r w:rsidRPr="005424B3">
              <w:rPr>
                <w:vertAlign w:val="subscript"/>
                <w:lang w:val="pt-BR"/>
              </w:rPr>
              <w:t>2</w:t>
            </w:r>
            <w:r w:rsidRPr="005424B3">
              <w:rPr>
                <w:lang w:val="pt-BR"/>
              </w:rPr>
              <w:t>SO</w:t>
            </w:r>
            <w:r w:rsidRPr="005424B3">
              <w:rPr>
                <w:vertAlign w:val="subscript"/>
                <w:lang w:val="pt-BR"/>
              </w:rPr>
              <w:t>4</w:t>
            </w:r>
            <w:r w:rsidRPr="005424B3">
              <w:rPr>
                <w:lang w:val="pt-BR"/>
              </w:rPr>
              <w:t>+ CaO</w:t>
            </w:r>
            <w:r>
              <w:rPr>
                <w:noProof/>
                <w:position w:val="-6"/>
                <w:lang w:val="pt-BR"/>
              </w:rPr>
              <w:drawing>
                <wp:inline distT="0" distB="0" distL="0" distR="0" wp14:anchorId="7CB20590" wp14:editId="45CB7A13">
                  <wp:extent cx="190500" cy="1397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rPr>
                <w:lang w:val="pt-BR"/>
              </w:rPr>
              <w:t>CaSO</w:t>
            </w:r>
            <w:r w:rsidRPr="005424B3">
              <w:rPr>
                <w:vertAlign w:val="subscript"/>
                <w:lang w:val="pt-BR"/>
              </w:rPr>
              <w:t xml:space="preserve">4 </w:t>
            </w:r>
            <w:r w:rsidRPr="005424B3">
              <w:rPr>
                <w:lang w:val="pt-BR"/>
              </w:rPr>
              <w:t>+ H</w:t>
            </w:r>
            <w:r w:rsidRPr="005424B3">
              <w:rPr>
                <w:vertAlign w:val="subscript"/>
                <w:lang w:val="pt-BR"/>
              </w:rPr>
              <w:t>2</w:t>
            </w:r>
            <w:r w:rsidRPr="005424B3">
              <w:rPr>
                <w:lang w:val="pt-BR"/>
              </w:rPr>
              <w:t>O</w:t>
            </w:r>
          </w:p>
          <w:p w14:paraId="28D7CF96" w14:textId="334DA674" w:rsidR="008F4156" w:rsidRPr="005424B3" w:rsidRDefault="008F4156" w:rsidP="008F4156">
            <w:pPr>
              <w:spacing w:line="276" w:lineRule="auto"/>
              <w:jc w:val="both"/>
              <w:rPr>
                <w:vertAlign w:val="subscript"/>
                <w:lang w:val="pt-BR"/>
              </w:rPr>
            </w:pPr>
            <w:r w:rsidRPr="005424B3">
              <w:rPr>
                <w:lang w:val="pt-BR"/>
              </w:rPr>
              <w:t>H</w:t>
            </w:r>
            <w:r w:rsidRPr="005424B3">
              <w:rPr>
                <w:vertAlign w:val="subscript"/>
                <w:lang w:val="pt-BR"/>
              </w:rPr>
              <w:t>2</w:t>
            </w:r>
            <w:r w:rsidRPr="005424B3">
              <w:rPr>
                <w:lang w:val="pt-BR"/>
              </w:rPr>
              <w:t>SO</w:t>
            </w:r>
            <w:r w:rsidRPr="005424B3">
              <w:rPr>
                <w:vertAlign w:val="subscript"/>
                <w:lang w:val="pt-BR"/>
              </w:rPr>
              <w:t>4</w:t>
            </w:r>
            <w:r w:rsidRPr="005424B3">
              <w:rPr>
                <w:lang w:val="pt-BR"/>
              </w:rPr>
              <w:t>+CaCO</w:t>
            </w:r>
            <w:r w:rsidRPr="005424B3">
              <w:rPr>
                <w:vertAlign w:val="subscript"/>
                <w:lang w:val="pt-BR"/>
              </w:rPr>
              <w:t>3</w:t>
            </w:r>
            <w:r>
              <w:rPr>
                <w:noProof/>
                <w:position w:val="-6"/>
                <w:lang w:val="pt-BR"/>
              </w:rPr>
              <w:drawing>
                <wp:inline distT="0" distB="0" distL="0" distR="0" wp14:anchorId="548C52C8" wp14:editId="438DD5BE">
                  <wp:extent cx="190500" cy="1397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rPr>
                <w:lang w:val="pt-BR"/>
              </w:rPr>
              <w:t>CaSO</w:t>
            </w:r>
            <w:r w:rsidRPr="005424B3">
              <w:rPr>
                <w:vertAlign w:val="subscript"/>
                <w:lang w:val="pt-BR"/>
              </w:rPr>
              <w:t xml:space="preserve">4 </w:t>
            </w:r>
            <w:r w:rsidRPr="005424B3">
              <w:rPr>
                <w:lang w:val="pt-BR"/>
              </w:rPr>
              <w:t>+ H</w:t>
            </w:r>
            <w:r w:rsidRPr="005424B3">
              <w:rPr>
                <w:vertAlign w:val="subscript"/>
                <w:lang w:val="pt-BR"/>
              </w:rPr>
              <w:t>2</w:t>
            </w:r>
            <w:r w:rsidRPr="005424B3">
              <w:rPr>
                <w:lang w:val="pt-BR"/>
              </w:rPr>
              <w:t>O+ CO</w:t>
            </w:r>
            <w:r w:rsidRPr="005424B3">
              <w:rPr>
                <w:vertAlign w:val="subscript"/>
                <w:lang w:val="pt-BR"/>
              </w:rPr>
              <w:t>2</w:t>
            </w:r>
          </w:p>
          <w:p w14:paraId="7A43853B" w14:textId="79B76D1F" w:rsidR="008F4156" w:rsidRPr="005424B3" w:rsidRDefault="008F4156" w:rsidP="008F4156">
            <w:pPr>
              <w:spacing w:line="276" w:lineRule="auto"/>
              <w:jc w:val="both"/>
              <w:rPr>
                <w:lang w:val="pt-BR"/>
              </w:rPr>
            </w:pPr>
            <w:r w:rsidRPr="005424B3">
              <w:rPr>
                <w:lang w:val="pt-BR"/>
              </w:rPr>
              <w:t>3H</w:t>
            </w:r>
            <w:r w:rsidRPr="005424B3">
              <w:rPr>
                <w:vertAlign w:val="subscript"/>
                <w:lang w:val="pt-BR"/>
              </w:rPr>
              <w:t>2</w:t>
            </w:r>
            <w:r w:rsidRPr="005424B3">
              <w:rPr>
                <w:lang w:val="pt-BR"/>
              </w:rPr>
              <w:t>SO</w:t>
            </w:r>
            <w:r w:rsidRPr="005424B3">
              <w:rPr>
                <w:vertAlign w:val="subscript"/>
                <w:lang w:val="pt-BR"/>
              </w:rPr>
              <w:t>4</w:t>
            </w:r>
            <w:r w:rsidRPr="005424B3">
              <w:rPr>
                <w:lang w:val="pt-BR"/>
              </w:rPr>
              <w:t>+ 2Al</w:t>
            </w:r>
            <w:r>
              <w:rPr>
                <w:noProof/>
                <w:position w:val="-6"/>
              </w:rPr>
              <w:drawing>
                <wp:inline distT="0" distB="0" distL="0" distR="0" wp14:anchorId="2650AB09" wp14:editId="09A428A1">
                  <wp:extent cx="190500" cy="1397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rPr>
                <w:lang w:val="pt-BR"/>
              </w:rPr>
              <w:t>Al</w:t>
            </w:r>
            <w:r w:rsidRPr="005424B3">
              <w:rPr>
                <w:vertAlign w:val="subscript"/>
                <w:lang w:val="pt-BR"/>
              </w:rPr>
              <w:t>2</w:t>
            </w:r>
            <w:r w:rsidRPr="005424B3">
              <w:rPr>
                <w:lang w:val="pt-BR"/>
              </w:rPr>
              <w:t>(SO</w:t>
            </w:r>
            <w:r w:rsidRPr="005424B3">
              <w:rPr>
                <w:vertAlign w:val="subscript"/>
                <w:lang w:val="pt-BR"/>
              </w:rPr>
              <w:t>4</w:t>
            </w:r>
            <w:r w:rsidRPr="005424B3">
              <w:rPr>
                <w:lang w:val="pt-BR"/>
              </w:rPr>
              <w:t>)</w:t>
            </w:r>
            <w:r w:rsidRPr="005424B3">
              <w:rPr>
                <w:vertAlign w:val="subscript"/>
                <w:lang w:val="pt-BR"/>
              </w:rPr>
              <w:t xml:space="preserve">3 </w:t>
            </w:r>
            <w:r w:rsidRPr="005424B3">
              <w:rPr>
                <w:lang w:val="pt-BR"/>
              </w:rPr>
              <w:t>+ 3H</w:t>
            </w:r>
            <w:r w:rsidRPr="005424B3">
              <w:rPr>
                <w:vertAlign w:val="subscript"/>
                <w:lang w:val="pt-BR"/>
              </w:rPr>
              <w:t>2</w:t>
            </w:r>
          </w:p>
          <w:p w14:paraId="0B5B1D2D" w14:textId="77777777" w:rsidR="008F4156" w:rsidRPr="005424B3" w:rsidRDefault="008F4156" w:rsidP="008F4156">
            <w:pPr>
              <w:spacing w:line="276" w:lineRule="auto"/>
              <w:jc w:val="both"/>
              <w:rPr>
                <w:b/>
                <w:bCs/>
                <w:i/>
                <w:iCs/>
                <w:u w:val="single"/>
                <w:lang w:val="pt-BR"/>
              </w:rPr>
            </w:pPr>
            <w:r w:rsidRPr="005424B3">
              <w:rPr>
                <w:b/>
                <w:bCs/>
                <w:i/>
                <w:iCs/>
                <w:u w:val="single"/>
                <w:lang w:val="pt-BR"/>
              </w:rPr>
              <w:t xml:space="preserve">Lưu ý: </w:t>
            </w:r>
          </w:p>
          <w:p w14:paraId="417AFAD3" w14:textId="77777777" w:rsidR="008F4156" w:rsidRPr="005424B3" w:rsidRDefault="008F4156" w:rsidP="008F4156">
            <w:pPr>
              <w:spacing w:line="276" w:lineRule="auto"/>
              <w:jc w:val="both"/>
              <w:rPr>
                <w:b/>
                <w:bCs/>
                <w:i/>
                <w:iCs/>
                <w:lang w:val="pt-BR"/>
              </w:rPr>
            </w:pPr>
            <w:r w:rsidRPr="005424B3">
              <w:rPr>
                <w:b/>
                <w:bCs/>
                <w:i/>
                <w:iCs/>
                <w:lang w:val="pt-BR"/>
              </w:rPr>
              <w:t>- H</w:t>
            </w:r>
            <w:r w:rsidRPr="005424B3">
              <w:rPr>
                <w:b/>
                <w:bCs/>
                <w:i/>
                <w:iCs/>
                <w:vertAlign w:val="subscript"/>
                <w:lang w:val="pt-BR"/>
              </w:rPr>
              <w:t>2</w:t>
            </w:r>
            <w:r w:rsidRPr="005424B3">
              <w:rPr>
                <w:b/>
                <w:bCs/>
                <w:i/>
                <w:iCs/>
                <w:lang w:val="pt-BR"/>
              </w:rPr>
              <w:t>SO</w:t>
            </w:r>
            <w:r w:rsidRPr="005424B3">
              <w:rPr>
                <w:b/>
                <w:bCs/>
                <w:i/>
                <w:iCs/>
                <w:vertAlign w:val="subscript"/>
                <w:lang w:val="pt-BR"/>
              </w:rPr>
              <w:t>4</w:t>
            </w:r>
            <w:r w:rsidRPr="005424B3">
              <w:rPr>
                <w:b/>
                <w:bCs/>
                <w:i/>
                <w:iCs/>
                <w:lang w:val="pt-BR"/>
              </w:rPr>
              <w:t xml:space="preserve"> loãng không phản ứng với các kim loại đứng sau Hiđro</w:t>
            </w:r>
          </w:p>
          <w:p w14:paraId="25F54253" w14:textId="77777777" w:rsidR="008F4156" w:rsidRPr="005424B3" w:rsidRDefault="008F4156" w:rsidP="008F4156">
            <w:pPr>
              <w:spacing w:line="276" w:lineRule="auto"/>
              <w:jc w:val="both"/>
              <w:rPr>
                <w:b/>
                <w:bCs/>
                <w:lang w:val="de-DE"/>
              </w:rPr>
            </w:pPr>
            <w:r w:rsidRPr="005424B3">
              <w:rPr>
                <w:b/>
                <w:bCs/>
                <w:lang w:val="de-DE"/>
              </w:rPr>
              <w:t xml:space="preserve">2. </w:t>
            </w:r>
            <w:r w:rsidRPr="005424B3">
              <w:rPr>
                <w:b/>
                <w:lang w:val="de-DE"/>
              </w:rPr>
              <w:t xml:space="preserve">Axit Sunfuric đặc nóng </w:t>
            </w:r>
            <w:r w:rsidRPr="005424B3">
              <w:rPr>
                <w:b/>
                <w:bCs/>
                <w:lang w:val="de-DE"/>
              </w:rPr>
              <w:t xml:space="preserve"> oxi hóa mạnh:</w:t>
            </w:r>
          </w:p>
          <w:p w14:paraId="4CFE438B" w14:textId="77777777" w:rsidR="008F4156" w:rsidRPr="005424B3" w:rsidRDefault="008F4156" w:rsidP="008F4156">
            <w:pPr>
              <w:spacing w:line="276" w:lineRule="auto"/>
              <w:jc w:val="both"/>
              <w:rPr>
                <w:lang w:val="de-DE"/>
              </w:rPr>
            </w:pPr>
            <w:r w:rsidRPr="005424B3">
              <w:rPr>
                <w:b/>
                <w:bCs/>
                <w:i/>
                <w:iCs/>
                <w:lang w:val="de-DE"/>
              </w:rPr>
              <w:t>a/Tác dụng với kim loại</w:t>
            </w:r>
            <w:r w:rsidRPr="005424B3">
              <w:rPr>
                <w:lang w:val="de-DE"/>
              </w:rPr>
              <w:t xml:space="preserve"> </w:t>
            </w:r>
          </w:p>
          <w:p w14:paraId="5171F9B8" w14:textId="5ED56203" w:rsidR="008F4156" w:rsidRPr="005424B3" w:rsidRDefault="008F4156" w:rsidP="008F4156">
            <w:pPr>
              <w:spacing w:line="276" w:lineRule="auto"/>
              <w:jc w:val="both"/>
              <w:rPr>
                <w:lang w:val="pt-BR"/>
              </w:rPr>
            </w:pPr>
            <w:r w:rsidRPr="005424B3">
              <w:rPr>
                <w:lang w:val="pt-BR"/>
              </w:rPr>
              <w:t>2Fe +6H</w:t>
            </w:r>
            <w:r w:rsidRPr="005424B3">
              <w:rPr>
                <w:vertAlign w:val="subscript"/>
                <w:lang w:val="pt-BR"/>
              </w:rPr>
              <w:t>2</w:t>
            </w:r>
            <w:r w:rsidRPr="005424B3">
              <w:rPr>
                <w:lang w:val="pt-BR"/>
              </w:rPr>
              <w:t>SO</w:t>
            </w:r>
            <w:r w:rsidRPr="005424B3">
              <w:rPr>
                <w:vertAlign w:val="subscript"/>
                <w:lang w:val="pt-BR"/>
              </w:rPr>
              <w:t>4đặc</w:t>
            </w:r>
            <w:r>
              <w:rPr>
                <w:noProof/>
                <w:position w:val="-6"/>
              </w:rPr>
              <w:drawing>
                <wp:inline distT="0" distB="0" distL="0" distR="0" wp14:anchorId="7FBE2CB7" wp14:editId="1D3D96F8">
                  <wp:extent cx="438150" cy="2349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38150" cy="234950"/>
                          </a:xfrm>
                          <a:prstGeom prst="rect">
                            <a:avLst/>
                          </a:prstGeom>
                          <a:noFill/>
                          <a:ln>
                            <a:noFill/>
                          </a:ln>
                        </pic:spPr>
                      </pic:pic>
                    </a:graphicData>
                  </a:graphic>
                </wp:inline>
              </w:drawing>
            </w:r>
            <w:r w:rsidRPr="005424B3">
              <w:rPr>
                <w:lang w:val="pt-BR"/>
              </w:rPr>
              <w:t>Fe</w:t>
            </w:r>
            <w:r w:rsidRPr="005424B3">
              <w:rPr>
                <w:vertAlign w:val="subscript"/>
                <w:lang w:val="pt-BR"/>
              </w:rPr>
              <w:t>2</w:t>
            </w:r>
            <w:r w:rsidRPr="005424B3">
              <w:rPr>
                <w:lang w:val="pt-BR"/>
              </w:rPr>
              <w:t>(SO</w:t>
            </w:r>
            <w:r w:rsidRPr="005424B3">
              <w:rPr>
                <w:vertAlign w:val="subscript"/>
                <w:lang w:val="pt-BR"/>
              </w:rPr>
              <w:t>4</w:t>
            </w:r>
            <w:r w:rsidRPr="005424B3">
              <w:rPr>
                <w:lang w:val="pt-BR"/>
              </w:rPr>
              <w:t>)</w:t>
            </w:r>
            <w:r w:rsidRPr="005424B3">
              <w:rPr>
                <w:vertAlign w:val="subscript"/>
                <w:lang w:val="pt-BR"/>
              </w:rPr>
              <w:t>3</w:t>
            </w:r>
            <w:r w:rsidRPr="005424B3">
              <w:rPr>
                <w:lang w:val="pt-BR"/>
              </w:rPr>
              <w:t xml:space="preserve"> + 3SO</w:t>
            </w:r>
            <w:r w:rsidRPr="005424B3">
              <w:rPr>
                <w:vertAlign w:val="subscript"/>
                <w:lang w:val="pt-BR"/>
              </w:rPr>
              <w:t>2</w:t>
            </w:r>
            <w:r w:rsidRPr="005424B3">
              <w:rPr>
                <w:lang w:val="pt-BR"/>
              </w:rPr>
              <w:t xml:space="preserve"> + 6H</w:t>
            </w:r>
            <w:r w:rsidRPr="005424B3">
              <w:rPr>
                <w:vertAlign w:val="subscript"/>
                <w:lang w:val="pt-BR"/>
              </w:rPr>
              <w:t>2</w:t>
            </w:r>
            <w:r w:rsidRPr="005424B3">
              <w:rPr>
                <w:lang w:val="pt-BR"/>
              </w:rPr>
              <w:t>O</w:t>
            </w:r>
          </w:p>
          <w:p w14:paraId="1C85F9F6" w14:textId="7E8536F6" w:rsidR="008F4156" w:rsidRPr="005424B3" w:rsidRDefault="008F4156" w:rsidP="008F4156">
            <w:pPr>
              <w:spacing w:line="276" w:lineRule="auto"/>
              <w:jc w:val="both"/>
              <w:rPr>
                <w:lang w:val="pt-BR"/>
              </w:rPr>
            </w:pPr>
            <w:r w:rsidRPr="005424B3">
              <w:rPr>
                <w:lang w:val="pt-BR"/>
              </w:rPr>
              <w:t>Cu +2H</w:t>
            </w:r>
            <w:r w:rsidRPr="005424B3">
              <w:rPr>
                <w:vertAlign w:val="subscript"/>
                <w:lang w:val="pt-BR"/>
              </w:rPr>
              <w:t>2</w:t>
            </w:r>
            <w:r w:rsidRPr="005424B3">
              <w:rPr>
                <w:lang w:val="pt-BR"/>
              </w:rPr>
              <w:t>SO</w:t>
            </w:r>
            <w:r w:rsidRPr="005424B3">
              <w:rPr>
                <w:vertAlign w:val="subscript"/>
                <w:lang w:val="pt-BR"/>
              </w:rPr>
              <w:t>4đặc</w:t>
            </w:r>
            <w:r>
              <w:rPr>
                <w:noProof/>
                <w:position w:val="-6"/>
              </w:rPr>
              <w:drawing>
                <wp:inline distT="0" distB="0" distL="0" distR="0" wp14:anchorId="3DC66E61" wp14:editId="15E1479E">
                  <wp:extent cx="438150" cy="23495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38150" cy="234950"/>
                          </a:xfrm>
                          <a:prstGeom prst="rect">
                            <a:avLst/>
                          </a:prstGeom>
                          <a:noFill/>
                          <a:ln>
                            <a:noFill/>
                          </a:ln>
                        </pic:spPr>
                      </pic:pic>
                    </a:graphicData>
                  </a:graphic>
                </wp:inline>
              </w:drawing>
            </w:r>
            <w:r w:rsidRPr="005424B3">
              <w:rPr>
                <w:lang w:val="pt-BR"/>
              </w:rPr>
              <w:t>CuSO</w:t>
            </w:r>
            <w:r w:rsidRPr="005424B3">
              <w:rPr>
                <w:vertAlign w:val="subscript"/>
                <w:lang w:val="pt-BR"/>
              </w:rPr>
              <w:t>4</w:t>
            </w:r>
            <w:r w:rsidRPr="005424B3">
              <w:rPr>
                <w:lang w:val="pt-BR"/>
              </w:rPr>
              <w:t xml:space="preserve"> + SO</w:t>
            </w:r>
            <w:r w:rsidRPr="005424B3">
              <w:rPr>
                <w:vertAlign w:val="subscript"/>
                <w:lang w:val="pt-BR"/>
              </w:rPr>
              <w:t>2</w:t>
            </w:r>
            <w:r w:rsidRPr="005424B3">
              <w:rPr>
                <w:lang w:val="pt-BR"/>
              </w:rPr>
              <w:t xml:space="preserve"> + 2H</w:t>
            </w:r>
            <w:r w:rsidRPr="005424B3">
              <w:rPr>
                <w:vertAlign w:val="subscript"/>
                <w:lang w:val="pt-BR"/>
              </w:rPr>
              <w:t>2</w:t>
            </w:r>
            <w:r w:rsidRPr="005424B3">
              <w:rPr>
                <w:lang w:val="pt-BR"/>
              </w:rPr>
              <w:t>O</w:t>
            </w:r>
          </w:p>
          <w:p w14:paraId="5AD31E58" w14:textId="12A45719" w:rsidR="008F4156" w:rsidRPr="005424B3" w:rsidRDefault="008F4156" w:rsidP="008F4156">
            <w:pPr>
              <w:spacing w:line="276" w:lineRule="auto"/>
              <w:jc w:val="both"/>
              <w:rPr>
                <w:lang w:val="pt-BR"/>
              </w:rPr>
            </w:pPr>
            <w:r w:rsidRPr="005424B3">
              <w:rPr>
                <w:lang w:val="pt-BR"/>
              </w:rPr>
              <w:t>2Ag +2H</w:t>
            </w:r>
            <w:r w:rsidRPr="005424B3">
              <w:rPr>
                <w:vertAlign w:val="subscript"/>
                <w:lang w:val="pt-BR"/>
              </w:rPr>
              <w:t>2</w:t>
            </w:r>
            <w:r w:rsidRPr="005424B3">
              <w:rPr>
                <w:lang w:val="pt-BR"/>
              </w:rPr>
              <w:t>SO</w:t>
            </w:r>
            <w:r w:rsidRPr="005424B3">
              <w:rPr>
                <w:vertAlign w:val="subscript"/>
                <w:lang w:val="pt-BR"/>
              </w:rPr>
              <w:t>4đặc</w:t>
            </w:r>
            <w:r>
              <w:rPr>
                <w:noProof/>
                <w:position w:val="-6"/>
              </w:rPr>
              <w:drawing>
                <wp:inline distT="0" distB="0" distL="0" distR="0" wp14:anchorId="0085497F" wp14:editId="2EE7EE0E">
                  <wp:extent cx="438150" cy="2349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38150" cy="234950"/>
                          </a:xfrm>
                          <a:prstGeom prst="rect">
                            <a:avLst/>
                          </a:prstGeom>
                          <a:noFill/>
                          <a:ln>
                            <a:noFill/>
                          </a:ln>
                        </pic:spPr>
                      </pic:pic>
                    </a:graphicData>
                  </a:graphic>
                </wp:inline>
              </w:drawing>
            </w:r>
            <w:r w:rsidRPr="005424B3">
              <w:t>A</w:t>
            </w:r>
            <w:r w:rsidRPr="005424B3">
              <w:rPr>
                <w:lang w:val="pt-BR"/>
              </w:rPr>
              <w:t>g</w:t>
            </w:r>
            <w:r w:rsidRPr="005424B3">
              <w:rPr>
                <w:vertAlign w:val="subscript"/>
                <w:lang w:val="pt-BR"/>
              </w:rPr>
              <w:t>2</w:t>
            </w:r>
            <w:r w:rsidRPr="005424B3">
              <w:rPr>
                <w:lang w:val="pt-BR"/>
              </w:rPr>
              <w:t>SO</w:t>
            </w:r>
            <w:r w:rsidRPr="005424B3">
              <w:rPr>
                <w:vertAlign w:val="subscript"/>
                <w:lang w:val="pt-BR"/>
              </w:rPr>
              <w:t>4</w:t>
            </w:r>
            <w:r w:rsidRPr="005424B3">
              <w:rPr>
                <w:lang w:val="pt-BR"/>
              </w:rPr>
              <w:t xml:space="preserve"> + SO</w:t>
            </w:r>
            <w:r w:rsidRPr="005424B3">
              <w:rPr>
                <w:vertAlign w:val="subscript"/>
                <w:lang w:val="pt-BR"/>
              </w:rPr>
              <w:t>2</w:t>
            </w:r>
            <w:r w:rsidRPr="005424B3">
              <w:rPr>
                <w:lang w:val="pt-BR"/>
              </w:rPr>
              <w:t xml:space="preserve"> + 2H</w:t>
            </w:r>
            <w:r w:rsidRPr="005424B3">
              <w:rPr>
                <w:vertAlign w:val="subscript"/>
                <w:lang w:val="pt-BR"/>
              </w:rPr>
              <w:t>2</w:t>
            </w:r>
            <w:r w:rsidRPr="005424B3">
              <w:rPr>
                <w:lang w:val="pt-BR"/>
              </w:rPr>
              <w:t>O</w:t>
            </w:r>
          </w:p>
          <w:p w14:paraId="703FF6D9" w14:textId="77777777" w:rsidR="008F4156" w:rsidRPr="005424B3" w:rsidRDefault="008F4156" w:rsidP="008F4156">
            <w:pPr>
              <w:spacing w:line="276" w:lineRule="auto"/>
              <w:jc w:val="both"/>
              <w:rPr>
                <w:i/>
                <w:iCs/>
                <w:lang w:val="pt-BR"/>
              </w:rPr>
            </w:pPr>
            <w:r w:rsidRPr="005424B3">
              <w:rPr>
                <w:b/>
                <w:bCs/>
                <w:i/>
                <w:iCs/>
                <w:lang w:val="pt-BR"/>
              </w:rPr>
              <w:t>b/Tác dụng với phi kim</w:t>
            </w:r>
          </w:p>
          <w:p w14:paraId="60EDDDB6" w14:textId="77777777" w:rsidR="008F4156" w:rsidRPr="005424B3" w:rsidRDefault="008F4156" w:rsidP="008F4156">
            <w:pPr>
              <w:spacing w:line="276" w:lineRule="auto"/>
              <w:jc w:val="both"/>
              <w:rPr>
                <w:lang w:val="pt-BR"/>
              </w:rPr>
            </w:pPr>
            <w:r w:rsidRPr="005424B3">
              <w:rPr>
                <w:lang w:val="pt-BR"/>
              </w:rPr>
              <w:t>Axit Sunfuric đặc nóng oxihóa phi kim</w:t>
            </w:r>
          </w:p>
          <w:p w14:paraId="205F8B20" w14:textId="42237383" w:rsidR="008F4156" w:rsidRPr="005424B3" w:rsidRDefault="008F4156" w:rsidP="008F4156">
            <w:pPr>
              <w:spacing w:line="276" w:lineRule="auto"/>
              <w:jc w:val="both"/>
              <w:rPr>
                <w:lang w:val="pt-BR"/>
              </w:rPr>
            </w:pPr>
            <w:r w:rsidRPr="005424B3">
              <w:rPr>
                <w:lang w:val="pt-BR"/>
              </w:rPr>
              <w:t>C + 2H</w:t>
            </w:r>
            <w:r w:rsidRPr="005424B3">
              <w:rPr>
                <w:vertAlign w:val="subscript"/>
                <w:lang w:val="pt-BR"/>
              </w:rPr>
              <w:t>2</w:t>
            </w:r>
            <w:r w:rsidRPr="005424B3">
              <w:rPr>
                <w:lang w:val="pt-BR"/>
              </w:rPr>
              <w:t>SO</w:t>
            </w:r>
            <w:r w:rsidRPr="005424B3">
              <w:rPr>
                <w:vertAlign w:val="subscript"/>
                <w:lang w:val="pt-BR"/>
              </w:rPr>
              <w:t>4đặc</w:t>
            </w:r>
            <w:r>
              <w:rPr>
                <w:noProof/>
                <w:position w:val="-6"/>
              </w:rPr>
              <w:drawing>
                <wp:inline distT="0" distB="0" distL="0" distR="0" wp14:anchorId="146140D7" wp14:editId="5457AA0C">
                  <wp:extent cx="438150" cy="23495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38150" cy="234950"/>
                          </a:xfrm>
                          <a:prstGeom prst="rect">
                            <a:avLst/>
                          </a:prstGeom>
                          <a:noFill/>
                          <a:ln>
                            <a:noFill/>
                          </a:ln>
                        </pic:spPr>
                      </pic:pic>
                    </a:graphicData>
                  </a:graphic>
                </wp:inline>
              </w:drawing>
            </w:r>
            <w:r w:rsidRPr="005424B3">
              <w:rPr>
                <w:lang w:val="pt-BR"/>
              </w:rPr>
              <w:t>CO</w:t>
            </w:r>
            <w:r w:rsidRPr="005424B3">
              <w:rPr>
                <w:vertAlign w:val="subscript"/>
                <w:lang w:val="pt-BR"/>
              </w:rPr>
              <w:t>2</w:t>
            </w:r>
            <w:r w:rsidRPr="005424B3">
              <w:rPr>
                <w:lang w:val="pt-BR"/>
              </w:rPr>
              <w:t xml:space="preserve"> + 2SO</w:t>
            </w:r>
            <w:r w:rsidRPr="005424B3">
              <w:rPr>
                <w:vertAlign w:val="subscript"/>
                <w:lang w:val="pt-BR"/>
              </w:rPr>
              <w:t>2</w:t>
            </w:r>
            <w:r w:rsidRPr="005424B3">
              <w:rPr>
                <w:lang w:val="pt-BR"/>
              </w:rPr>
              <w:t xml:space="preserve"> + 2H</w:t>
            </w:r>
            <w:r w:rsidRPr="005424B3">
              <w:rPr>
                <w:vertAlign w:val="subscript"/>
                <w:lang w:val="pt-BR"/>
              </w:rPr>
              <w:t>2</w:t>
            </w:r>
            <w:r w:rsidRPr="005424B3">
              <w:rPr>
                <w:lang w:val="pt-BR"/>
              </w:rPr>
              <w:t>O</w:t>
            </w:r>
          </w:p>
          <w:p w14:paraId="0C6915B5" w14:textId="5840D251" w:rsidR="008F4156" w:rsidRPr="005424B3" w:rsidRDefault="008F4156" w:rsidP="008F4156">
            <w:pPr>
              <w:jc w:val="both"/>
              <w:rPr>
                <w:lang w:val="pt-BR"/>
              </w:rPr>
            </w:pPr>
            <w:r w:rsidRPr="005424B3">
              <w:rPr>
                <w:lang w:val="pt-BR"/>
              </w:rPr>
              <w:t>S+2H</w:t>
            </w:r>
            <w:r w:rsidRPr="005424B3">
              <w:rPr>
                <w:vertAlign w:val="subscript"/>
                <w:lang w:val="pt-BR"/>
              </w:rPr>
              <w:t>2</w:t>
            </w:r>
            <w:r w:rsidRPr="005424B3">
              <w:rPr>
                <w:lang w:val="pt-BR"/>
              </w:rPr>
              <w:t>SO</w:t>
            </w:r>
            <w:r w:rsidRPr="005424B3">
              <w:rPr>
                <w:vertAlign w:val="subscript"/>
                <w:lang w:val="pt-BR"/>
              </w:rPr>
              <w:t>4đặc</w:t>
            </w:r>
            <w:r>
              <w:rPr>
                <w:noProof/>
                <w:position w:val="-6"/>
              </w:rPr>
              <w:drawing>
                <wp:inline distT="0" distB="0" distL="0" distR="0" wp14:anchorId="72013851" wp14:editId="5E936970">
                  <wp:extent cx="438150" cy="2349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38150" cy="234950"/>
                          </a:xfrm>
                          <a:prstGeom prst="rect">
                            <a:avLst/>
                          </a:prstGeom>
                          <a:noFill/>
                          <a:ln>
                            <a:noFill/>
                          </a:ln>
                        </pic:spPr>
                      </pic:pic>
                    </a:graphicData>
                  </a:graphic>
                </wp:inline>
              </w:drawing>
            </w:r>
            <w:r w:rsidRPr="005424B3">
              <w:rPr>
                <w:lang w:val="pt-BR"/>
              </w:rPr>
              <w:t>3SO</w:t>
            </w:r>
            <w:r w:rsidRPr="005424B3">
              <w:rPr>
                <w:vertAlign w:val="subscript"/>
                <w:lang w:val="pt-BR"/>
              </w:rPr>
              <w:t>2</w:t>
            </w:r>
            <w:r w:rsidRPr="005424B3">
              <w:rPr>
                <w:lang w:val="pt-BR"/>
              </w:rPr>
              <w:t xml:space="preserve"> + 2H</w:t>
            </w:r>
            <w:r w:rsidRPr="005424B3">
              <w:rPr>
                <w:vertAlign w:val="subscript"/>
                <w:lang w:val="pt-BR"/>
              </w:rPr>
              <w:t>2</w:t>
            </w:r>
            <w:r w:rsidRPr="005424B3">
              <w:rPr>
                <w:lang w:val="pt-BR"/>
              </w:rPr>
              <w:t>O</w:t>
            </w:r>
          </w:p>
          <w:p w14:paraId="5E740B67" w14:textId="77777777" w:rsidR="008F4156" w:rsidRPr="005424B3" w:rsidRDefault="008F4156" w:rsidP="008F4156">
            <w:pPr>
              <w:spacing w:line="276" w:lineRule="auto"/>
              <w:jc w:val="both"/>
              <w:rPr>
                <w:b/>
                <w:bCs/>
                <w:i/>
                <w:iCs/>
                <w:lang w:val="pt-BR"/>
              </w:rPr>
            </w:pPr>
            <w:r w:rsidRPr="005424B3">
              <w:rPr>
                <w:b/>
                <w:bCs/>
                <w:lang w:val="pt-BR"/>
              </w:rPr>
              <w:t>II. MUỐI SUNFAT</w:t>
            </w:r>
            <w:r w:rsidRPr="005424B3">
              <w:rPr>
                <w:b/>
                <w:bCs/>
                <w:i/>
                <w:iCs/>
                <w:lang w:val="pt-BR"/>
              </w:rPr>
              <w:t xml:space="preserve"> </w:t>
            </w:r>
          </w:p>
          <w:p w14:paraId="24E65DFD" w14:textId="77777777" w:rsidR="008F4156" w:rsidRPr="005424B3" w:rsidRDefault="008F4156" w:rsidP="008F4156">
            <w:pPr>
              <w:spacing w:line="276" w:lineRule="auto"/>
              <w:jc w:val="both"/>
              <w:rPr>
                <w:b/>
                <w:bCs/>
                <w:iCs/>
                <w:lang w:val="pt-BR"/>
              </w:rPr>
            </w:pPr>
            <w:r w:rsidRPr="005424B3">
              <w:rPr>
                <w:b/>
                <w:bCs/>
                <w:iCs/>
                <w:lang w:val="pt-BR"/>
              </w:rPr>
              <w:t>1. Khái niệm:</w:t>
            </w:r>
          </w:p>
          <w:p w14:paraId="34B07825" w14:textId="77777777" w:rsidR="008F4156" w:rsidRPr="005424B3" w:rsidRDefault="008F4156" w:rsidP="008F4156">
            <w:pPr>
              <w:spacing w:line="276" w:lineRule="auto"/>
              <w:jc w:val="both"/>
              <w:rPr>
                <w:b/>
                <w:bCs/>
                <w:i/>
                <w:iCs/>
                <w:lang w:val="pt-BR"/>
              </w:rPr>
            </w:pPr>
            <w:r w:rsidRPr="005424B3">
              <w:rPr>
                <w:lang w:val="pt-BR"/>
              </w:rPr>
              <w:t>Là muối chứa gốc axit SO</w:t>
            </w:r>
            <w:r w:rsidRPr="005424B3">
              <w:rPr>
                <w:vertAlign w:val="subscript"/>
                <w:lang w:val="pt-BR"/>
              </w:rPr>
              <w:t>4</w:t>
            </w:r>
            <w:r w:rsidRPr="005424B3">
              <w:rPr>
                <w:vertAlign w:val="superscript"/>
                <w:lang w:val="pt-BR"/>
              </w:rPr>
              <w:t>2-</w:t>
            </w:r>
            <w:r w:rsidRPr="005424B3">
              <w:rPr>
                <w:lang w:val="pt-BR"/>
              </w:rPr>
              <w:t>, hoặc HSO</w:t>
            </w:r>
            <w:r w:rsidRPr="005424B3">
              <w:rPr>
                <w:vertAlign w:val="subscript"/>
                <w:lang w:val="pt-BR"/>
              </w:rPr>
              <w:t>4</w:t>
            </w:r>
            <w:r w:rsidRPr="005424B3">
              <w:rPr>
                <w:vertAlign w:val="superscript"/>
                <w:lang w:val="pt-BR"/>
              </w:rPr>
              <w:t>-</w:t>
            </w:r>
            <w:r w:rsidRPr="005424B3">
              <w:rPr>
                <w:lang w:val="pt-BR"/>
              </w:rPr>
              <w:t>.</w:t>
            </w:r>
            <w:r w:rsidRPr="005424B3">
              <w:rPr>
                <w:b/>
                <w:bCs/>
                <w:i/>
                <w:iCs/>
                <w:lang w:val="pt-BR"/>
              </w:rPr>
              <w:t xml:space="preserve"> </w:t>
            </w:r>
          </w:p>
          <w:p w14:paraId="70FDF6FC" w14:textId="77777777" w:rsidR="008F4156" w:rsidRPr="005424B3" w:rsidRDefault="008F4156" w:rsidP="008F4156">
            <w:pPr>
              <w:spacing w:line="276" w:lineRule="auto"/>
              <w:jc w:val="both"/>
              <w:rPr>
                <w:b/>
                <w:bCs/>
                <w:iCs/>
                <w:lang w:val="pt-BR"/>
              </w:rPr>
            </w:pPr>
            <w:r w:rsidRPr="005424B3">
              <w:rPr>
                <w:b/>
                <w:bCs/>
                <w:iCs/>
                <w:lang w:val="pt-BR"/>
              </w:rPr>
              <w:lastRenderedPageBreak/>
              <w:t>2. Phân loại:</w:t>
            </w:r>
          </w:p>
          <w:p w14:paraId="59F90FB1" w14:textId="77777777" w:rsidR="008F4156" w:rsidRPr="005424B3" w:rsidRDefault="008F4156" w:rsidP="008F4156">
            <w:pPr>
              <w:spacing w:line="276" w:lineRule="auto"/>
              <w:jc w:val="both"/>
              <w:rPr>
                <w:lang w:val="pt-BR"/>
              </w:rPr>
            </w:pPr>
            <w:r w:rsidRPr="005424B3">
              <w:rPr>
                <w:lang w:val="pt-BR"/>
              </w:rPr>
              <w:t>Có hai loại muối Sunfat.</w:t>
            </w:r>
          </w:p>
          <w:p w14:paraId="42DBD3BD" w14:textId="77777777" w:rsidR="008F4156" w:rsidRPr="005424B3" w:rsidRDefault="008F4156" w:rsidP="008F4156">
            <w:pPr>
              <w:spacing w:line="276" w:lineRule="auto"/>
              <w:jc w:val="both"/>
              <w:rPr>
                <w:lang w:val="pt-BR"/>
              </w:rPr>
            </w:pPr>
            <w:r w:rsidRPr="005424B3">
              <w:rPr>
                <w:lang w:val="pt-BR"/>
              </w:rPr>
              <w:t>-Muối axit: NaHSO</w:t>
            </w:r>
            <w:r w:rsidRPr="005424B3">
              <w:rPr>
                <w:vertAlign w:val="subscript"/>
                <w:lang w:val="pt-BR"/>
              </w:rPr>
              <w:t>4</w:t>
            </w:r>
            <w:r w:rsidRPr="005424B3">
              <w:rPr>
                <w:lang w:val="pt-BR"/>
              </w:rPr>
              <w:t>,…</w:t>
            </w:r>
          </w:p>
          <w:p w14:paraId="0656DCB8" w14:textId="77777777" w:rsidR="008F4156" w:rsidRPr="005424B3" w:rsidRDefault="008F4156" w:rsidP="008F4156">
            <w:pPr>
              <w:spacing w:line="276" w:lineRule="auto"/>
              <w:jc w:val="both"/>
              <w:rPr>
                <w:lang w:val="pt-BR"/>
              </w:rPr>
            </w:pPr>
            <w:r w:rsidRPr="005424B3">
              <w:rPr>
                <w:lang w:val="pt-BR"/>
              </w:rPr>
              <w:t>-Muối trung hòa: Na</w:t>
            </w:r>
            <w:r w:rsidRPr="005424B3">
              <w:rPr>
                <w:vertAlign w:val="subscript"/>
                <w:lang w:val="pt-BR"/>
              </w:rPr>
              <w:t>2</w:t>
            </w:r>
            <w:r w:rsidRPr="005424B3">
              <w:rPr>
                <w:lang w:val="pt-BR"/>
              </w:rPr>
              <w:t>SO</w:t>
            </w:r>
            <w:r w:rsidRPr="005424B3">
              <w:rPr>
                <w:vertAlign w:val="subscript"/>
                <w:lang w:val="pt-BR"/>
              </w:rPr>
              <w:t>4</w:t>
            </w:r>
            <w:r w:rsidRPr="005424B3">
              <w:rPr>
                <w:lang w:val="pt-BR"/>
              </w:rPr>
              <w:t>,…</w:t>
            </w:r>
          </w:p>
          <w:p w14:paraId="4D5E3744" w14:textId="77777777" w:rsidR="008F4156" w:rsidRPr="005424B3" w:rsidRDefault="008F4156" w:rsidP="008F4156">
            <w:pPr>
              <w:spacing w:line="276" w:lineRule="auto"/>
              <w:rPr>
                <w:b/>
                <w:bCs/>
                <w:iCs/>
                <w:lang w:val="pt-BR"/>
              </w:rPr>
            </w:pPr>
            <w:r w:rsidRPr="005424B3">
              <w:rPr>
                <w:b/>
                <w:bCs/>
                <w:iCs/>
                <w:lang w:val="pt-BR"/>
              </w:rPr>
              <w:t>3. Cách nhận biết muối Sunfat:</w:t>
            </w:r>
          </w:p>
          <w:p w14:paraId="327AFCED" w14:textId="77777777" w:rsidR="008F4156" w:rsidRPr="005424B3" w:rsidRDefault="008F4156" w:rsidP="008F4156">
            <w:pPr>
              <w:spacing w:line="276" w:lineRule="auto"/>
              <w:jc w:val="both"/>
              <w:rPr>
                <w:lang w:val="pt-BR"/>
              </w:rPr>
            </w:pPr>
            <w:r w:rsidRPr="005424B3">
              <w:rPr>
                <w:lang w:val="pt-BR"/>
              </w:rPr>
              <w:t>Dùng thuốc thử là muối BaCl</w:t>
            </w:r>
            <w:r w:rsidRPr="005424B3">
              <w:rPr>
                <w:vertAlign w:val="subscript"/>
                <w:lang w:val="pt-BR"/>
              </w:rPr>
              <w:t>2</w:t>
            </w:r>
            <w:r w:rsidRPr="005424B3">
              <w:rPr>
                <w:lang w:val="pt-BR"/>
              </w:rPr>
              <w:t xml:space="preserve"> hay Pb(NO</w:t>
            </w:r>
            <w:r w:rsidRPr="005424B3">
              <w:rPr>
                <w:vertAlign w:val="subscript"/>
                <w:lang w:val="pt-BR"/>
              </w:rPr>
              <w:t>3</w:t>
            </w:r>
            <w:r w:rsidRPr="005424B3">
              <w:rPr>
                <w:lang w:val="pt-BR"/>
              </w:rPr>
              <w:t>)</w:t>
            </w:r>
            <w:r w:rsidRPr="005424B3">
              <w:rPr>
                <w:vertAlign w:val="subscript"/>
                <w:lang w:val="pt-BR"/>
              </w:rPr>
              <w:t>2</w:t>
            </w:r>
            <w:r w:rsidRPr="005424B3">
              <w:rPr>
                <w:lang w:val="pt-BR"/>
              </w:rPr>
              <w:t xml:space="preserve"> , Ca(OH)</w:t>
            </w:r>
            <w:r w:rsidRPr="005424B3">
              <w:rPr>
                <w:vertAlign w:val="subscript"/>
                <w:lang w:val="pt-BR"/>
              </w:rPr>
              <w:t>2</w:t>
            </w:r>
            <w:r w:rsidRPr="005424B3">
              <w:rPr>
                <w:lang w:val="pt-BR"/>
              </w:rPr>
              <w:t xml:space="preserve"> …</w:t>
            </w:r>
          </w:p>
          <w:p w14:paraId="3345E60B" w14:textId="77777777" w:rsidR="008F4156" w:rsidRPr="005424B3" w:rsidRDefault="008F4156" w:rsidP="008F4156">
            <w:pPr>
              <w:spacing w:line="276" w:lineRule="auto"/>
              <w:jc w:val="both"/>
              <w:rPr>
                <w:lang w:val="pt-BR"/>
              </w:rPr>
            </w:pPr>
            <w:r w:rsidRPr="005424B3">
              <w:rPr>
                <w:lang w:val="pt-BR"/>
              </w:rPr>
              <w:t>Hiện tượng : Có kết tủa trắng bền</w:t>
            </w:r>
          </w:p>
          <w:p w14:paraId="1FA70B2D" w14:textId="78838AA7" w:rsidR="008F4156" w:rsidRPr="005424B3" w:rsidRDefault="008F4156" w:rsidP="008F4156">
            <w:pPr>
              <w:spacing w:line="276" w:lineRule="auto"/>
            </w:pPr>
            <w:r w:rsidRPr="005424B3">
              <w:rPr>
                <w:lang w:val="pt-BR"/>
              </w:rPr>
              <w:t>Na</w:t>
            </w:r>
            <w:r w:rsidRPr="005424B3">
              <w:rPr>
                <w:vertAlign w:val="subscript"/>
                <w:lang w:val="pt-BR"/>
              </w:rPr>
              <w:t>2</w:t>
            </w:r>
            <w:r w:rsidRPr="005424B3">
              <w:rPr>
                <w:lang w:val="pt-BR"/>
              </w:rPr>
              <w:t>SO</w:t>
            </w:r>
            <w:r w:rsidRPr="005424B3">
              <w:rPr>
                <w:vertAlign w:val="subscript"/>
                <w:lang w:val="pt-BR"/>
              </w:rPr>
              <w:t>4</w:t>
            </w:r>
            <w:r w:rsidRPr="005424B3">
              <w:rPr>
                <w:lang w:val="pt-BR"/>
              </w:rPr>
              <w:t xml:space="preserve"> + BaCl</w:t>
            </w:r>
            <w:r w:rsidRPr="005424B3">
              <w:rPr>
                <w:vertAlign w:val="subscript"/>
                <w:lang w:val="pt-BR"/>
              </w:rPr>
              <w:t>2</w:t>
            </w:r>
            <w:r w:rsidRPr="005424B3">
              <w:rPr>
                <w:lang w:val="pt-BR"/>
              </w:rPr>
              <w:t xml:space="preserve"> </w:t>
            </w:r>
            <w:r>
              <w:rPr>
                <w:noProof/>
                <w:position w:val="-6"/>
              </w:rPr>
              <w:drawing>
                <wp:inline distT="0" distB="0" distL="0" distR="0" wp14:anchorId="257A4349" wp14:editId="4AB40DD5">
                  <wp:extent cx="190500" cy="13970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rPr>
                <w:lang w:val="pt-BR"/>
              </w:rPr>
              <w:t xml:space="preserve"> BaSO</w:t>
            </w:r>
            <w:r w:rsidRPr="005424B3">
              <w:rPr>
                <w:vertAlign w:val="subscript"/>
                <w:lang w:val="pt-BR"/>
              </w:rPr>
              <w:t>4</w:t>
            </w:r>
            <w:r w:rsidRPr="005424B3">
              <w:rPr>
                <w:lang w:val="pt-BR"/>
              </w:rPr>
              <w:t xml:space="preserve"> + 2NaCl</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6647937" w14:textId="77777777" w:rsidR="008F4156" w:rsidRPr="005424B3" w:rsidRDefault="008F4156" w:rsidP="008F4156">
            <w:pPr>
              <w:spacing w:line="276" w:lineRule="auto"/>
            </w:pPr>
            <w:r w:rsidRPr="005424B3">
              <w:lastRenderedPageBreak/>
              <w:t>gv nêu hiện tượng</w:t>
            </w:r>
          </w:p>
          <w:p w14:paraId="378B11D7" w14:textId="77777777" w:rsidR="008F4156" w:rsidRPr="005424B3" w:rsidRDefault="008F4156" w:rsidP="008F4156">
            <w:pPr>
              <w:spacing w:line="276" w:lineRule="auto"/>
              <w:rPr>
                <w:lang w:val="nb-NO"/>
              </w:rPr>
            </w:pPr>
          </w:p>
          <w:p w14:paraId="6D383D4B" w14:textId="77777777" w:rsidR="008F4156" w:rsidRPr="005424B3" w:rsidRDefault="008F4156" w:rsidP="008F4156">
            <w:pPr>
              <w:spacing w:line="276" w:lineRule="auto"/>
              <w:rPr>
                <w:lang w:val="nb-NO"/>
              </w:rPr>
            </w:pPr>
          </w:p>
          <w:p w14:paraId="21945E6F" w14:textId="77777777" w:rsidR="008F4156" w:rsidRPr="005424B3" w:rsidRDefault="008F4156" w:rsidP="008F4156">
            <w:pPr>
              <w:spacing w:line="276" w:lineRule="auto"/>
              <w:rPr>
                <w:lang w:val="nb-NO"/>
              </w:rPr>
            </w:pPr>
          </w:p>
          <w:p w14:paraId="53F78949" w14:textId="77777777" w:rsidR="008F4156" w:rsidRPr="005424B3" w:rsidRDefault="008F4156" w:rsidP="008F4156">
            <w:pPr>
              <w:spacing w:line="276" w:lineRule="auto"/>
              <w:rPr>
                <w:lang w:val="nb-NO"/>
              </w:rPr>
            </w:pPr>
          </w:p>
          <w:p w14:paraId="5A5AA1DD" w14:textId="77777777" w:rsidR="008F4156" w:rsidRPr="005424B3" w:rsidRDefault="008F4156" w:rsidP="008F4156">
            <w:pPr>
              <w:spacing w:line="276" w:lineRule="auto"/>
              <w:rPr>
                <w:lang w:val="nb-NO"/>
              </w:rPr>
            </w:pPr>
          </w:p>
          <w:p w14:paraId="62008E26" w14:textId="77777777" w:rsidR="008F4156" w:rsidRPr="005424B3" w:rsidRDefault="008F4156" w:rsidP="008F4156">
            <w:pPr>
              <w:spacing w:line="276" w:lineRule="auto"/>
              <w:rPr>
                <w:lang w:val="nb-NO"/>
              </w:rPr>
            </w:pPr>
          </w:p>
          <w:p w14:paraId="4A5A331A" w14:textId="77777777" w:rsidR="008F4156" w:rsidRPr="005424B3" w:rsidRDefault="008F4156" w:rsidP="008F4156">
            <w:pPr>
              <w:spacing w:line="276" w:lineRule="auto"/>
              <w:rPr>
                <w:lang w:val="nb-NO"/>
              </w:rPr>
            </w:pPr>
          </w:p>
          <w:p w14:paraId="01674A7C" w14:textId="77777777" w:rsidR="008F4156" w:rsidRPr="005424B3" w:rsidRDefault="008F4156" w:rsidP="008F4156">
            <w:pPr>
              <w:spacing w:line="276" w:lineRule="auto"/>
              <w:rPr>
                <w:lang w:val="nb-NO"/>
              </w:rPr>
            </w:pPr>
          </w:p>
          <w:p w14:paraId="72A128F2" w14:textId="77777777" w:rsidR="008F4156" w:rsidRPr="005424B3" w:rsidRDefault="008F4156" w:rsidP="008F4156">
            <w:pPr>
              <w:spacing w:line="276" w:lineRule="auto"/>
              <w:rPr>
                <w:lang w:val="nb-NO"/>
              </w:rPr>
            </w:pPr>
          </w:p>
          <w:p w14:paraId="2BACCB12" w14:textId="77777777" w:rsidR="008F4156" w:rsidRPr="005424B3" w:rsidRDefault="008F4156" w:rsidP="008F4156">
            <w:pPr>
              <w:spacing w:line="276" w:lineRule="auto"/>
              <w:rPr>
                <w:lang w:val="nb-NO"/>
              </w:rPr>
            </w:pPr>
          </w:p>
          <w:p w14:paraId="1EF739FF" w14:textId="77777777" w:rsidR="008F4156" w:rsidRPr="005424B3" w:rsidRDefault="008F4156" w:rsidP="008F4156">
            <w:pPr>
              <w:spacing w:line="276" w:lineRule="auto"/>
              <w:jc w:val="both"/>
            </w:pPr>
            <w:r w:rsidRPr="005424B3">
              <w:t>Do trong hợp chất, Lưu huỳnh có số oxihóa -2 thấp nhất nên có tính khử mạnh(dễ bị oxihóa).</w:t>
            </w:r>
          </w:p>
          <w:p w14:paraId="0D78B7EB" w14:textId="77777777" w:rsidR="008F4156" w:rsidRPr="005424B3" w:rsidRDefault="008F4156" w:rsidP="008F4156">
            <w:pPr>
              <w:spacing w:line="276" w:lineRule="auto"/>
              <w:rPr>
                <w:lang w:val="nb-NO"/>
              </w:rPr>
            </w:pPr>
          </w:p>
          <w:p w14:paraId="6B346266" w14:textId="77777777" w:rsidR="008F4156" w:rsidRPr="005424B3" w:rsidRDefault="008F4156" w:rsidP="008F4156">
            <w:pPr>
              <w:spacing w:line="276" w:lineRule="auto"/>
              <w:rPr>
                <w:lang w:val="nb-NO"/>
              </w:rPr>
            </w:pPr>
          </w:p>
          <w:p w14:paraId="53AFCD74" w14:textId="77777777" w:rsidR="008F4156" w:rsidRPr="005424B3" w:rsidRDefault="008F4156" w:rsidP="008F4156">
            <w:pPr>
              <w:spacing w:line="276" w:lineRule="auto"/>
              <w:rPr>
                <w:lang w:val="nb-NO"/>
              </w:rPr>
            </w:pPr>
          </w:p>
          <w:p w14:paraId="1A69B249" w14:textId="77777777" w:rsidR="008F4156" w:rsidRPr="005424B3" w:rsidRDefault="008F4156" w:rsidP="008F4156">
            <w:pPr>
              <w:jc w:val="both"/>
            </w:pPr>
            <w:r w:rsidRPr="005424B3">
              <w:t>-SO</w:t>
            </w:r>
            <w:r w:rsidRPr="005424B3">
              <w:rPr>
                <w:vertAlign w:val="subscript"/>
              </w:rPr>
              <w:t>2</w:t>
            </w:r>
            <w:r w:rsidRPr="005424B3">
              <w:t xml:space="preserve"> là khí độc, hít </w:t>
            </w:r>
            <w:r w:rsidRPr="005424B3">
              <w:lastRenderedPageBreak/>
              <w:t>phải nhiều SO</w:t>
            </w:r>
            <w:r w:rsidRPr="005424B3">
              <w:rPr>
                <w:vertAlign w:val="subscript"/>
              </w:rPr>
              <w:t>2</w:t>
            </w:r>
            <w:r w:rsidRPr="005424B3">
              <w:t xml:space="preserve"> bị viêm đường hô hấp nặng.</w:t>
            </w:r>
          </w:p>
          <w:p w14:paraId="63E95782" w14:textId="77777777" w:rsidR="008F4156" w:rsidRPr="005424B3" w:rsidRDefault="008F4156" w:rsidP="008F4156">
            <w:pPr>
              <w:jc w:val="both"/>
            </w:pPr>
          </w:p>
          <w:p w14:paraId="09CF10E3" w14:textId="77777777" w:rsidR="008F4156" w:rsidRPr="005424B3" w:rsidRDefault="008F4156" w:rsidP="008F4156">
            <w:pPr>
              <w:jc w:val="both"/>
            </w:pPr>
          </w:p>
          <w:p w14:paraId="67C79533" w14:textId="77777777" w:rsidR="008F4156" w:rsidRPr="005424B3" w:rsidRDefault="008F4156" w:rsidP="008F4156">
            <w:pPr>
              <w:jc w:val="both"/>
            </w:pPr>
          </w:p>
          <w:p w14:paraId="6EB3C354" w14:textId="77777777" w:rsidR="008F4156" w:rsidRPr="005424B3" w:rsidRDefault="008F4156" w:rsidP="008F4156">
            <w:pPr>
              <w:spacing w:line="276" w:lineRule="auto"/>
              <w:jc w:val="both"/>
              <w:rPr>
                <w:lang w:val="pt-BR"/>
              </w:rPr>
            </w:pPr>
            <w:r w:rsidRPr="005424B3">
              <w:rPr>
                <w:lang w:val="pt-BR"/>
              </w:rPr>
              <w:t>GV: Trình bày một số tính chất vật lí và hóa học của SO</w:t>
            </w:r>
            <w:r w:rsidRPr="005424B3">
              <w:rPr>
                <w:vertAlign w:val="subscript"/>
                <w:lang w:val="pt-BR"/>
              </w:rPr>
              <w:t>3</w:t>
            </w:r>
            <w:r w:rsidRPr="005424B3">
              <w:rPr>
                <w:lang w:val="pt-BR"/>
              </w:rPr>
              <w:t>?</w:t>
            </w:r>
          </w:p>
          <w:p w14:paraId="699D630F" w14:textId="77777777" w:rsidR="008F4156" w:rsidRPr="005424B3" w:rsidRDefault="008F4156" w:rsidP="008F4156">
            <w:pPr>
              <w:spacing w:line="276" w:lineRule="auto"/>
              <w:jc w:val="both"/>
              <w:rPr>
                <w:lang w:val="pt-BR"/>
              </w:rPr>
            </w:pPr>
            <w:r w:rsidRPr="005424B3">
              <w:rPr>
                <w:lang w:val="pt-BR"/>
              </w:rPr>
              <w:t>-SO</w:t>
            </w:r>
            <w:r w:rsidRPr="005424B3">
              <w:rPr>
                <w:vertAlign w:val="subscript"/>
                <w:lang w:val="pt-BR"/>
              </w:rPr>
              <w:t>3</w:t>
            </w:r>
            <w:r w:rsidRPr="005424B3">
              <w:rPr>
                <w:lang w:val="pt-BR"/>
              </w:rPr>
              <w:t xml:space="preserve"> tan nhiều trong nước hoặc trong dung dịch H</w:t>
            </w:r>
            <w:r w:rsidRPr="005424B3">
              <w:rPr>
                <w:vertAlign w:val="subscript"/>
                <w:lang w:val="pt-BR"/>
              </w:rPr>
              <w:t>2</w:t>
            </w:r>
            <w:r w:rsidRPr="005424B3">
              <w:rPr>
                <w:lang w:val="pt-BR"/>
              </w:rPr>
              <w:t>SO</w:t>
            </w:r>
            <w:r w:rsidRPr="005424B3">
              <w:rPr>
                <w:vertAlign w:val="subscript"/>
                <w:lang w:val="pt-BR"/>
              </w:rPr>
              <w:t>4</w:t>
            </w:r>
            <w:r w:rsidRPr="005424B3">
              <w:rPr>
                <w:lang w:val="pt-BR"/>
              </w:rPr>
              <w:t xml:space="preserve"> ta thu được hợp chất gọi là Oleum.</w:t>
            </w:r>
          </w:p>
          <w:p w14:paraId="55EE12D6" w14:textId="77777777" w:rsidR="008F4156" w:rsidRPr="005424B3" w:rsidRDefault="008F4156" w:rsidP="008F4156">
            <w:pPr>
              <w:jc w:val="both"/>
            </w:pPr>
            <w:r w:rsidRPr="005424B3">
              <w:rPr>
                <w:lang w:val="pt-BR"/>
              </w:rPr>
              <w:t>-SO</w:t>
            </w:r>
            <w:r w:rsidRPr="005424B3">
              <w:rPr>
                <w:lang w:val="pt-BR"/>
              </w:rPr>
              <w:softHyphen/>
            </w:r>
            <w:r w:rsidRPr="005424B3">
              <w:rPr>
                <w:vertAlign w:val="subscript"/>
                <w:lang w:val="pt-BR"/>
              </w:rPr>
              <w:t>3</w:t>
            </w:r>
            <w:r w:rsidRPr="005424B3">
              <w:rPr>
                <w:lang w:val="pt-BR"/>
              </w:rPr>
              <w:t xml:space="preserve"> có tính oxihóa mạnh do trong nước tạo H</w:t>
            </w:r>
            <w:r w:rsidRPr="005424B3">
              <w:rPr>
                <w:vertAlign w:val="subscript"/>
                <w:lang w:val="pt-BR"/>
              </w:rPr>
              <w:t>2</w:t>
            </w:r>
            <w:r w:rsidRPr="005424B3">
              <w:rPr>
                <w:lang w:val="pt-BR"/>
              </w:rPr>
              <w:t>SO</w:t>
            </w:r>
            <w:r w:rsidRPr="005424B3">
              <w:rPr>
                <w:vertAlign w:val="subscript"/>
                <w:lang w:val="pt-BR"/>
              </w:rPr>
              <w:t>4</w:t>
            </w:r>
            <w:r w:rsidRPr="005424B3">
              <w:rPr>
                <w:lang w:val="pt-BR"/>
              </w:rPr>
              <w:t xml:space="preserve"> tạo dung dịch axit H</w:t>
            </w:r>
            <w:r w:rsidRPr="005424B3">
              <w:rPr>
                <w:vertAlign w:val="subscript"/>
                <w:lang w:val="pt-BR"/>
              </w:rPr>
              <w:t>2</w:t>
            </w:r>
            <w:r w:rsidRPr="005424B3">
              <w:rPr>
                <w:lang w:val="pt-BR"/>
              </w:rPr>
              <w:t>SO</w:t>
            </w:r>
            <w:r w:rsidRPr="005424B3">
              <w:rPr>
                <w:vertAlign w:val="subscript"/>
                <w:lang w:val="pt-BR"/>
              </w:rPr>
              <w:t>4</w:t>
            </w:r>
            <w:r w:rsidRPr="005424B3">
              <w:rPr>
                <w:lang w:val="pt-BR"/>
              </w:rPr>
              <w:t xml:space="preserve"> có tính oxihóa mạnh.</w:t>
            </w:r>
          </w:p>
          <w:p w14:paraId="018AC196" w14:textId="77777777" w:rsidR="008F4156" w:rsidRDefault="008F4156" w:rsidP="008F4156">
            <w:pPr>
              <w:rPr>
                <w:vertAlign w:val="subscript"/>
                <w:lang w:val="pt-BR"/>
              </w:rPr>
            </w:pPr>
            <w:r>
              <w:rPr>
                <w:lang w:val="nb-NO"/>
              </w:rPr>
              <w:t>GV yêu cầu SV v</w:t>
            </w:r>
            <w:r w:rsidRPr="005424B3">
              <w:rPr>
                <w:iCs/>
              </w:rPr>
              <w:t>iết</w:t>
            </w:r>
            <w:r>
              <w:rPr>
                <w:iCs/>
              </w:rPr>
              <w:t xml:space="preserve"> </w:t>
            </w:r>
            <w:r w:rsidRPr="005424B3">
              <w:rPr>
                <w:iCs/>
              </w:rPr>
              <w:t>phương trình hóa học minh họa tính chất</w:t>
            </w:r>
            <w:r>
              <w:rPr>
                <w:iCs/>
              </w:rPr>
              <w:t xml:space="preserve"> của </w:t>
            </w:r>
            <w:r w:rsidRPr="005424B3">
              <w:rPr>
                <w:lang w:val="pt-BR"/>
              </w:rPr>
              <w:t>H</w:t>
            </w:r>
            <w:r w:rsidRPr="005424B3">
              <w:rPr>
                <w:vertAlign w:val="subscript"/>
                <w:lang w:val="pt-BR"/>
              </w:rPr>
              <w:t>2</w:t>
            </w:r>
            <w:r w:rsidRPr="005424B3">
              <w:rPr>
                <w:lang w:val="pt-BR"/>
              </w:rPr>
              <w:t>SO</w:t>
            </w:r>
            <w:r w:rsidRPr="005424B3">
              <w:rPr>
                <w:vertAlign w:val="subscript"/>
                <w:lang w:val="pt-BR"/>
              </w:rPr>
              <w:t>4</w:t>
            </w:r>
          </w:p>
          <w:p w14:paraId="4331364A" w14:textId="77777777" w:rsidR="008F4156" w:rsidRDefault="008F4156" w:rsidP="008F4156">
            <w:pPr>
              <w:rPr>
                <w:vertAlign w:val="subscript"/>
                <w:lang w:val="pt-BR"/>
              </w:rPr>
            </w:pPr>
          </w:p>
          <w:p w14:paraId="51FC8176" w14:textId="77777777" w:rsidR="008F4156" w:rsidRDefault="008F4156" w:rsidP="008F4156">
            <w:pPr>
              <w:rPr>
                <w:vertAlign w:val="subscript"/>
                <w:lang w:val="pt-BR"/>
              </w:rPr>
            </w:pPr>
          </w:p>
          <w:p w14:paraId="5EFF633B" w14:textId="77777777" w:rsidR="008F4156" w:rsidRDefault="008F4156" w:rsidP="008F4156">
            <w:pPr>
              <w:rPr>
                <w:vertAlign w:val="subscript"/>
                <w:lang w:val="pt-BR"/>
              </w:rPr>
            </w:pPr>
          </w:p>
          <w:p w14:paraId="068EC6B3" w14:textId="77777777" w:rsidR="008F4156" w:rsidRDefault="008F4156" w:rsidP="008F4156">
            <w:pPr>
              <w:rPr>
                <w:vertAlign w:val="subscript"/>
                <w:lang w:val="pt-BR"/>
              </w:rPr>
            </w:pPr>
          </w:p>
          <w:p w14:paraId="2E696299" w14:textId="77777777" w:rsidR="008F4156" w:rsidRDefault="008F4156" w:rsidP="008F4156">
            <w:pPr>
              <w:rPr>
                <w:vertAlign w:val="subscript"/>
                <w:lang w:val="pt-BR"/>
              </w:rPr>
            </w:pPr>
          </w:p>
          <w:p w14:paraId="1BF84972" w14:textId="77777777" w:rsidR="008F4156" w:rsidRDefault="008F4156" w:rsidP="008F4156">
            <w:pPr>
              <w:rPr>
                <w:vertAlign w:val="subscript"/>
                <w:lang w:val="pt-BR"/>
              </w:rPr>
            </w:pPr>
          </w:p>
          <w:p w14:paraId="1F26674B" w14:textId="77777777" w:rsidR="008F4156" w:rsidRDefault="008F4156" w:rsidP="008F4156">
            <w:pPr>
              <w:rPr>
                <w:vertAlign w:val="subscript"/>
                <w:lang w:val="pt-BR"/>
              </w:rPr>
            </w:pPr>
          </w:p>
          <w:p w14:paraId="1F5569A9" w14:textId="77777777" w:rsidR="008F4156" w:rsidRDefault="008F4156" w:rsidP="008F4156">
            <w:pPr>
              <w:rPr>
                <w:vertAlign w:val="subscript"/>
                <w:lang w:val="pt-BR"/>
              </w:rPr>
            </w:pPr>
          </w:p>
          <w:p w14:paraId="2AC341D3" w14:textId="77777777" w:rsidR="008F4156" w:rsidRDefault="008F4156" w:rsidP="008F4156">
            <w:pPr>
              <w:rPr>
                <w:vertAlign w:val="subscript"/>
                <w:lang w:val="pt-BR"/>
              </w:rPr>
            </w:pPr>
          </w:p>
          <w:p w14:paraId="1FC115CB" w14:textId="77777777" w:rsidR="008F4156" w:rsidRDefault="008F4156" w:rsidP="008F4156">
            <w:pPr>
              <w:rPr>
                <w:vertAlign w:val="subscript"/>
                <w:lang w:val="pt-BR"/>
              </w:rPr>
            </w:pPr>
          </w:p>
          <w:p w14:paraId="4D6DD3ED" w14:textId="77777777" w:rsidR="008F4156" w:rsidRDefault="008F4156" w:rsidP="008F4156">
            <w:pPr>
              <w:rPr>
                <w:vertAlign w:val="subscript"/>
                <w:lang w:val="pt-BR"/>
              </w:rPr>
            </w:pPr>
          </w:p>
          <w:p w14:paraId="09681A5F" w14:textId="77777777" w:rsidR="008F4156" w:rsidRDefault="008F4156" w:rsidP="008F4156">
            <w:pPr>
              <w:rPr>
                <w:vertAlign w:val="subscript"/>
                <w:lang w:val="pt-BR"/>
              </w:rPr>
            </w:pPr>
          </w:p>
          <w:p w14:paraId="79C857DE" w14:textId="77777777" w:rsidR="008F4156" w:rsidRDefault="008F4156" w:rsidP="008F4156">
            <w:pPr>
              <w:rPr>
                <w:vertAlign w:val="subscript"/>
                <w:lang w:val="pt-BR"/>
              </w:rPr>
            </w:pPr>
          </w:p>
          <w:p w14:paraId="15DFEA0B" w14:textId="77777777" w:rsidR="008F4156" w:rsidRDefault="008F4156" w:rsidP="008F4156">
            <w:pPr>
              <w:rPr>
                <w:vertAlign w:val="subscript"/>
                <w:lang w:val="pt-BR"/>
              </w:rPr>
            </w:pPr>
          </w:p>
          <w:p w14:paraId="4A226E5A" w14:textId="77777777" w:rsidR="008F4156" w:rsidRDefault="008F4156" w:rsidP="008F4156">
            <w:pPr>
              <w:rPr>
                <w:vertAlign w:val="subscript"/>
                <w:lang w:val="pt-BR"/>
              </w:rPr>
            </w:pPr>
          </w:p>
          <w:p w14:paraId="25F0620A" w14:textId="77777777" w:rsidR="008F4156" w:rsidRDefault="008F4156" w:rsidP="008F4156">
            <w:pPr>
              <w:rPr>
                <w:lang w:val="nb-NO"/>
              </w:rPr>
            </w:pPr>
            <w:r>
              <w:rPr>
                <w:lang w:val="nb-NO"/>
              </w:rPr>
              <w:t xml:space="preserve">GV yêu cầu </w:t>
            </w:r>
            <w:r>
              <w:rPr>
                <w:lang w:val="de-DE"/>
              </w:rPr>
              <w:t xml:space="preserve">SV tìm hiểu các công đoạn sản xuất </w:t>
            </w:r>
            <w:r w:rsidRPr="00C96515">
              <w:rPr>
                <w:lang w:val="pt-BR"/>
              </w:rPr>
              <w:t>H</w:t>
            </w:r>
            <w:r w:rsidRPr="00C96515">
              <w:rPr>
                <w:vertAlign w:val="subscript"/>
                <w:lang w:val="pt-BR"/>
              </w:rPr>
              <w:t>2</w:t>
            </w:r>
            <w:r w:rsidRPr="00C96515">
              <w:rPr>
                <w:lang w:val="pt-BR"/>
              </w:rPr>
              <w:t>SO</w:t>
            </w:r>
            <w:r w:rsidRPr="00C96515">
              <w:rPr>
                <w:vertAlign w:val="subscript"/>
                <w:lang w:val="pt-BR"/>
              </w:rPr>
              <w:t>4</w:t>
            </w:r>
            <w:r>
              <w:rPr>
                <w:lang w:val="de-DE"/>
              </w:rPr>
              <w:t xml:space="preserve">  </w:t>
            </w:r>
          </w:p>
          <w:p w14:paraId="11EDF054" w14:textId="77777777" w:rsidR="008F4156" w:rsidRPr="00C96515" w:rsidRDefault="008F4156" w:rsidP="008F4156">
            <w:pPr>
              <w:rPr>
                <w:lang w:val="nb-NO"/>
              </w:rPr>
            </w:pPr>
          </w:p>
          <w:p w14:paraId="7029800F" w14:textId="77777777" w:rsidR="008F4156" w:rsidRPr="00C96515" w:rsidRDefault="008F4156" w:rsidP="008F4156">
            <w:pPr>
              <w:rPr>
                <w:lang w:val="nb-NO"/>
              </w:rPr>
            </w:pPr>
          </w:p>
          <w:p w14:paraId="0322AC79" w14:textId="77777777" w:rsidR="008F4156" w:rsidRPr="00C96515" w:rsidRDefault="008F4156" w:rsidP="008F4156">
            <w:pPr>
              <w:rPr>
                <w:lang w:val="nb-NO"/>
              </w:rPr>
            </w:pPr>
          </w:p>
          <w:p w14:paraId="643F5C85" w14:textId="77777777" w:rsidR="008F4156" w:rsidRPr="00C96515" w:rsidRDefault="008F4156" w:rsidP="008F4156">
            <w:pPr>
              <w:rPr>
                <w:lang w:val="nb-NO"/>
              </w:rPr>
            </w:pPr>
          </w:p>
          <w:p w14:paraId="6DCD4DDB" w14:textId="77777777" w:rsidR="008F4156" w:rsidRPr="00C96515" w:rsidRDefault="008F4156" w:rsidP="008F4156">
            <w:pPr>
              <w:rPr>
                <w:lang w:val="nb-NO"/>
              </w:rPr>
            </w:pPr>
          </w:p>
          <w:p w14:paraId="7830BED8" w14:textId="77777777" w:rsidR="008F4156" w:rsidRPr="00C96515" w:rsidRDefault="008F4156" w:rsidP="008F4156">
            <w:pPr>
              <w:rPr>
                <w:lang w:val="nb-NO"/>
              </w:rPr>
            </w:pPr>
          </w:p>
          <w:p w14:paraId="01166114" w14:textId="77777777" w:rsidR="008F4156" w:rsidRPr="00C96515" w:rsidRDefault="008F4156" w:rsidP="008F4156">
            <w:pPr>
              <w:rPr>
                <w:lang w:val="nb-NO"/>
              </w:rPr>
            </w:pPr>
          </w:p>
          <w:p w14:paraId="5296F270" w14:textId="77777777" w:rsidR="008F4156" w:rsidRDefault="008F4156" w:rsidP="008F4156">
            <w:pPr>
              <w:rPr>
                <w:lang w:val="nb-NO"/>
              </w:rPr>
            </w:pPr>
          </w:p>
          <w:p w14:paraId="29557429" w14:textId="03DF990B" w:rsidR="008F4156" w:rsidRPr="005424B3" w:rsidRDefault="008F4156" w:rsidP="008F4156">
            <w:pPr>
              <w:spacing w:line="276" w:lineRule="auto"/>
              <w:rPr>
                <w:lang w:val="nb-NO"/>
              </w:rPr>
            </w:pPr>
            <w:r>
              <w:rPr>
                <w:lang w:val="nb-NO"/>
              </w:rPr>
              <w:t xml:space="preserve">GV trình bày kn, phân loại </w:t>
            </w:r>
            <w:r w:rsidRPr="005424B3">
              <w:rPr>
                <w:lang w:val="pt-BR"/>
              </w:rPr>
              <w:t>muối Sunfat</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AB88BD6" w14:textId="77777777" w:rsidR="008F4156" w:rsidRDefault="008F4156" w:rsidP="008F4156">
            <w:pPr>
              <w:rPr>
                <w:lang w:val="nb-NO"/>
              </w:rPr>
            </w:pPr>
          </w:p>
          <w:p w14:paraId="74D96E06" w14:textId="77777777" w:rsidR="008F4156" w:rsidRPr="009C18C7" w:rsidRDefault="008F4156" w:rsidP="008F4156">
            <w:pPr>
              <w:rPr>
                <w:lang w:val="nb-NO"/>
              </w:rPr>
            </w:pPr>
          </w:p>
          <w:p w14:paraId="545EE1DA" w14:textId="77777777" w:rsidR="008F4156" w:rsidRPr="009C18C7" w:rsidRDefault="008F4156" w:rsidP="008F4156">
            <w:pPr>
              <w:rPr>
                <w:lang w:val="nb-NO"/>
              </w:rPr>
            </w:pPr>
          </w:p>
          <w:p w14:paraId="570B43D5" w14:textId="77777777" w:rsidR="008F4156" w:rsidRPr="009C18C7" w:rsidRDefault="008F4156" w:rsidP="008F4156">
            <w:pPr>
              <w:rPr>
                <w:lang w:val="nb-NO"/>
              </w:rPr>
            </w:pPr>
          </w:p>
          <w:p w14:paraId="663621D6" w14:textId="77777777" w:rsidR="008F4156" w:rsidRPr="009C18C7" w:rsidRDefault="008F4156" w:rsidP="008F4156">
            <w:pPr>
              <w:rPr>
                <w:lang w:val="nb-NO"/>
              </w:rPr>
            </w:pPr>
          </w:p>
          <w:p w14:paraId="45BCF851" w14:textId="77777777" w:rsidR="008F4156" w:rsidRPr="009C18C7" w:rsidRDefault="008F4156" w:rsidP="008F4156">
            <w:pPr>
              <w:rPr>
                <w:lang w:val="nb-NO"/>
              </w:rPr>
            </w:pPr>
          </w:p>
          <w:p w14:paraId="7D8F12A4" w14:textId="77777777" w:rsidR="008F4156" w:rsidRPr="009C18C7" w:rsidRDefault="008F4156" w:rsidP="008F4156">
            <w:pPr>
              <w:rPr>
                <w:lang w:val="nb-NO"/>
              </w:rPr>
            </w:pPr>
          </w:p>
          <w:p w14:paraId="74CB07E6" w14:textId="77777777" w:rsidR="008F4156" w:rsidRDefault="008F4156" w:rsidP="008F4156">
            <w:pPr>
              <w:rPr>
                <w:lang w:val="nb-NO"/>
              </w:rPr>
            </w:pPr>
          </w:p>
          <w:p w14:paraId="2BFAF92B" w14:textId="77777777" w:rsidR="008F4156" w:rsidRDefault="008F4156" w:rsidP="008F4156">
            <w:pPr>
              <w:rPr>
                <w:lang w:val="nb-NO"/>
              </w:rPr>
            </w:pPr>
            <w:r>
              <w:rPr>
                <w:lang w:val="nb-NO"/>
              </w:rPr>
              <w:t xml:space="preserve">SV dự đoán tính chất của </w:t>
            </w:r>
            <w:r w:rsidRPr="005424B3">
              <w:rPr>
                <w:lang w:val="pt-BR"/>
              </w:rPr>
              <w:t>H</w:t>
            </w:r>
            <w:r w:rsidRPr="005424B3">
              <w:rPr>
                <w:vertAlign w:val="subscript"/>
                <w:lang w:val="pt-BR"/>
              </w:rPr>
              <w:t>2</w:t>
            </w:r>
            <w:r w:rsidRPr="005424B3">
              <w:rPr>
                <w:lang w:val="pt-BR"/>
              </w:rPr>
              <w:t>SO</w:t>
            </w:r>
            <w:r w:rsidRPr="005424B3">
              <w:rPr>
                <w:vertAlign w:val="subscript"/>
                <w:lang w:val="pt-BR"/>
              </w:rPr>
              <w:t>4</w:t>
            </w:r>
            <w:r>
              <w:rPr>
                <w:vertAlign w:val="subscript"/>
                <w:lang w:val="pt-BR"/>
              </w:rPr>
              <w:t xml:space="preserve"> </w:t>
            </w:r>
            <w:r>
              <w:rPr>
                <w:lang w:val="nb-NO"/>
              </w:rPr>
              <w:t xml:space="preserve">thông qua số công thức và số oxi hóa của S trong </w:t>
            </w:r>
            <w:r w:rsidRPr="005424B3">
              <w:rPr>
                <w:lang w:val="pt-BR"/>
              </w:rPr>
              <w:t>H</w:t>
            </w:r>
            <w:r w:rsidRPr="005424B3">
              <w:rPr>
                <w:vertAlign w:val="subscript"/>
                <w:lang w:val="pt-BR"/>
              </w:rPr>
              <w:t>2</w:t>
            </w:r>
            <w:r w:rsidRPr="005424B3">
              <w:rPr>
                <w:lang w:val="pt-BR"/>
              </w:rPr>
              <w:t>SO</w:t>
            </w:r>
            <w:r w:rsidRPr="005424B3">
              <w:rPr>
                <w:vertAlign w:val="subscript"/>
                <w:lang w:val="pt-BR"/>
              </w:rPr>
              <w:t>4</w:t>
            </w:r>
          </w:p>
          <w:p w14:paraId="5635AEC7" w14:textId="77777777" w:rsidR="008F4156" w:rsidRPr="009C18C7" w:rsidRDefault="008F4156" w:rsidP="008F4156">
            <w:pPr>
              <w:rPr>
                <w:lang w:val="nb-NO"/>
              </w:rPr>
            </w:pPr>
          </w:p>
          <w:p w14:paraId="647EDF0F" w14:textId="77777777" w:rsidR="008F4156" w:rsidRPr="009C18C7" w:rsidRDefault="008F4156" w:rsidP="008F4156">
            <w:pPr>
              <w:rPr>
                <w:lang w:val="nb-NO"/>
              </w:rPr>
            </w:pPr>
          </w:p>
          <w:p w14:paraId="72402953" w14:textId="77777777" w:rsidR="008F4156" w:rsidRPr="009C18C7" w:rsidRDefault="008F4156" w:rsidP="008F4156">
            <w:pPr>
              <w:rPr>
                <w:lang w:val="nb-NO"/>
              </w:rPr>
            </w:pPr>
          </w:p>
          <w:p w14:paraId="227E3E0E" w14:textId="77777777" w:rsidR="008F4156" w:rsidRDefault="008F4156" w:rsidP="008F4156">
            <w:pPr>
              <w:rPr>
                <w:lang w:val="nb-NO"/>
              </w:rPr>
            </w:pPr>
          </w:p>
          <w:p w14:paraId="601F5DF3" w14:textId="77777777" w:rsidR="008F4156" w:rsidRDefault="008F4156" w:rsidP="008F4156">
            <w:pPr>
              <w:rPr>
                <w:vertAlign w:val="subscript"/>
                <w:lang w:val="pt-BR"/>
              </w:rPr>
            </w:pPr>
            <w:r>
              <w:rPr>
                <w:lang w:val="nb-NO"/>
              </w:rPr>
              <w:t>SV v</w:t>
            </w:r>
            <w:r w:rsidRPr="005424B3">
              <w:rPr>
                <w:iCs/>
              </w:rPr>
              <w:t>iết</w:t>
            </w:r>
            <w:r>
              <w:rPr>
                <w:iCs/>
              </w:rPr>
              <w:t xml:space="preserve"> </w:t>
            </w:r>
            <w:r w:rsidRPr="005424B3">
              <w:rPr>
                <w:iCs/>
              </w:rPr>
              <w:t>phương trình hóa học minh họa tính chất</w:t>
            </w:r>
            <w:r>
              <w:rPr>
                <w:iCs/>
              </w:rPr>
              <w:t xml:space="preserve"> của </w:t>
            </w:r>
            <w:r w:rsidRPr="005424B3">
              <w:rPr>
                <w:lang w:val="pt-BR"/>
              </w:rPr>
              <w:t>H</w:t>
            </w:r>
            <w:r w:rsidRPr="005424B3">
              <w:rPr>
                <w:vertAlign w:val="subscript"/>
                <w:lang w:val="pt-BR"/>
              </w:rPr>
              <w:t>2</w:t>
            </w:r>
            <w:r w:rsidRPr="005424B3">
              <w:rPr>
                <w:lang w:val="pt-BR"/>
              </w:rPr>
              <w:t>SO</w:t>
            </w:r>
            <w:r w:rsidRPr="005424B3">
              <w:rPr>
                <w:vertAlign w:val="subscript"/>
                <w:lang w:val="pt-BR"/>
              </w:rPr>
              <w:t>4</w:t>
            </w:r>
          </w:p>
          <w:p w14:paraId="2E641C54" w14:textId="77777777" w:rsidR="008F4156" w:rsidRDefault="008F4156" w:rsidP="008F4156">
            <w:pPr>
              <w:rPr>
                <w:vertAlign w:val="subscript"/>
                <w:lang w:val="pt-BR"/>
              </w:rPr>
            </w:pPr>
          </w:p>
          <w:p w14:paraId="519F8F51" w14:textId="77777777" w:rsidR="008F4156" w:rsidRDefault="008F4156" w:rsidP="008F4156">
            <w:pPr>
              <w:rPr>
                <w:vertAlign w:val="subscript"/>
                <w:lang w:val="pt-BR"/>
              </w:rPr>
            </w:pPr>
          </w:p>
          <w:p w14:paraId="7149F73B" w14:textId="77777777" w:rsidR="008F4156" w:rsidRDefault="008F4156" w:rsidP="008F4156">
            <w:pPr>
              <w:rPr>
                <w:vertAlign w:val="subscript"/>
                <w:lang w:val="pt-BR"/>
              </w:rPr>
            </w:pPr>
          </w:p>
          <w:p w14:paraId="3D9E8659" w14:textId="77777777" w:rsidR="008F4156" w:rsidRDefault="008F4156" w:rsidP="008F4156">
            <w:pPr>
              <w:rPr>
                <w:vertAlign w:val="subscript"/>
                <w:lang w:val="pt-BR"/>
              </w:rPr>
            </w:pPr>
          </w:p>
          <w:p w14:paraId="0594DE2D" w14:textId="77777777" w:rsidR="008F4156" w:rsidRDefault="008F4156" w:rsidP="008F4156">
            <w:pPr>
              <w:rPr>
                <w:vertAlign w:val="subscript"/>
                <w:lang w:val="pt-BR"/>
              </w:rPr>
            </w:pPr>
          </w:p>
          <w:p w14:paraId="3B1C0FA8" w14:textId="77777777" w:rsidR="008F4156" w:rsidRDefault="008F4156" w:rsidP="008F4156">
            <w:pPr>
              <w:rPr>
                <w:vertAlign w:val="subscript"/>
                <w:lang w:val="pt-BR"/>
              </w:rPr>
            </w:pPr>
          </w:p>
          <w:p w14:paraId="3E91796C" w14:textId="77777777" w:rsidR="008F4156" w:rsidRDefault="008F4156" w:rsidP="008F4156">
            <w:pPr>
              <w:rPr>
                <w:vertAlign w:val="subscript"/>
                <w:lang w:val="pt-BR"/>
              </w:rPr>
            </w:pPr>
          </w:p>
          <w:p w14:paraId="6DEBF275" w14:textId="77777777" w:rsidR="008F4156" w:rsidRDefault="008F4156" w:rsidP="008F4156">
            <w:pPr>
              <w:rPr>
                <w:vertAlign w:val="subscript"/>
                <w:lang w:val="pt-BR"/>
              </w:rPr>
            </w:pPr>
          </w:p>
          <w:p w14:paraId="0FC1649F" w14:textId="77777777" w:rsidR="008F4156" w:rsidRDefault="008F4156" w:rsidP="008F4156">
            <w:pPr>
              <w:rPr>
                <w:vertAlign w:val="subscript"/>
                <w:lang w:val="pt-BR"/>
              </w:rPr>
            </w:pPr>
          </w:p>
          <w:p w14:paraId="093DF3D1" w14:textId="77777777" w:rsidR="008F4156" w:rsidRDefault="008F4156" w:rsidP="008F4156">
            <w:pPr>
              <w:rPr>
                <w:vertAlign w:val="subscript"/>
                <w:lang w:val="pt-BR"/>
              </w:rPr>
            </w:pPr>
          </w:p>
          <w:p w14:paraId="28BF5A6A" w14:textId="77777777" w:rsidR="008F4156" w:rsidRDefault="008F4156" w:rsidP="008F4156">
            <w:pPr>
              <w:rPr>
                <w:vertAlign w:val="subscript"/>
                <w:lang w:val="pt-BR"/>
              </w:rPr>
            </w:pPr>
          </w:p>
          <w:p w14:paraId="4FFC64E8" w14:textId="77777777" w:rsidR="008F4156" w:rsidRDefault="008F4156" w:rsidP="008F4156">
            <w:pPr>
              <w:rPr>
                <w:vertAlign w:val="subscript"/>
                <w:lang w:val="pt-BR"/>
              </w:rPr>
            </w:pPr>
          </w:p>
          <w:p w14:paraId="20B7EE4D" w14:textId="77777777" w:rsidR="008F4156" w:rsidRDefault="008F4156" w:rsidP="008F4156">
            <w:pPr>
              <w:rPr>
                <w:vertAlign w:val="subscript"/>
                <w:lang w:val="pt-BR"/>
              </w:rPr>
            </w:pPr>
          </w:p>
          <w:p w14:paraId="4B3DC787" w14:textId="77777777" w:rsidR="008F4156" w:rsidRDefault="008F4156" w:rsidP="008F4156">
            <w:pPr>
              <w:rPr>
                <w:vertAlign w:val="subscript"/>
                <w:lang w:val="pt-BR"/>
              </w:rPr>
            </w:pPr>
          </w:p>
          <w:p w14:paraId="1C1C71CB" w14:textId="77777777" w:rsidR="008F4156" w:rsidRDefault="008F4156" w:rsidP="008F4156">
            <w:pPr>
              <w:rPr>
                <w:vertAlign w:val="subscript"/>
                <w:lang w:val="pt-BR"/>
              </w:rPr>
            </w:pPr>
          </w:p>
          <w:p w14:paraId="0A4633DE" w14:textId="77777777" w:rsidR="008F4156" w:rsidRDefault="008F4156" w:rsidP="008F4156">
            <w:pPr>
              <w:spacing w:line="276" w:lineRule="auto"/>
              <w:jc w:val="both"/>
              <w:rPr>
                <w:lang w:val="de-DE"/>
              </w:rPr>
            </w:pPr>
            <w:r>
              <w:rPr>
                <w:lang w:val="de-DE"/>
              </w:rPr>
              <w:t xml:space="preserve">SV tìm hiểu các công đoạn sản xuất </w:t>
            </w:r>
            <w:r w:rsidRPr="00C96515">
              <w:rPr>
                <w:lang w:val="pt-BR"/>
              </w:rPr>
              <w:t>H</w:t>
            </w:r>
            <w:r w:rsidRPr="00C96515">
              <w:rPr>
                <w:vertAlign w:val="subscript"/>
                <w:lang w:val="pt-BR"/>
              </w:rPr>
              <w:t>2</w:t>
            </w:r>
            <w:r w:rsidRPr="00C96515">
              <w:rPr>
                <w:lang w:val="pt-BR"/>
              </w:rPr>
              <w:t>SO</w:t>
            </w:r>
            <w:r w:rsidRPr="00C96515">
              <w:rPr>
                <w:vertAlign w:val="subscript"/>
                <w:lang w:val="pt-BR"/>
              </w:rPr>
              <w:t>4</w:t>
            </w:r>
            <w:r>
              <w:rPr>
                <w:lang w:val="de-DE"/>
              </w:rPr>
              <w:t xml:space="preserve">  </w:t>
            </w:r>
          </w:p>
          <w:p w14:paraId="42408B30" w14:textId="77777777" w:rsidR="008F4156" w:rsidRDefault="008F4156" w:rsidP="008F4156">
            <w:pPr>
              <w:spacing w:line="276" w:lineRule="auto"/>
              <w:jc w:val="both"/>
              <w:rPr>
                <w:lang w:val="de-DE"/>
              </w:rPr>
            </w:pPr>
          </w:p>
          <w:p w14:paraId="41288B7A" w14:textId="77777777" w:rsidR="008F4156" w:rsidRDefault="008F4156" w:rsidP="008F4156">
            <w:pPr>
              <w:spacing w:line="276" w:lineRule="auto"/>
              <w:jc w:val="both"/>
              <w:rPr>
                <w:lang w:val="de-DE"/>
              </w:rPr>
            </w:pPr>
          </w:p>
          <w:p w14:paraId="4B7B9565" w14:textId="77777777" w:rsidR="008F4156" w:rsidRDefault="008F4156" w:rsidP="008F4156">
            <w:pPr>
              <w:spacing w:line="276" w:lineRule="auto"/>
              <w:jc w:val="both"/>
              <w:rPr>
                <w:lang w:val="de-DE"/>
              </w:rPr>
            </w:pPr>
          </w:p>
          <w:p w14:paraId="5F1F27DE" w14:textId="15513BA7" w:rsidR="008F4156" w:rsidRDefault="008F4156" w:rsidP="008F4156">
            <w:pPr>
              <w:spacing w:line="276" w:lineRule="auto"/>
              <w:jc w:val="both"/>
              <w:rPr>
                <w:lang w:val="de-DE"/>
              </w:rPr>
            </w:pPr>
          </w:p>
          <w:p w14:paraId="686A3D13" w14:textId="4EB5DFB6" w:rsidR="008F4156" w:rsidRDefault="008F4156" w:rsidP="008F4156">
            <w:pPr>
              <w:spacing w:line="276" w:lineRule="auto"/>
              <w:jc w:val="both"/>
              <w:rPr>
                <w:lang w:val="de-DE"/>
              </w:rPr>
            </w:pPr>
          </w:p>
          <w:p w14:paraId="325432D8" w14:textId="632F4742" w:rsidR="008F4156" w:rsidRDefault="008F4156" w:rsidP="008F4156">
            <w:pPr>
              <w:spacing w:line="276" w:lineRule="auto"/>
              <w:jc w:val="both"/>
              <w:rPr>
                <w:lang w:val="de-DE"/>
              </w:rPr>
            </w:pPr>
          </w:p>
          <w:p w14:paraId="27CD910F" w14:textId="1442BD60" w:rsidR="008F4156" w:rsidRDefault="008F4156" w:rsidP="008F4156">
            <w:pPr>
              <w:spacing w:line="276" w:lineRule="auto"/>
              <w:jc w:val="both"/>
              <w:rPr>
                <w:lang w:val="de-DE"/>
              </w:rPr>
            </w:pPr>
          </w:p>
          <w:p w14:paraId="5F67C5F1" w14:textId="2B21A5FD" w:rsidR="008F4156" w:rsidRDefault="008F4156" w:rsidP="008F4156">
            <w:pPr>
              <w:spacing w:line="276" w:lineRule="auto"/>
              <w:jc w:val="both"/>
              <w:rPr>
                <w:lang w:val="de-DE"/>
              </w:rPr>
            </w:pPr>
          </w:p>
          <w:p w14:paraId="44E9A2EB" w14:textId="521BDA33" w:rsidR="008F4156" w:rsidRDefault="008F4156" w:rsidP="008F4156">
            <w:pPr>
              <w:spacing w:line="276" w:lineRule="auto"/>
              <w:jc w:val="both"/>
              <w:rPr>
                <w:lang w:val="de-DE"/>
              </w:rPr>
            </w:pPr>
          </w:p>
          <w:p w14:paraId="118EC5A6" w14:textId="2D413318" w:rsidR="008F4156" w:rsidRDefault="008F4156" w:rsidP="008F4156">
            <w:pPr>
              <w:spacing w:line="276" w:lineRule="auto"/>
              <w:jc w:val="both"/>
              <w:rPr>
                <w:lang w:val="de-DE"/>
              </w:rPr>
            </w:pPr>
          </w:p>
          <w:p w14:paraId="3951E5A1" w14:textId="15E31706" w:rsidR="008F4156" w:rsidRDefault="008F4156" w:rsidP="008F4156">
            <w:pPr>
              <w:spacing w:line="276" w:lineRule="auto"/>
              <w:jc w:val="both"/>
              <w:rPr>
                <w:lang w:val="de-DE"/>
              </w:rPr>
            </w:pPr>
          </w:p>
          <w:p w14:paraId="43F70A3C" w14:textId="77507D74" w:rsidR="008F4156" w:rsidRDefault="008F4156" w:rsidP="008F4156">
            <w:pPr>
              <w:spacing w:line="276" w:lineRule="auto"/>
              <w:jc w:val="both"/>
              <w:rPr>
                <w:lang w:val="de-DE"/>
              </w:rPr>
            </w:pPr>
          </w:p>
          <w:p w14:paraId="65E9CD4A" w14:textId="55757D5A" w:rsidR="008F4156" w:rsidRDefault="008F4156" w:rsidP="008F4156">
            <w:pPr>
              <w:spacing w:line="276" w:lineRule="auto"/>
              <w:jc w:val="both"/>
              <w:rPr>
                <w:lang w:val="de-DE"/>
              </w:rPr>
            </w:pPr>
          </w:p>
          <w:p w14:paraId="1756CE00" w14:textId="7829837A" w:rsidR="008F4156" w:rsidRDefault="008F4156" w:rsidP="008F4156">
            <w:pPr>
              <w:spacing w:line="276" w:lineRule="auto"/>
              <w:jc w:val="both"/>
              <w:rPr>
                <w:lang w:val="de-DE"/>
              </w:rPr>
            </w:pPr>
          </w:p>
          <w:p w14:paraId="6BA5E956" w14:textId="77777777" w:rsidR="008F4156" w:rsidRDefault="008F4156" w:rsidP="008F4156">
            <w:pPr>
              <w:spacing w:line="276" w:lineRule="auto"/>
              <w:jc w:val="both"/>
              <w:rPr>
                <w:lang w:val="de-DE"/>
              </w:rPr>
            </w:pPr>
          </w:p>
          <w:p w14:paraId="49496A3B" w14:textId="77777777" w:rsidR="008F4156" w:rsidRDefault="008F4156" w:rsidP="008F4156">
            <w:pPr>
              <w:spacing w:line="276" w:lineRule="auto"/>
              <w:jc w:val="both"/>
              <w:rPr>
                <w:lang w:val="de-DE"/>
              </w:rPr>
            </w:pPr>
          </w:p>
          <w:p w14:paraId="207D3992" w14:textId="77777777" w:rsidR="008F4156" w:rsidRDefault="008F4156" w:rsidP="008F4156">
            <w:pPr>
              <w:spacing w:line="276" w:lineRule="auto"/>
              <w:jc w:val="both"/>
              <w:rPr>
                <w:lang w:val="de-DE"/>
              </w:rPr>
            </w:pPr>
          </w:p>
          <w:p w14:paraId="58310DA8" w14:textId="7F164B3C" w:rsidR="008F4156" w:rsidRPr="00C92D25" w:rsidRDefault="008F4156" w:rsidP="008F4156">
            <w:pPr>
              <w:rPr>
                <w:lang w:val="nb-NO"/>
              </w:rPr>
            </w:pPr>
            <w:r>
              <w:rPr>
                <w:lang w:val="nb-NO"/>
              </w:rPr>
              <w:t xml:space="preserve">SV viết các công thức </w:t>
            </w:r>
            <w:r w:rsidRPr="005424B3">
              <w:rPr>
                <w:lang w:val="pt-BR"/>
              </w:rPr>
              <w:t>muối Sunfat</w:t>
            </w:r>
            <w:r>
              <w:rPr>
                <w:lang w:val="pt-BR"/>
              </w:rPr>
              <w:t xml:space="preserve"> và phân loại.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CE5C6FC" w14:textId="77777777" w:rsidR="008F4156" w:rsidRPr="005424B3" w:rsidRDefault="008F4156" w:rsidP="008F4156">
            <w:pPr>
              <w:rPr>
                <w:lang w:val="nb-NO"/>
              </w:rPr>
            </w:pPr>
          </w:p>
          <w:p w14:paraId="460FB366" w14:textId="77777777" w:rsidR="008F4156" w:rsidRPr="005424B3" w:rsidRDefault="008F4156" w:rsidP="008F4156">
            <w:pPr>
              <w:jc w:val="center"/>
              <w:rPr>
                <w:lang w:val="pt-BR"/>
              </w:rPr>
            </w:pPr>
            <w:r>
              <w:rPr>
                <w:lang w:val="pt-BR"/>
              </w:rPr>
              <w:t>15</w:t>
            </w:r>
          </w:p>
          <w:p w14:paraId="636221A6" w14:textId="77777777" w:rsidR="008F4156" w:rsidRDefault="008F4156" w:rsidP="008F4156">
            <w:pPr>
              <w:rPr>
                <w:lang w:val="pt-BR"/>
              </w:rPr>
            </w:pPr>
            <w:r w:rsidRPr="005424B3">
              <w:rPr>
                <w:lang w:val="pt-BR"/>
              </w:rPr>
              <w:t>phút</w:t>
            </w:r>
          </w:p>
          <w:p w14:paraId="46B1D617" w14:textId="77777777" w:rsidR="008F4156" w:rsidRDefault="008F4156" w:rsidP="008F4156">
            <w:pPr>
              <w:rPr>
                <w:lang w:val="pt-BR"/>
              </w:rPr>
            </w:pPr>
          </w:p>
          <w:p w14:paraId="2F6F02B4" w14:textId="77777777" w:rsidR="008F4156" w:rsidRDefault="008F4156" w:rsidP="008F4156">
            <w:pPr>
              <w:rPr>
                <w:lang w:val="pt-BR"/>
              </w:rPr>
            </w:pPr>
          </w:p>
          <w:p w14:paraId="50C77EC5" w14:textId="77777777" w:rsidR="008F4156" w:rsidRDefault="008F4156" w:rsidP="008F4156">
            <w:pPr>
              <w:rPr>
                <w:lang w:val="pt-BR"/>
              </w:rPr>
            </w:pPr>
          </w:p>
          <w:p w14:paraId="10571B12" w14:textId="77777777" w:rsidR="008F4156" w:rsidRDefault="008F4156" w:rsidP="008F4156">
            <w:pPr>
              <w:rPr>
                <w:lang w:val="pt-BR"/>
              </w:rPr>
            </w:pPr>
          </w:p>
          <w:p w14:paraId="78B62A4C" w14:textId="506E6DFB" w:rsidR="008F4156" w:rsidRPr="005424B3" w:rsidRDefault="0076078C" w:rsidP="008F4156">
            <w:pPr>
              <w:jc w:val="center"/>
              <w:rPr>
                <w:lang w:val="pt-BR"/>
              </w:rPr>
            </w:pPr>
            <w:r>
              <w:rPr>
                <w:lang w:val="pt-BR"/>
              </w:rPr>
              <w:t>15</w:t>
            </w:r>
          </w:p>
          <w:p w14:paraId="7F819E9D" w14:textId="77777777" w:rsidR="008F4156" w:rsidRDefault="008F4156" w:rsidP="008F4156">
            <w:pPr>
              <w:rPr>
                <w:lang w:val="pt-BR"/>
              </w:rPr>
            </w:pPr>
            <w:r w:rsidRPr="005424B3">
              <w:rPr>
                <w:lang w:val="pt-BR"/>
              </w:rPr>
              <w:t>phút</w:t>
            </w:r>
          </w:p>
          <w:p w14:paraId="2AAEFABA" w14:textId="77777777" w:rsidR="008F4156" w:rsidRDefault="008F4156" w:rsidP="008F4156">
            <w:pPr>
              <w:rPr>
                <w:lang w:val="pt-BR"/>
              </w:rPr>
            </w:pPr>
          </w:p>
          <w:p w14:paraId="15D577A2" w14:textId="77777777" w:rsidR="008F4156" w:rsidRDefault="008F4156" w:rsidP="008F4156">
            <w:pPr>
              <w:rPr>
                <w:lang w:val="pt-BR"/>
              </w:rPr>
            </w:pPr>
          </w:p>
          <w:p w14:paraId="395B2EF6" w14:textId="77777777" w:rsidR="008F4156" w:rsidRDefault="008F4156" w:rsidP="008F4156">
            <w:pPr>
              <w:rPr>
                <w:lang w:val="pt-BR"/>
              </w:rPr>
            </w:pPr>
          </w:p>
          <w:p w14:paraId="7A25542D" w14:textId="77777777" w:rsidR="008F4156" w:rsidRDefault="008F4156" w:rsidP="008F4156">
            <w:pPr>
              <w:rPr>
                <w:lang w:val="pt-BR"/>
              </w:rPr>
            </w:pPr>
          </w:p>
          <w:p w14:paraId="051B4720" w14:textId="77777777" w:rsidR="008F4156" w:rsidRDefault="008F4156" w:rsidP="008F4156">
            <w:pPr>
              <w:rPr>
                <w:lang w:val="pt-BR"/>
              </w:rPr>
            </w:pPr>
          </w:p>
          <w:p w14:paraId="02844502" w14:textId="77777777" w:rsidR="008F4156" w:rsidRDefault="008F4156" w:rsidP="008F4156">
            <w:pPr>
              <w:rPr>
                <w:lang w:val="pt-BR"/>
              </w:rPr>
            </w:pPr>
          </w:p>
          <w:p w14:paraId="275821EA" w14:textId="77777777" w:rsidR="008F4156" w:rsidRDefault="008F4156" w:rsidP="008F4156">
            <w:pPr>
              <w:rPr>
                <w:lang w:val="pt-BR"/>
              </w:rPr>
            </w:pPr>
          </w:p>
          <w:p w14:paraId="7B19CCB9" w14:textId="77777777" w:rsidR="008F4156" w:rsidRDefault="008F4156" w:rsidP="008F4156">
            <w:pPr>
              <w:rPr>
                <w:lang w:val="pt-BR"/>
              </w:rPr>
            </w:pPr>
          </w:p>
          <w:p w14:paraId="27CFC753" w14:textId="77777777" w:rsidR="008F4156" w:rsidRDefault="008F4156" w:rsidP="008F4156">
            <w:pPr>
              <w:rPr>
                <w:lang w:val="pt-BR"/>
              </w:rPr>
            </w:pPr>
          </w:p>
          <w:p w14:paraId="691E8734" w14:textId="77777777" w:rsidR="008F4156" w:rsidRDefault="008F4156" w:rsidP="008F4156">
            <w:pPr>
              <w:rPr>
                <w:lang w:val="pt-BR"/>
              </w:rPr>
            </w:pPr>
          </w:p>
          <w:p w14:paraId="5335BDBE" w14:textId="77777777" w:rsidR="008F4156" w:rsidRDefault="008F4156" w:rsidP="008F4156">
            <w:pPr>
              <w:rPr>
                <w:lang w:val="pt-BR"/>
              </w:rPr>
            </w:pPr>
          </w:p>
          <w:p w14:paraId="4FBCF26C" w14:textId="77777777" w:rsidR="008F4156" w:rsidRDefault="008F4156" w:rsidP="008F4156">
            <w:pPr>
              <w:rPr>
                <w:lang w:val="pt-BR"/>
              </w:rPr>
            </w:pPr>
          </w:p>
          <w:p w14:paraId="1EACEF41" w14:textId="77777777" w:rsidR="008F4156" w:rsidRDefault="008F4156" w:rsidP="008F4156">
            <w:pPr>
              <w:rPr>
                <w:lang w:val="pt-BR"/>
              </w:rPr>
            </w:pPr>
          </w:p>
          <w:p w14:paraId="6B63582B" w14:textId="7BCED59D" w:rsidR="008F4156" w:rsidRPr="005424B3" w:rsidRDefault="008F4156" w:rsidP="008F4156">
            <w:pPr>
              <w:jc w:val="center"/>
              <w:rPr>
                <w:lang w:val="pt-BR"/>
              </w:rPr>
            </w:pPr>
            <w:r>
              <w:rPr>
                <w:lang w:val="pt-BR"/>
              </w:rPr>
              <w:t>1</w:t>
            </w:r>
            <w:r w:rsidR="0076078C">
              <w:rPr>
                <w:lang w:val="pt-BR"/>
              </w:rPr>
              <w:t>0</w:t>
            </w:r>
          </w:p>
          <w:p w14:paraId="5D3A555E" w14:textId="77777777" w:rsidR="008F4156" w:rsidRDefault="008F4156" w:rsidP="008F4156">
            <w:pPr>
              <w:rPr>
                <w:lang w:val="pt-BR"/>
              </w:rPr>
            </w:pPr>
            <w:r w:rsidRPr="005424B3">
              <w:rPr>
                <w:lang w:val="pt-BR"/>
              </w:rPr>
              <w:lastRenderedPageBreak/>
              <w:t>phút</w:t>
            </w:r>
          </w:p>
          <w:p w14:paraId="21E9D8C8" w14:textId="77777777" w:rsidR="008F4156" w:rsidRDefault="008F4156" w:rsidP="008F4156">
            <w:pPr>
              <w:rPr>
                <w:lang w:val="pt-BR"/>
              </w:rPr>
            </w:pPr>
          </w:p>
          <w:p w14:paraId="232E3E22" w14:textId="77777777" w:rsidR="008F4156" w:rsidRDefault="008F4156" w:rsidP="008F4156">
            <w:pPr>
              <w:rPr>
                <w:lang w:val="pt-BR"/>
              </w:rPr>
            </w:pPr>
          </w:p>
          <w:p w14:paraId="40127126" w14:textId="77777777" w:rsidR="008F4156" w:rsidRDefault="008F4156" w:rsidP="008F4156">
            <w:pPr>
              <w:rPr>
                <w:lang w:val="pt-BR"/>
              </w:rPr>
            </w:pPr>
          </w:p>
          <w:p w14:paraId="1E8B8DA2" w14:textId="77777777" w:rsidR="008F4156" w:rsidRDefault="008F4156" w:rsidP="008F4156">
            <w:pPr>
              <w:rPr>
                <w:lang w:val="pt-BR"/>
              </w:rPr>
            </w:pPr>
          </w:p>
          <w:p w14:paraId="6AC5369F" w14:textId="77777777" w:rsidR="008F4156" w:rsidRDefault="008F4156" w:rsidP="008F4156">
            <w:pPr>
              <w:rPr>
                <w:lang w:val="pt-BR"/>
              </w:rPr>
            </w:pPr>
          </w:p>
          <w:p w14:paraId="2ACD6980" w14:textId="77777777" w:rsidR="008F4156" w:rsidRDefault="008F4156" w:rsidP="008F4156">
            <w:pPr>
              <w:rPr>
                <w:lang w:val="pt-BR"/>
              </w:rPr>
            </w:pPr>
          </w:p>
          <w:p w14:paraId="2555112B" w14:textId="77777777" w:rsidR="008F4156" w:rsidRDefault="008F4156" w:rsidP="008F4156">
            <w:pPr>
              <w:rPr>
                <w:lang w:val="pt-BR"/>
              </w:rPr>
            </w:pPr>
          </w:p>
          <w:p w14:paraId="4B8064E7" w14:textId="77777777" w:rsidR="008F4156" w:rsidRDefault="008F4156" w:rsidP="008F4156">
            <w:pPr>
              <w:rPr>
                <w:lang w:val="pt-BR"/>
              </w:rPr>
            </w:pPr>
          </w:p>
          <w:p w14:paraId="17ABDA4C" w14:textId="77777777" w:rsidR="008F4156" w:rsidRDefault="008F4156" w:rsidP="008F4156">
            <w:pPr>
              <w:rPr>
                <w:lang w:val="pt-BR"/>
              </w:rPr>
            </w:pPr>
          </w:p>
          <w:p w14:paraId="36E24A0F" w14:textId="77777777" w:rsidR="008F4156" w:rsidRDefault="008F4156" w:rsidP="008F4156">
            <w:pPr>
              <w:rPr>
                <w:lang w:val="pt-BR"/>
              </w:rPr>
            </w:pPr>
          </w:p>
          <w:p w14:paraId="224000FC" w14:textId="77777777" w:rsidR="008F4156" w:rsidRDefault="008F4156" w:rsidP="008F4156">
            <w:pPr>
              <w:rPr>
                <w:lang w:val="pt-BR"/>
              </w:rPr>
            </w:pPr>
          </w:p>
          <w:p w14:paraId="0C728DBB" w14:textId="77777777" w:rsidR="008F4156" w:rsidRPr="005424B3" w:rsidRDefault="008F4156" w:rsidP="008F4156">
            <w:pPr>
              <w:jc w:val="center"/>
              <w:rPr>
                <w:lang w:val="pt-BR"/>
              </w:rPr>
            </w:pPr>
            <w:r>
              <w:rPr>
                <w:lang w:val="pt-BR"/>
              </w:rPr>
              <w:t>10</w:t>
            </w:r>
          </w:p>
          <w:p w14:paraId="21B3EBAB" w14:textId="77777777" w:rsidR="008F4156" w:rsidRDefault="008F4156" w:rsidP="008F4156">
            <w:pPr>
              <w:rPr>
                <w:lang w:val="pt-BR"/>
              </w:rPr>
            </w:pPr>
            <w:r w:rsidRPr="005424B3">
              <w:rPr>
                <w:lang w:val="pt-BR"/>
              </w:rPr>
              <w:t>phút</w:t>
            </w:r>
          </w:p>
          <w:p w14:paraId="0E64C376" w14:textId="77777777" w:rsidR="008F4156" w:rsidRDefault="008F4156" w:rsidP="008F4156">
            <w:pPr>
              <w:rPr>
                <w:lang w:val="nb-NO"/>
              </w:rPr>
            </w:pPr>
          </w:p>
          <w:p w14:paraId="4AAB2C28" w14:textId="77777777" w:rsidR="008F4156" w:rsidRDefault="008F4156" w:rsidP="008F4156">
            <w:pPr>
              <w:rPr>
                <w:lang w:val="nb-NO"/>
              </w:rPr>
            </w:pPr>
          </w:p>
          <w:p w14:paraId="23C9CD67" w14:textId="77777777" w:rsidR="008F4156" w:rsidRDefault="008F4156" w:rsidP="008F4156">
            <w:pPr>
              <w:rPr>
                <w:lang w:val="nb-NO"/>
              </w:rPr>
            </w:pPr>
          </w:p>
          <w:p w14:paraId="0FD9BE37" w14:textId="77777777" w:rsidR="008F4156" w:rsidRDefault="008F4156" w:rsidP="008F4156">
            <w:pPr>
              <w:rPr>
                <w:lang w:val="nb-NO"/>
              </w:rPr>
            </w:pPr>
          </w:p>
          <w:p w14:paraId="2F62F6A2" w14:textId="77777777" w:rsidR="008F4156" w:rsidRDefault="008F4156" w:rsidP="008F4156">
            <w:pPr>
              <w:rPr>
                <w:lang w:val="nb-NO"/>
              </w:rPr>
            </w:pPr>
          </w:p>
          <w:p w14:paraId="029C769A" w14:textId="77777777" w:rsidR="008F4156" w:rsidRDefault="008F4156" w:rsidP="008F4156">
            <w:pPr>
              <w:rPr>
                <w:lang w:val="nb-NO"/>
              </w:rPr>
            </w:pPr>
          </w:p>
          <w:p w14:paraId="477EABF1" w14:textId="77777777" w:rsidR="008F4156" w:rsidRDefault="008F4156" w:rsidP="008F4156">
            <w:pPr>
              <w:rPr>
                <w:lang w:val="nb-NO"/>
              </w:rPr>
            </w:pPr>
          </w:p>
          <w:p w14:paraId="619706A8" w14:textId="77777777" w:rsidR="008F4156" w:rsidRDefault="008F4156" w:rsidP="008F4156">
            <w:pPr>
              <w:rPr>
                <w:lang w:val="nb-NO"/>
              </w:rPr>
            </w:pPr>
          </w:p>
          <w:p w14:paraId="79E73E28" w14:textId="77777777" w:rsidR="008F4156" w:rsidRDefault="008F4156" w:rsidP="008F4156">
            <w:pPr>
              <w:rPr>
                <w:lang w:val="nb-NO"/>
              </w:rPr>
            </w:pPr>
          </w:p>
          <w:p w14:paraId="374890A6" w14:textId="7867C348" w:rsidR="008F4156" w:rsidRPr="005424B3" w:rsidRDefault="0076078C" w:rsidP="008F4156">
            <w:pPr>
              <w:jc w:val="center"/>
              <w:rPr>
                <w:lang w:val="pt-BR"/>
              </w:rPr>
            </w:pPr>
            <w:r>
              <w:rPr>
                <w:lang w:val="pt-BR"/>
              </w:rPr>
              <w:t>5</w:t>
            </w:r>
          </w:p>
          <w:p w14:paraId="36226875" w14:textId="77C8E025" w:rsidR="008F4156" w:rsidRDefault="0076078C" w:rsidP="008F4156">
            <w:pPr>
              <w:rPr>
                <w:lang w:val="pt-BR"/>
              </w:rPr>
            </w:pPr>
            <w:r w:rsidRPr="005424B3">
              <w:rPr>
                <w:lang w:val="pt-BR"/>
              </w:rPr>
              <w:t>P</w:t>
            </w:r>
            <w:r w:rsidR="008F4156" w:rsidRPr="005424B3">
              <w:rPr>
                <w:lang w:val="pt-BR"/>
              </w:rPr>
              <w:t>hút</w:t>
            </w:r>
          </w:p>
          <w:p w14:paraId="2C1D44CC" w14:textId="77777777" w:rsidR="0076078C" w:rsidRDefault="0076078C" w:rsidP="008F4156">
            <w:pPr>
              <w:rPr>
                <w:lang w:val="nb-NO"/>
              </w:rPr>
            </w:pPr>
          </w:p>
          <w:p w14:paraId="612DB6D1" w14:textId="77777777" w:rsidR="0076078C" w:rsidRDefault="0076078C" w:rsidP="008F4156">
            <w:pPr>
              <w:rPr>
                <w:lang w:val="nb-NO"/>
              </w:rPr>
            </w:pPr>
          </w:p>
          <w:p w14:paraId="61241B7E" w14:textId="77777777" w:rsidR="0076078C" w:rsidRDefault="0076078C" w:rsidP="008F4156">
            <w:pPr>
              <w:rPr>
                <w:lang w:val="nb-NO"/>
              </w:rPr>
            </w:pPr>
          </w:p>
          <w:p w14:paraId="3E22B5CB" w14:textId="77777777" w:rsidR="0076078C" w:rsidRDefault="0076078C" w:rsidP="008F4156">
            <w:pPr>
              <w:rPr>
                <w:lang w:val="nb-NO"/>
              </w:rPr>
            </w:pPr>
          </w:p>
          <w:p w14:paraId="5970805F" w14:textId="77777777" w:rsidR="0076078C" w:rsidRDefault="0076078C" w:rsidP="008F4156">
            <w:pPr>
              <w:rPr>
                <w:lang w:val="nb-NO"/>
              </w:rPr>
            </w:pPr>
          </w:p>
          <w:p w14:paraId="41DE82CC" w14:textId="77777777" w:rsidR="0076078C" w:rsidRDefault="0076078C" w:rsidP="008F4156">
            <w:pPr>
              <w:rPr>
                <w:lang w:val="nb-NO"/>
              </w:rPr>
            </w:pPr>
          </w:p>
          <w:p w14:paraId="67C0AA5C" w14:textId="77777777" w:rsidR="0076078C" w:rsidRDefault="0076078C" w:rsidP="008F4156">
            <w:pPr>
              <w:rPr>
                <w:lang w:val="nb-NO"/>
              </w:rPr>
            </w:pPr>
          </w:p>
          <w:p w14:paraId="76919566" w14:textId="77777777" w:rsidR="0076078C" w:rsidRDefault="0076078C" w:rsidP="008F4156">
            <w:pPr>
              <w:rPr>
                <w:lang w:val="nb-NO"/>
              </w:rPr>
            </w:pPr>
          </w:p>
          <w:p w14:paraId="6457452C" w14:textId="77777777" w:rsidR="0076078C" w:rsidRDefault="0076078C" w:rsidP="008F4156">
            <w:pPr>
              <w:rPr>
                <w:lang w:val="nb-NO"/>
              </w:rPr>
            </w:pPr>
          </w:p>
          <w:p w14:paraId="6281DE37" w14:textId="77777777" w:rsidR="0076078C" w:rsidRPr="005424B3" w:rsidRDefault="0076078C" w:rsidP="0076078C">
            <w:pPr>
              <w:jc w:val="center"/>
              <w:rPr>
                <w:lang w:val="pt-BR"/>
              </w:rPr>
            </w:pPr>
            <w:r>
              <w:rPr>
                <w:lang w:val="pt-BR"/>
              </w:rPr>
              <w:t>10</w:t>
            </w:r>
          </w:p>
          <w:p w14:paraId="2B36D666" w14:textId="77777777" w:rsidR="0076078C" w:rsidRDefault="0076078C" w:rsidP="0076078C">
            <w:pPr>
              <w:rPr>
                <w:lang w:val="pt-BR"/>
              </w:rPr>
            </w:pPr>
            <w:r w:rsidRPr="005424B3">
              <w:rPr>
                <w:lang w:val="pt-BR"/>
              </w:rPr>
              <w:t>Phút</w:t>
            </w:r>
          </w:p>
          <w:p w14:paraId="75E1FD8E" w14:textId="4A1D6277" w:rsidR="0076078C" w:rsidRPr="005424B3" w:rsidRDefault="0076078C" w:rsidP="008F4156">
            <w:pPr>
              <w:rPr>
                <w:lang w:val="nb-NO"/>
              </w:rPr>
            </w:pPr>
          </w:p>
        </w:tc>
      </w:tr>
      <w:tr w:rsidR="008F4156" w:rsidRPr="005424B3" w14:paraId="010301B3" w14:textId="77777777" w:rsidTr="00446636">
        <w:tc>
          <w:tcPr>
            <w:tcW w:w="540" w:type="dxa"/>
            <w:tcBorders>
              <w:top w:val="single" w:sz="4" w:space="0" w:color="auto"/>
              <w:left w:val="single" w:sz="4" w:space="0" w:color="auto"/>
              <w:bottom w:val="single" w:sz="4" w:space="0" w:color="auto"/>
              <w:right w:val="single" w:sz="4" w:space="0" w:color="auto"/>
            </w:tcBorders>
            <w:shd w:val="clear" w:color="auto" w:fill="auto"/>
          </w:tcPr>
          <w:p w14:paraId="32315772" w14:textId="77777777" w:rsidR="008F4156" w:rsidRPr="005424B3" w:rsidRDefault="008F4156" w:rsidP="008F4156">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9F47413" w14:textId="77777777" w:rsidR="008F4156" w:rsidRPr="005424B3" w:rsidRDefault="008F4156" w:rsidP="008F4156">
            <w:pPr>
              <w:rPr>
                <w:b/>
                <w:bCs/>
                <w:u w:val="single"/>
                <w:lang w:val="nb-NO"/>
              </w:rPr>
            </w:pPr>
            <w:r w:rsidRPr="005424B3">
              <w:rPr>
                <w:b/>
                <w:bCs/>
                <w:u w:val="single"/>
                <w:lang w:val="nb-NO"/>
              </w:rPr>
              <w:t>Củng cố kiến thức và kết thúc bài</w:t>
            </w:r>
          </w:p>
          <w:p w14:paraId="2215D791" w14:textId="77777777" w:rsidR="008F4156" w:rsidRPr="005424B3" w:rsidRDefault="008F4156" w:rsidP="008F4156">
            <w:pPr>
              <w:rPr>
                <w:lang w:val="vi-VN"/>
              </w:rPr>
            </w:pPr>
            <w:r w:rsidRPr="005424B3">
              <w:rPr>
                <w:bCs/>
              </w:rPr>
              <w:t>HS nắm được tính chất hóa học chung</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AFBA746" w14:textId="77777777" w:rsidR="008F4156" w:rsidRPr="005424B3" w:rsidRDefault="008F4156" w:rsidP="008F4156">
            <w:pPr>
              <w:rPr>
                <w:lang w:val="nb-NO"/>
              </w:rPr>
            </w:pPr>
          </w:p>
          <w:p w14:paraId="634CFAD9" w14:textId="77777777" w:rsidR="008F4156" w:rsidRPr="005424B3" w:rsidRDefault="008F4156" w:rsidP="008F4156">
            <w:pPr>
              <w:rPr>
                <w:lang w:val="vi-VN"/>
              </w:rPr>
            </w:pPr>
            <w:r w:rsidRPr="005424B3">
              <w:rPr>
                <w:lang w:val="de-DE"/>
              </w:rPr>
              <w:t xml:space="preserve">Giảng viên trình bày tóm tắt nội dung bằng lời. </w:t>
            </w:r>
            <w:r w:rsidRPr="005424B3">
              <w:rPr>
                <w:lang w:val="nb-NO"/>
              </w:rPr>
              <w:t>GV hướng dẫn bài tập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B404F8B" w14:textId="77777777" w:rsidR="008F4156" w:rsidRPr="005424B3" w:rsidRDefault="008F4156" w:rsidP="008F4156">
            <w:pPr>
              <w:rPr>
                <w:lang w:val="nb-NO"/>
              </w:rPr>
            </w:pPr>
          </w:p>
          <w:p w14:paraId="0D3852E1" w14:textId="77777777" w:rsidR="008F4156" w:rsidRPr="005424B3" w:rsidRDefault="008F4156" w:rsidP="008F4156">
            <w:pPr>
              <w:rPr>
                <w:lang w:val="nb-NO"/>
              </w:rPr>
            </w:pPr>
            <w:r w:rsidRPr="005424B3">
              <w:rPr>
                <w:lang w:val="de-DE"/>
              </w:rPr>
              <w:t xml:space="preserve">Học sinh lắng nghe và ghi chép những nội dung cần thiết. </w:t>
            </w:r>
            <w:r w:rsidRPr="005424B3">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4D02AE0" w14:textId="77777777" w:rsidR="008F4156" w:rsidRPr="005424B3" w:rsidRDefault="008F4156" w:rsidP="008F4156">
            <w:pPr>
              <w:jc w:val="center"/>
              <w:rPr>
                <w:lang w:val="nb-NO"/>
              </w:rPr>
            </w:pPr>
          </w:p>
          <w:p w14:paraId="0109A281" w14:textId="66BC57D1" w:rsidR="008F4156" w:rsidRDefault="008F4156" w:rsidP="008F4156">
            <w:pPr>
              <w:jc w:val="center"/>
              <w:rPr>
                <w:lang w:val="pt-BR"/>
              </w:rPr>
            </w:pPr>
            <w:r w:rsidRPr="005424B3">
              <w:rPr>
                <w:lang w:val="pt-BR"/>
              </w:rPr>
              <w:t xml:space="preserve"> </w:t>
            </w:r>
            <w:r w:rsidR="0076078C">
              <w:rPr>
                <w:lang w:val="pt-BR"/>
              </w:rPr>
              <w:t>1</w:t>
            </w:r>
            <w:r>
              <w:rPr>
                <w:lang w:val="pt-BR"/>
              </w:rPr>
              <w:t>0</w:t>
            </w:r>
          </w:p>
          <w:p w14:paraId="69ABDB25" w14:textId="77777777" w:rsidR="008F4156" w:rsidRPr="005424B3" w:rsidRDefault="008F4156" w:rsidP="008F4156">
            <w:pPr>
              <w:jc w:val="center"/>
              <w:rPr>
                <w:lang w:val="nb-NO"/>
              </w:rPr>
            </w:pPr>
            <w:r w:rsidRPr="005424B3">
              <w:rPr>
                <w:lang w:val="pt-BR"/>
              </w:rPr>
              <w:t>phút</w:t>
            </w:r>
          </w:p>
        </w:tc>
      </w:tr>
      <w:tr w:rsidR="008F4156" w:rsidRPr="005424B3" w14:paraId="54B3CA05" w14:textId="77777777" w:rsidTr="00446636">
        <w:tc>
          <w:tcPr>
            <w:tcW w:w="540" w:type="dxa"/>
            <w:tcBorders>
              <w:top w:val="single" w:sz="4" w:space="0" w:color="auto"/>
              <w:left w:val="single" w:sz="4" w:space="0" w:color="auto"/>
              <w:bottom w:val="single" w:sz="4" w:space="0" w:color="auto"/>
              <w:right w:val="single" w:sz="4" w:space="0" w:color="auto"/>
            </w:tcBorders>
            <w:shd w:val="clear" w:color="auto" w:fill="auto"/>
          </w:tcPr>
          <w:p w14:paraId="6B64D424" w14:textId="77777777" w:rsidR="008F4156" w:rsidRPr="005424B3" w:rsidRDefault="008F4156" w:rsidP="008F4156">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62B580D" w14:textId="77777777" w:rsidR="008F4156" w:rsidRPr="005424B3" w:rsidRDefault="008F4156" w:rsidP="008F4156">
            <w:pPr>
              <w:rPr>
                <w:b/>
                <w:bCs/>
                <w:u w:val="single"/>
                <w:lang w:val="pt-BR"/>
              </w:rPr>
            </w:pPr>
            <w:r w:rsidRPr="005424B3">
              <w:rPr>
                <w:b/>
                <w:bCs/>
                <w:u w:val="single"/>
                <w:lang w:val="pt-BR"/>
              </w:rPr>
              <w:t>Hướng dẫn tự học</w:t>
            </w:r>
          </w:p>
          <w:p w14:paraId="17DDAA31" w14:textId="77777777" w:rsidR="008F4156" w:rsidRPr="005424B3" w:rsidRDefault="008F4156" w:rsidP="008F4156">
            <w:pPr>
              <w:rPr>
                <w:bCs/>
                <w:lang w:val="pt-BR"/>
              </w:rPr>
            </w:pPr>
            <w:r w:rsidRPr="005424B3">
              <w:rPr>
                <w:bCs/>
                <w:lang w:val="pt-BR"/>
              </w:rPr>
              <w:t>Hs làm bài trong GT coi bài mới</w:t>
            </w:r>
          </w:p>
          <w:p w14:paraId="2DD6C782" w14:textId="77777777" w:rsidR="008F4156" w:rsidRPr="005424B3" w:rsidRDefault="008F4156" w:rsidP="008F4156">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3B0986D" w14:textId="77777777" w:rsidR="008F4156" w:rsidRPr="005424B3" w:rsidRDefault="008F4156" w:rsidP="008F4156">
            <w:pPr>
              <w:rPr>
                <w:lang w:val="pt-BR"/>
              </w:rPr>
            </w:pPr>
          </w:p>
          <w:p w14:paraId="48D44B0A" w14:textId="77777777" w:rsidR="008F4156" w:rsidRPr="005424B3" w:rsidRDefault="008F4156" w:rsidP="008F4156">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34F9660" w14:textId="77777777" w:rsidR="008F4156" w:rsidRPr="005424B3" w:rsidRDefault="008F4156" w:rsidP="008F4156">
            <w:pPr>
              <w:rPr>
                <w:lang w:val="de-DE"/>
              </w:rPr>
            </w:pPr>
          </w:p>
          <w:p w14:paraId="6F48AF3F" w14:textId="77777777" w:rsidR="008F4156" w:rsidRPr="005424B3" w:rsidRDefault="008F4156" w:rsidP="008F4156">
            <w:pPr>
              <w:rPr>
                <w:lang w:val="pt-BR"/>
              </w:rPr>
            </w:pPr>
            <w:r w:rsidRPr="005424B3">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27803F0" w14:textId="77777777" w:rsidR="008F4156" w:rsidRDefault="008F4156" w:rsidP="008F4156">
            <w:pPr>
              <w:jc w:val="center"/>
              <w:rPr>
                <w:lang w:val="pt-BR"/>
              </w:rPr>
            </w:pPr>
          </w:p>
          <w:p w14:paraId="613BF85C" w14:textId="77777777" w:rsidR="008F4156" w:rsidRPr="005424B3" w:rsidRDefault="008F4156" w:rsidP="008F4156">
            <w:pPr>
              <w:jc w:val="center"/>
              <w:rPr>
                <w:lang w:val="pt-BR"/>
              </w:rPr>
            </w:pPr>
            <w:r>
              <w:rPr>
                <w:lang w:val="pt-BR"/>
              </w:rPr>
              <w:t xml:space="preserve">5 </w:t>
            </w:r>
            <w:r w:rsidRPr="005424B3">
              <w:rPr>
                <w:lang w:val="pt-BR"/>
              </w:rPr>
              <w:t>phút</w:t>
            </w:r>
          </w:p>
        </w:tc>
      </w:tr>
    </w:tbl>
    <w:p w14:paraId="105A118A" w14:textId="77777777" w:rsidR="008F4156" w:rsidRPr="005424B3" w:rsidRDefault="008F4156" w:rsidP="008F4156">
      <w:pPr>
        <w:rPr>
          <w:lang w:val="pt-BR"/>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1191"/>
        <w:gridCol w:w="6289"/>
      </w:tblGrid>
      <w:tr w:rsidR="008F4156" w:rsidRPr="005424B3" w14:paraId="534E6008" w14:textId="77777777" w:rsidTr="00446636">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A5F87F0" w14:textId="77777777" w:rsidR="008F4156" w:rsidRPr="005424B3" w:rsidRDefault="008F4156" w:rsidP="00446636">
            <w:pPr>
              <w:rPr>
                <w:u w:val="single"/>
                <w:lang w:val="pt-BR"/>
              </w:rPr>
            </w:pPr>
          </w:p>
          <w:p w14:paraId="6DEEF3DA" w14:textId="77777777" w:rsidR="008F4156" w:rsidRPr="005424B3" w:rsidRDefault="008F4156" w:rsidP="00446636">
            <w:pPr>
              <w:rPr>
                <w:u w:val="single"/>
                <w:lang w:val="pt-BR"/>
              </w:rPr>
            </w:pPr>
          </w:p>
          <w:p w14:paraId="030DE118" w14:textId="77777777" w:rsidR="008F4156" w:rsidRPr="005424B3" w:rsidRDefault="008F4156" w:rsidP="00446636">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4681029A" w14:textId="77777777" w:rsidR="008F4156" w:rsidRPr="005424B3" w:rsidRDefault="008F4156" w:rsidP="00446636">
            <w:pPr>
              <w:jc w:val="both"/>
            </w:pPr>
            <w:r w:rsidRPr="005424B3">
              <w:t xml:space="preserve">1. </w:t>
            </w:r>
            <w:r w:rsidRPr="005424B3">
              <w:rPr>
                <w:i/>
                <w:iCs/>
              </w:rPr>
              <w:t xml:space="preserve">Giáo trình hóa học 1, </w:t>
            </w:r>
            <w:r w:rsidRPr="005424B3">
              <w:t>Trường CĐ lý tự trọng Tp. HCM, năm 2018.</w:t>
            </w:r>
          </w:p>
          <w:p w14:paraId="5E4DA038" w14:textId="77777777" w:rsidR="008F4156" w:rsidRPr="005424B3" w:rsidRDefault="008F4156" w:rsidP="00446636">
            <w:pPr>
              <w:jc w:val="both"/>
            </w:pPr>
            <w:r w:rsidRPr="005424B3">
              <w:t xml:space="preserve">2. </w:t>
            </w:r>
            <w:r w:rsidRPr="005424B3">
              <w:rPr>
                <w:lang w:val="vi-VN"/>
              </w:rPr>
              <w:t>Nguyễn Xuân Trường</w:t>
            </w:r>
            <w:r w:rsidRPr="005424B3">
              <w:t xml:space="preserve">, </w:t>
            </w:r>
            <w:r w:rsidRPr="005424B3">
              <w:rPr>
                <w:i/>
                <w:iCs/>
              </w:rPr>
              <w:t xml:space="preserve">Hóa học 10, </w:t>
            </w:r>
            <w:r w:rsidRPr="005424B3">
              <w:rPr>
                <w:lang w:val="vi-VN"/>
              </w:rPr>
              <w:t>NXB Giáo dục Việt Nam</w:t>
            </w:r>
            <w:r w:rsidRPr="005424B3">
              <w:t>, năm 2015.</w:t>
            </w:r>
          </w:p>
          <w:p w14:paraId="63085FC1" w14:textId="77777777" w:rsidR="008F4156" w:rsidRPr="005424B3" w:rsidRDefault="008F4156" w:rsidP="00446636">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10, </w:t>
            </w:r>
            <w:r w:rsidRPr="005424B3">
              <w:rPr>
                <w:lang w:val="vi-VN"/>
              </w:rPr>
              <w:t>NXB Giáo dục Việt Nam</w:t>
            </w:r>
            <w:r w:rsidRPr="005424B3">
              <w:t>, năm 2015.</w:t>
            </w:r>
          </w:p>
        </w:tc>
      </w:tr>
      <w:tr w:rsidR="008F4156" w:rsidRPr="005424B3" w14:paraId="7D3F69B7" w14:textId="77777777" w:rsidTr="004466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00C6E27C" w14:textId="77777777" w:rsidR="008F4156" w:rsidRPr="005424B3" w:rsidRDefault="008F4156" w:rsidP="00446636">
            <w:pPr>
              <w:rPr>
                <w:lang w:val="pt-BR"/>
              </w:rPr>
            </w:pPr>
          </w:p>
          <w:p w14:paraId="68EB5EC6" w14:textId="77777777" w:rsidR="008F4156" w:rsidRPr="005424B3" w:rsidRDefault="008F4156" w:rsidP="00446636">
            <w:pPr>
              <w:jc w:val="center"/>
              <w:rPr>
                <w:b/>
                <w:bCs/>
                <w:lang w:val="pt-BR"/>
              </w:rPr>
            </w:pPr>
            <w:r w:rsidRPr="005424B3">
              <w:rPr>
                <w:b/>
                <w:bCs/>
                <w:lang w:val="pt-BR"/>
              </w:rPr>
              <w:t>Trưởng tổ môn</w:t>
            </w:r>
          </w:p>
          <w:p w14:paraId="2100FA4B" w14:textId="218E5C65" w:rsidR="008F4156" w:rsidRPr="005424B3" w:rsidRDefault="008961A6" w:rsidP="00446636">
            <w:pPr>
              <w:jc w:val="center"/>
              <w:rPr>
                <w:b/>
                <w:bCs/>
                <w:lang w:val="pt-BR"/>
              </w:rPr>
            </w:pPr>
            <w:r>
              <w:rPr>
                <w:b/>
                <w:bCs/>
                <w:sz w:val="26"/>
                <w:szCs w:val="26"/>
              </w:rPr>
              <w:t>Phạm Thị Thu Nga</w:t>
            </w:r>
          </w:p>
          <w:p w14:paraId="3D8EE0EB" w14:textId="0CD49271" w:rsidR="008F4156" w:rsidRPr="005424B3" w:rsidRDefault="008F4156" w:rsidP="00446636">
            <w:pPr>
              <w:jc w:val="center"/>
              <w:rPr>
                <w:b/>
                <w:bCs/>
                <w:lang w:val="pt-BR"/>
              </w:rPr>
            </w:pPr>
            <w:r w:rsidRPr="005424B3">
              <w:rPr>
                <w:b/>
                <w:bCs/>
                <w:lang w:val="vi-VN"/>
              </w:rPr>
              <w:t xml:space="preserve">   </w:t>
            </w:r>
          </w:p>
          <w:p w14:paraId="2D5770C3" w14:textId="77777777" w:rsidR="008F4156" w:rsidRPr="005424B3" w:rsidRDefault="008F4156" w:rsidP="00446636">
            <w:pPr>
              <w:rPr>
                <w:b/>
                <w:bCs/>
              </w:rPr>
            </w:pPr>
          </w:p>
        </w:tc>
        <w:tc>
          <w:tcPr>
            <w:tcW w:w="6205" w:type="dxa"/>
            <w:shd w:val="clear" w:color="auto" w:fill="auto"/>
          </w:tcPr>
          <w:p w14:paraId="0E8DB711" w14:textId="77777777" w:rsidR="008F4156" w:rsidRPr="005424B3" w:rsidRDefault="008F4156" w:rsidP="00446636">
            <w:pPr>
              <w:rPr>
                <w:lang w:val="pt-BR"/>
              </w:rPr>
            </w:pPr>
          </w:p>
          <w:p w14:paraId="48EDC7A4" w14:textId="77777777" w:rsidR="005A252A" w:rsidRDefault="005A252A" w:rsidP="00446636">
            <w:pPr>
              <w:jc w:val="center"/>
              <w:rPr>
                <w:i/>
                <w:lang w:val="pt-BR"/>
              </w:rPr>
            </w:pPr>
            <w:r>
              <w:rPr>
                <w:i/>
                <w:lang w:val="pt-BR"/>
              </w:rPr>
              <w:t xml:space="preserve">Tp. Hồ Chí Minh, ngày 18 tháng 10  năm 2021 </w:t>
            </w:r>
          </w:p>
          <w:p w14:paraId="4B316DC2" w14:textId="2B1B147D" w:rsidR="008F4156" w:rsidRDefault="008F4156" w:rsidP="00446636">
            <w:pPr>
              <w:jc w:val="center"/>
              <w:rPr>
                <w:b/>
                <w:lang w:val="pt-BR"/>
              </w:rPr>
            </w:pPr>
            <w:r w:rsidRPr="005424B3">
              <w:rPr>
                <w:b/>
                <w:lang w:val="pt-BR"/>
              </w:rPr>
              <w:t>Giảng viên</w:t>
            </w:r>
          </w:p>
          <w:p w14:paraId="4D0CC070" w14:textId="424C8C22" w:rsidR="001136C5" w:rsidRPr="005424B3" w:rsidRDefault="001136C5" w:rsidP="00446636">
            <w:pPr>
              <w:jc w:val="center"/>
              <w:rPr>
                <w:lang w:val="pt-BR"/>
              </w:rPr>
            </w:pPr>
            <w:r>
              <w:t>Trịnh Khắc Vũ</w:t>
            </w:r>
          </w:p>
        </w:tc>
      </w:tr>
    </w:tbl>
    <w:p w14:paraId="41F7272A" w14:textId="2A0F5D83" w:rsidR="00864685" w:rsidRDefault="00864685" w:rsidP="00093475"/>
    <w:p w14:paraId="2A833179" w14:textId="77777777" w:rsidR="00864685" w:rsidRDefault="00864685">
      <w:r>
        <w:br w:type="page"/>
      </w:r>
    </w:p>
    <w:p w14:paraId="7F54D6E2" w14:textId="77777777" w:rsidR="00864685" w:rsidRPr="005424B3" w:rsidRDefault="00864685" w:rsidP="00864685"/>
    <w:tbl>
      <w:tblPr>
        <w:tblW w:w="10632" w:type="dxa"/>
        <w:tblInd w:w="108" w:type="dxa"/>
        <w:tblLook w:val="01E0" w:firstRow="1" w:lastRow="1" w:firstColumn="1" w:lastColumn="1" w:noHBand="0" w:noVBand="0"/>
      </w:tblPr>
      <w:tblGrid>
        <w:gridCol w:w="4500"/>
        <w:gridCol w:w="6132"/>
      </w:tblGrid>
      <w:tr w:rsidR="00864685" w:rsidRPr="005424B3" w14:paraId="05FD1CD8" w14:textId="77777777" w:rsidTr="00446636">
        <w:tc>
          <w:tcPr>
            <w:tcW w:w="4500" w:type="dxa"/>
            <w:shd w:val="clear" w:color="auto" w:fill="auto"/>
          </w:tcPr>
          <w:p w14:paraId="74C499BE" w14:textId="36522606" w:rsidR="00864685" w:rsidRPr="005424B3" w:rsidRDefault="00864685" w:rsidP="00446636">
            <w:pPr>
              <w:rPr>
                <w:lang w:val="pt-BR"/>
              </w:rPr>
            </w:pPr>
            <w:r w:rsidRPr="005424B3">
              <w:br w:type="page"/>
            </w:r>
            <w:r w:rsidRPr="005424B3">
              <w:rPr>
                <w:lang w:val="pt-BR"/>
              </w:rPr>
              <w:t xml:space="preserve">Giáo án số:  </w:t>
            </w:r>
            <w:r>
              <w:rPr>
                <w:lang w:val="pt-BR"/>
              </w:rPr>
              <w:t>13</w:t>
            </w:r>
          </w:p>
        </w:tc>
        <w:tc>
          <w:tcPr>
            <w:tcW w:w="6132" w:type="dxa"/>
            <w:shd w:val="clear" w:color="auto" w:fill="auto"/>
          </w:tcPr>
          <w:p w14:paraId="354B1678" w14:textId="59D96517" w:rsidR="00864685" w:rsidRPr="005424B3" w:rsidRDefault="00864685" w:rsidP="00446636">
            <w:r w:rsidRPr="005424B3">
              <w:t xml:space="preserve">Thời gian thực hiện: </w:t>
            </w:r>
            <w:r w:rsidR="000535F8">
              <w:t>1</w:t>
            </w:r>
            <w:r>
              <w:t xml:space="preserve"> </w:t>
            </w:r>
            <w:r w:rsidRPr="005424B3">
              <w:t>tiết</w:t>
            </w:r>
          </w:p>
          <w:p w14:paraId="1CA9CA98" w14:textId="5D0D336E" w:rsidR="00864685" w:rsidRPr="005424B3" w:rsidRDefault="00864685" w:rsidP="00446636">
            <w:pPr>
              <w:tabs>
                <w:tab w:val="right" w:leader="dot" w:pos="3331"/>
              </w:tabs>
            </w:pPr>
            <w:r w:rsidRPr="005424B3">
              <w:t xml:space="preserve">Tên chương: </w:t>
            </w:r>
            <w:r w:rsidRPr="005424B3">
              <w:rPr>
                <w:b/>
                <w:bCs/>
              </w:rPr>
              <w:t>CHƯƠNG I</w:t>
            </w:r>
            <w:r>
              <w:rPr>
                <w:b/>
                <w:bCs/>
              </w:rPr>
              <w:t>V</w:t>
            </w:r>
            <w:r w:rsidRPr="005424B3">
              <w:rPr>
                <w:b/>
                <w:bCs/>
              </w:rPr>
              <w:t xml:space="preserve"> : </w:t>
            </w:r>
            <w:r>
              <w:rPr>
                <w:b/>
                <w:bCs/>
              </w:rPr>
              <w:t>PHI KIM</w:t>
            </w:r>
          </w:p>
          <w:p w14:paraId="38CDEA42" w14:textId="6DC4DB32" w:rsidR="00864685" w:rsidRPr="005424B3" w:rsidRDefault="00864685" w:rsidP="00446636">
            <w:r w:rsidRPr="005424B3">
              <w:t xml:space="preserve">Thực hiện ngày          </w:t>
            </w:r>
            <w:r w:rsidR="005A252A">
              <w:t>15</w:t>
            </w:r>
            <w:r w:rsidRPr="005424B3">
              <w:t xml:space="preserve">        tháng      </w:t>
            </w:r>
            <w:r w:rsidR="005A252A">
              <w:t>11</w:t>
            </w:r>
            <w:r w:rsidRPr="005424B3">
              <w:t xml:space="preserve">           năm 20</w:t>
            </w:r>
            <w:r w:rsidR="005A252A">
              <w:t>21</w:t>
            </w:r>
            <w:r w:rsidRPr="005424B3">
              <w:t xml:space="preserve"> </w:t>
            </w:r>
          </w:p>
          <w:p w14:paraId="4EA0B2ED" w14:textId="77777777" w:rsidR="00864685" w:rsidRPr="005424B3" w:rsidRDefault="00864685" w:rsidP="00446636">
            <w:r w:rsidRPr="005424B3">
              <w:t xml:space="preserve"> </w:t>
            </w:r>
          </w:p>
        </w:tc>
      </w:tr>
    </w:tbl>
    <w:p w14:paraId="5A484FC7" w14:textId="415E9B4F" w:rsidR="00864685" w:rsidRPr="005424B3" w:rsidRDefault="00864685" w:rsidP="00864685">
      <w:pPr>
        <w:rPr>
          <w:lang w:val="it-IT"/>
        </w:rPr>
      </w:pPr>
      <w:r w:rsidRPr="005424B3">
        <w:rPr>
          <w:lang w:val="it-IT"/>
        </w:rPr>
        <w:t xml:space="preserve">Tên bài: </w:t>
      </w:r>
      <w:r w:rsidRPr="005424B3">
        <w:rPr>
          <w:lang w:val="it-IT"/>
        </w:rPr>
        <w:tab/>
      </w:r>
      <w:r w:rsidRPr="005424B3">
        <w:rPr>
          <w:lang w:val="it-IT"/>
        </w:rPr>
        <w:tab/>
      </w:r>
      <w:r w:rsidRPr="005424B3">
        <w:rPr>
          <w:b/>
          <w:i/>
        </w:rPr>
        <w:t xml:space="preserve">Bài </w:t>
      </w:r>
      <w:r>
        <w:rPr>
          <w:b/>
          <w:i/>
        </w:rPr>
        <w:t>13</w:t>
      </w:r>
      <w:r w:rsidRPr="005424B3">
        <w:rPr>
          <w:b/>
          <w:i/>
        </w:rPr>
        <w:t xml:space="preserve">:  </w:t>
      </w:r>
      <w:r w:rsidRPr="005424B3">
        <w:rPr>
          <w:b/>
        </w:rPr>
        <w:t>NiTơ</w:t>
      </w:r>
    </w:p>
    <w:p w14:paraId="23295FCF" w14:textId="77777777" w:rsidR="00864685" w:rsidRPr="005424B3" w:rsidRDefault="00864685" w:rsidP="00864685">
      <w:pPr>
        <w:rPr>
          <w:b/>
          <w:u w:val="single"/>
          <w:lang w:val="it-IT"/>
        </w:rPr>
      </w:pPr>
      <w:r w:rsidRPr="005424B3">
        <w:rPr>
          <w:b/>
          <w:u w:val="single"/>
          <w:lang w:val="it-IT"/>
        </w:rPr>
        <w:t xml:space="preserve">Mục tiêu của bài: </w:t>
      </w:r>
    </w:p>
    <w:p w14:paraId="054D4BDD" w14:textId="77777777" w:rsidR="00864685" w:rsidRPr="005424B3" w:rsidRDefault="00864685" w:rsidP="00864685">
      <w:pPr>
        <w:rPr>
          <w:b/>
          <w:lang w:val="it-IT"/>
        </w:rPr>
      </w:pPr>
      <w:r w:rsidRPr="005424B3">
        <w:rPr>
          <w:lang w:val="it-IT"/>
        </w:rPr>
        <w:t xml:space="preserve">Sau khi học xong bài này người học có khả năng: </w:t>
      </w:r>
    </w:p>
    <w:p w14:paraId="01641197" w14:textId="77777777" w:rsidR="00864685" w:rsidRPr="005424B3" w:rsidRDefault="00864685" w:rsidP="00864685">
      <w:pPr>
        <w:spacing w:before="20" w:after="20" w:line="223" w:lineRule="auto"/>
        <w:rPr>
          <w:b/>
        </w:rPr>
      </w:pPr>
      <w:r w:rsidRPr="005424B3">
        <w:rPr>
          <w:b/>
        </w:rPr>
        <w:t>1.</w:t>
      </w:r>
      <w:r w:rsidRPr="005424B3">
        <w:rPr>
          <w:b/>
          <w:u w:val="single"/>
        </w:rPr>
        <w:t>Kiến thức</w:t>
      </w:r>
      <w:r w:rsidRPr="005424B3">
        <w:rPr>
          <w:b/>
        </w:rPr>
        <w:t>:</w:t>
      </w:r>
    </w:p>
    <w:p w14:paraId="77037916" w14:textId="77777777" w:rsidR="00864685" w:rsidRPr="005424B3" w:rsidRDefault="00864685" w:rsidP="00864685">
      <w:pPr>
        <w:spacing w:before="20"/>
        <w:ind w:firstLine="420"/>
        <w:jc w:val="both"/>
      </w:pPr>
      <w:r w:rsidRPr="005424B3">
        <w:t xml:space="preserve">- </w:t>
      </w:r>
      <w:r>
        <w:t>Nêu được v</w:t>
      </w:r>
      <w:r w:rsidRPr="005424B3">
        <w:t xml:space="preserve">ị trí trong bảng tuần hoàn , cấu hình electron nguyên tử của nguyên tố nitơ. </w:t>
      </w:r>
    </w:p>
    <w:p w14:paraId="5B4939C7" w14:textId="77777777" w:rsidR="00864685" w:rsidRPr="005424B3" w:rsidRDefault="00864685" w:rsidP="00864685">
      <w:pPr>
        <w:spacing w:before="20"/>
        <w:ind w:firstLine="420"/>
        <w:jc w:val="both"/>
      </w:pPr>
      <w:r w:rsidRPr="005424B3">
        <w:t xml:space="preserve">- </w:t>
      </w:r>
      <w:r>
        <w:t>Nêu được c</w:t>
      </w:r>
      <w:r w:rsidRPr="005424B3">
        <w:t xml:space="preserve">ấu tạo phân tử, tính chất vật lí (trạng thái, màu, mùi, tỉ khối, tính tan), ứng dụng chính, trạng thái tự nhiên; điều chế nitơ trong phòng thí nghiệm  và trong công nghiệp </w:t>
      </w:r>
    </w:p>
    <w:p w14:paraId="233A652E" w14:textId="77777777" w:rsidR="00864685" w:rsidRPr="005424B3" w:rsidRDefault="00864685" w:rsidP="00864685">
      <w:pPr>
        <w:rPr>
          <w:b/>
        </w:rPr>
      </w:pPr>
      <w:r w:rsidRPr="005424B3">
        <w:rPr>
          <w:b/>
        </w:rPr>
        <w:t>2.</w:t>
      </w:r>
      <w:r w:rsidRPr="005424B3">
        <w:rPr>
          <w:b/>
          <w:u w:val="single"/>
        </w:rPr>
        <w:t>Kĩ năng</w:t>
      </w:r>
      <w:r w:rsidRPr="005424B3">
        <w:rPr>
          <w:b/>
        </w:rPr>
        <w:t xml:space="preserve">: </w:t>
      </w:r>
    </w:p>
    <w:p w14:paraId="1248600B" w14:textId="77777777" w:rsidR="00864685" w:rsidRPr="005424B3" w:rsidRDefault="00864685" w:rsidP="00864685">
      <w:pPr>
        <w:spacing w:before="20"/>
        <w:ind w:firstLine="420"/>
        <w:jc w:val="both"/>
      </w:pPr>
      <w:r w:rsidRPr="005424B3">
        <w:t>- Dự đoán tính chất, kiểm tra dự đoán và kết luận về tính chất hoá học của nitơ.</w:t>
      </w:r>
    </w:p>
    <w:p w14:paraId="7D9940A9" w14:textId="77777777" w:rsidR="00864685" w:rsidRPr="005424B3" w:rsidRDefault="00864685" w:rsidP="00864685">
      <w:pPr>
        <w:spacing w:before="20"/>
        <w:ind w:firstLine="420"/>
        <w:jc w:val="both"/>
      </w:pPr>
      <w:r w:rsidRPr="005424B3">
        <w:t xml:space="preserve">- Viết </w:t>
      </w:r>
      <w:r>
        <w:t xml:space="preserve">được </w:t>
      </w:r>
      <w:r w:rsidRPr="005424B3">
        <w:t>các PTHH minh hoạ tính chất hoá học.</w:t>
      </w:r>
    </w:p>
    <w:p w14:paraId="7B529C36" w14:textId="77777777" w:rsidR="00864685" w:rsidRPr="005424B3" w:rsidRDefault="00864685" w:rsidP="00864685">
      <w:pPr>
        <w:spacing w:before="20"/>
        <w:ind w:firstLine="420"/>
        <w:jc w:val="both"/>
      </w:pPr>
      <w:r w:rsidRPr="005424B3">
        <w:t>- Tính</w:t>
      </w:r>
      <w:r>
        <w:t xml:space="preserve"> được</w:t>
      </w:r>
      <w:r w:rsidRPr="005424B3">
        <w:t xml:space="preserve"> thể tích khí nitơ ở đktc trong phản ứng hoá học; tính % thể tích nitơ trong hỗn hợp khí.</w:t>
      </w:r>
    </w:p>
    <w:p w14:paraId="2B3FB788" w14:textId="77777777" w:rsidR="00864685" w:rsidRPr="005424B3" w:rsidRDefault="00864685" w:rsidP="00864685">
      <w:r w:rsidRPr="005424B3">
        <w:rPr>
          <w:b/>
        </w:rPr>
        <w:t>3.</w:t>
      </w:r>
      <w:r w:rsidRPr="005424B3">
        <w:rPr>
          <w:b/>
          <w:u w:val="single"/>
        </w:rPr>
        <w:t>Thái độ</w:t>
      </w:r>
      <w:r w:rsidRPr="005424B3">
        <w:rPr>
          <w:b/>
        </w:rPr>
        <w:t xml:space="preserve">: </w:t>
      </w:r>
      <w:r w:rsidRPr="005424B3">
        <w:t>Vận dụng kiến thức về nitơ, giải thích các hiện tượng trong tự nhiên</w:t>
      </w:r>
    </w:p>
    <w:p w14:paraId="4670B63F" w14:textId="77777777" w:rsidR="00864685" w:rsidRPr="005424B3" w:rsidRDefault="00864685" w:rsidP="00864685">
      <w:pPr>
        <w:rPr>
          <w:b/>
          <w:lang w:val="it-IT"/>
        </w:rPr>
      </w:pPr>
      <w:r w:rsidRPr="005424B3">
        <w:rPr>
          <w:b/>
          <w:lang w:val="it-IT"/>
        </w:rPr>
        <w:t>Đồ dùng và phương tiện dạy học:</w:t>
      </w:r>
    </w:p>
    <w:p w14:paraId="6D0C608E" w14:textId="77777777" w:rsidR="00864685" w:rsidRPr="005424B3" w:rsidRDefault="00864685" w:rsidP="00864685">
      <w:pPr>
        <w:rPr>
          <w:lang w:val="it-IT"/>
        </w:rPr>
      </w:pPr>
      <w:r w:rsidRPr="005424B3">
        <w:rPr>
          <w:lang w:val="it-IT"/>
        </w:rPr>
        <w:t>Máy chiếu, màn ảnh, máy tính, bảng, phấn.</w:t>
      </w:r>
    </w:p>
    <w:p w14:paraId="0EE12758" w14:textId="77777777" w:rsidR="00864685" w:rsidRPr="005424B3" w:rsidRDefault="00864685" w:rsidP="00864685">
      <w:pPr>
        <w:rPr>
          <w:lang w:val="it-IT"/>
        </w:rPr>
      </w:pPr>
      <w:r w:rsidRPr="005424B3">
        <w:rPr>
          <w:b/>
          <w:lang w:val="it-IT"/>
        </w:rPr>
        <w:t xml:space="preserve">I. Ổn định lớp học:                                                 </w:t>
      </w:r>
      <w:r w:rsidRPr="005424B3">
        <w:rPr>
          <w:lang w:val="it-IT"/>
        </w:rPr>
        <w:t>Thời gian:  05 phút.</w:t>
      </w:r>
    </w:p>
    <w:p w14:paraId="6EAF02E7" w14:textId="77777777" w:rsidR="00864685" w:rsidRPr="005424B3" w:rsidRDefault="00864685" w:rsidP="00864685">
      <w:pPr>
        <w:rPr>
          <w:lang w:val="it-IT"/>
        </w:rPr>
      </w:pPr>
      <w:r w:rsidRPr="005424B3">
        <w:rPr>
          <w:lang w:val="it-IT"/>
        </w:rPr>
        <w:t>Số học sinh vắng:…………Tên:……………………………………………………..................................</w:t>
      </w:r>
    </w:p>
    <w:p w14:paraId="4B0F5100" w14:textId="77777777" w:rsidR="00864685" w:rsidRPr="005424B3" w:rsidRDefault="00864685" w:rsidP="00864685">
      <w:pPr>
        <w:rPr>
          <w:lang w:val="it-IT"/>
        </w:rPr>
      </w:pPr>
      <w:r w:rsidRPr="005424B3">
        <w:rPr>
          <w:lang w:val="it-IT"/>
        </w:rPr>
        <w:t>......................................................................................................................................................................</w:t>
      </w:r>
    </w:p>
    <w:p w14:paraId="25A35B39" w14:textId="77777777" w:rsidR="00864685" w:rsidRPr="005424B3" w:rsidRDefault="00864685" w:rsidP="00864685">
      <w:pPr>
        <w:rPr>
          <w:b/>
          <w:lang w:val="sv-SE"/>
        </w:rPr>
      </w:pPr>
      <w:r w:rsidRPr="005424B3">
        <w:rPr>
          <w:b/>
          <w:lang w:val="sv-SE"/>
        </w:rPr>
        <w:t>II. Thực hiện bài học:</w:t>
      </w:r>
    </w:p>
    <w:p w14:paraId="06EF549B" w14:textId="77777777" w:rsidR="00864685" w:rsidRPr="005424B3" w:rsidRDefault="00864685" w:rsidP="00864685">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864685" w:rsidRPr="005424B3" w14:paraId="6A12CD40" w14:textId="77777777" w:rsidTr="00446636">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8D68F2" w14:textId="77777777" w:rsidR="00864685" w:rsidRPr="005424B3" w:rsidRDefault="00864685" w:rsidP="00446636">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FFCCF4" w14:textId="77777777" w:rsidR="00864685" w:rsidRPr="005424B3" w:rsidRDefault="00864685" w:rsidP="00446636">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67999" w14:textId="77777777" w:rsidR="00864685" w:rsidRPr="005424B3" w:rsidRDefault="00864685" w:rsidP="00446636">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538499" w14:textId="77777777" w:rsidR="00864685" w:rsidRPr="005424B3" w:rsidRDefault="00864685" w:rsidP="00446636">
            <w:pPr>
              <w:jc w:val="center"/>
              <w:rPr>
                <w:lang w:val="de-DE"/>
              </w:rPr>
            </w:pPr>
            <w:r w:rsidRPr="005424B3">
              <w:rPr>
                <w:lang w:val="de-DE"/>
              </w:rPr>
              <w:t>Thời gian</w:t>
            </w:r>
          </w:p>
        </w:tc>
      </w:tr>
      <w:tr w:rsidR="00864685" w:rsidRPr="005424B3" w14:paraId="1FA20AC2" w14:textId="77777777" w:rsidTr="00446636">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591120" w14:textId="77777777" w:rsidR="00864685" w:rsidRPr="005424B3" w:rsidRDefault="00864685" w:rsidP="00446636">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F2E2A5" w14:textId="77777777" w:rsidR="00864685" w:rsidRPr="005424B3" w:rsidRDefault="00864685" w:rsidP="00446636">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25EDD50B" w14:textId="77777777" w:rsidR="00864685" w:rsidRPr="005424B3" w:rsidRDefault="00864685" w:rsidP="00446636">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3012DF90" w14:textId="77777777" w:rsidR="00864685" w:rsidRPr="005424B3" w:rsidRDefault="00864685" w:rsidP="00446636">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17659C" w14:textId="77777777" w:rsidR="00864685" w:rsidRPr="005424B3" w:rsidRDefault="00864685" w:rsidP="00446636">
            <w:pPr>
              <w:jc w:val="center"/>
              <w:rPr>
                <w:lang w:val="de-DE"/>
              </w:rPr>
            </w:pPr>
          </w:p>
        </w:tc>
      </w:tr>
      <w:tr w:rsidR="00864685" w:rsidRPr="005424B3" w14:paraId="0D511871" w14:textId="77777777" w:rsidTr="00446636">
        <w:tc>
          <w:tcPr>
            <w:tcW w:w="540" w:type="dxa"/>
            <w:tcBorders>
              <w:top w:val="single" w:sz="4" w:space="0" w:color="auto"/>
              <w:left w:val="single" w:sz="4" w:space="0" w:color="auto"/>
              <w:bottom w:val="single" w:sz="4" w:space="0" w:color="auto"/>
              <w:right w:val="single" w:sz="4" w:space="0" w:color="auto"/>
            </w:tcBorders>
            <w:shd w:val="clear" w:color="auto" w:fill="auto"/>
          </w:tcPr>
          <w:p w14:paraId="26837C56" w14:textId="77777777" w:rsidR="00864685" w:rsidRPr="005424B3" w:rsidRDefault="00864685" w:rsidP="00446636">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D45AA23" w14:textId="77777777" w:rsidR="00864685" w:rsidRPr="005424B3" w:rsidRDefault="00864685" w:rsidP="00446636">
            <w:pPr>
              <w:rPr>
                <w:lang w:val="de-DE"/>
              </w:rPr>
            </w:pPr>
            <w:r w:rsidRPr="005424B3">
              <w:rPr>
                <w:b/>
                <w:bCs/>
                <w:u w:val="single"/>
                <w:lang w:val="de-DE"/>
              </w:rPr>
              <w:t>Dẫn nhập</w:t>
            </w:r>
          </w:p>
          <w:p w14:paraId="149CD1B7" w14:textId="77777777" w:rsidR="00864685" w:rsidRPr="005424B3" w:rsidRDefault="00864685" w:rsidP="00446636">
            <w:pPr>
              <w:jc w:val="both"/>
              <w:rPr>
                <w:lang w:val="de-DE"/>
              </w:rPr>
            </w:pPr>
            <w:r w:rsidRPr="005424B3">
              <w:rPr>
                <w:lang w:val="de-DE"/>
              </w:rPr>
              <w:t>thành phần không khí và cơ thể sống</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F261A84" w14:textId="77777777" w:rsidR="00864685" w:rsidRPr="005424B3" w:rsidRDefault="00864685" w:rsidP="00446636">
            <w:pPr>
              <w:rPr>
                <w:lang w:val="de-DE"/>
              </w:rPr>
            </w:pPr>
          </w:p>
          <w:p w14:paraId="53D42D44" w14:textId="77777777" w:rsidR="00864685" w:rsidRPr="005424B3" w:rsidRDefault="00864685" w:rsidP="00446636">
            <w:pPr>
              <w:rPr>
                <w:lang w:val="de-DE"/>
              </w:rPr>
            </w:pPr>
            <w:r w:rsidRPr="005424B3">
              <w:rPr>
                <w:lang w:val="de-DE"/>
              </w:rPr>
              <w:t>- GV trình bày bằng lời.</w:t>
            </w:r>
          </w:p>
          <w:p w14:paraId="0DD97873" w14:textId="77777777" w:rsidR="00864685" w:rsidRPr="005424B3" w:rsidRDefault="00864685" w:rsidP="00446636">
            <w:r w:rsidRPr="005424B3">
              <w:t xml:space="preserve">- GV </w:t>
            </w:r>
            <w:r w:rsidRPr="005424B3">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AEE9915" w14:textId="77777777" w:rsidR="00864685" w:rsidRPr="005424B3" w:rsidRDefault="00864685" w:rsidP="00446636">
            <w:pPr>
              <w:rPr>
                <w:lang w:val="de-DE"/>
              </w:rPr>
            </w:pPr>
          </w:p>
          <w:p w14:paraId="5E73BB81" w14:textId="77777777" w:rsidR="00864685" w:rsidRPr="005424B3" w:rsidRDefault="00864685" w:rsidP="00446636">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18ED2DE4" w14:textId="77777777" w:rsidR="00864685" w:rsidRPr="005424B3" w:rsidRDefault="00864685" w:rsidP="00446636">
            <w:pPr>
              <w:rPr>
                <w:lang w:val="de-DE"/>
              </w:rPr>
            </w:pPr>
          </w:p>
          <w:p w14:paraId="5E063820" w14:textId="77777777" w:rsidR="00864685" w:rsidRPr="005424B3" w:rsidRDefault="00864685" w:rsidP="00446636">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FA41B96" w14:textId="77777777" w:rsidR="00864685" w:rsidRPr="005424B3" w:rsidRDefault="00864685" w:rsidP="00446636">
            <w:pPr>
              <w:rPr>
                <w:lang w:val="de-DE"/>
              </w:rPr>
            </w:pPr>
          </w:p>
          <w:p w14:paraId="45C31BEA" w14:textId="77777777" w:rsidR="00864685" w:rsidRPr="005424B3" w:rsidRDefault="00864685" w:rsidP="00446636">
            <w:pPr>
              <w:jc w:val="center"/>
              <w:rPr>
                <w:lang w:val="pt-BR"/>
              </w:rPr>
            </w:pPr>
            <w:r>
              <w:rPr>
                <w:lang w:val="pt-BR"/>
              </w:rPr>
              <w:t>5</w:t>
            </w:r>
          </w:p>
          <w:p w14:paraId="6912B25A" w14:textId="77777777" w:rsidR="00864685" w:rsidRPr="005424B3" w:rsidRDefault="00864685" w:rsidP="00446636">
            <w:pPr>
              <w:jc w:val="center"/>
              <w:rPr>
                <w:lang w:val="de-DE"/>
              </w:rPr>
            </w:pPr>
            <w:r w:rsidRPr="005424B3">
              <w:rPr>
                <w:lang w:val="pt-BR"/>
              </w:rPr>
              <w:t>phút</w:t>
            </w:r>
            <w:r w:rsidRPr="005424B3">
              <w:rPr>
                <w:lang w:val="de-DE"/>
              </w:rPr>
              <w:t xml:space="preserve"> </w:t>
            </w:r>
          </w:p>
        </w:tc>
      </w:tr>
      <w:tr w:rsidR="00864685" w:rsidRPr="005424B3" w14:paraId="32DEB58D" w14:textId="77777777" w:rsidTr="00446636">
        <w:trPr>
          <w:trHeight w:val="1323"/>
        </w:trPr>
        <w:tc>
          <w:tcPr>
            <w:tcW w:w="540" w:type="dxa"/>
            <w:tcBorders>
              <w:top w:val="single" w:sz="4" w:space="0" w:color="auto"/>
              <w:left w:val="single" w:sz="4" w:space="0" w:color="auto"/>
              <w:right w:val="single" w:sz="4" w:space="0" w:color="auto"/>
            </w:tcBorders>
            <w:shd w:val="clear" w:color="auto" w:fill="auto"/>
          </w:tcPr>
          <w:p w14:paraId="7B23502F" w14:textId="77777777" w:rsidR="00864685" w:rsidRPr="005424B3" w:rsidRDefault="00864685" w:rsidP="00446636">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4C81091" w14:textId="77777777" w:rsidR="00864685" w:rsidRPr="005424B3" w:rsidRDefault="00864685" w:rsidP="00446636">
            <w:pPr>
              <w:rPr>
                <w:b/>
                <w:bCs/>
                <w:u w:val="single"/>
                <w:lang w:val="nb-NO"/>
              </w:rPr>
            </w:pPr>
            <w:r w:rsidRPr="005424B3">
              <w:rPr>
                <w:b/>
                <w:bCs/>
                <w:u w:val="single"/>
                <w:lang w:val="nb-NO"/>
              </w:rPr>
              <w:t>Giảng bài mới</w:t>
            </w:r>
          </w:p>
          <w:p w14:paraId="5A3036F5" w14:textId="77777777" w:rsidR="00864685" w:rsidRPr="005424B3" w:rsidRDefault="00864685" w:rsidP="00446636">
            <w:pPr>
              <w:tabs>
                <w:tab w:val="left" w:pos="9360"/>
              </w:tabs>
              <w:jc w:val="both"/>
              <w:rPr>
                <w:b/>
                <w:bCs/>
                <w:u w:val="single"/>
              </w:rPr>
            </w:pPr>
            <w:r w:rsidRPr="005424B3">
              <w:rPr>
                <w:b/>
                <w:bCs/>
              </w:rPr>
              <w:t xml:space="preserve">I. </w:t>
            </w:r>
            <w:r w:rsidRPr="005424B3">
              <w:rPr>
                <w:b/>
                <w:bCs/>
                <w:u w:val="single"/>
              </w:rPr>
              <w:t>Vị trí và cấu hình e nguyên tử</w:t>
            </w:r>
            <w:r w:rsidRPr="005424B3">
              <w:rPr>
                <w:b/>
                <w:bCs/>
              </w:rPr>
              <w:t>:</w:t>
            </w:r>
          </w:p>
          <w:p w14:paraId="06B93C42" w14:textId="77777777" w:rsidR="00864685" w:rsidRPr="005424B3" w:rsidRDefault="00864685" w:rsidP="00446636">
            <w:pPr>
              <w:tabs>
                <w:tab w:val="left" w:pos="9360"/>
              </w:tabs>
              <w:jc w:val="both"/>
              <w:rPr>
                <w:lang w:val="pt-BR"/>
              </w:rPr>
            </w:pPr>
            <w:r w:rsidRPr="005424B3">
              <w:rPr>
                <w:lang w:val="pt-BR"/>
              </w:rPr>
              <w:t>- Cấu hình e của N: 1s</w:t>
            </w:r>
            <w:r w:rsidRPr="005424B3">
              <w:rPr>
                <w:vertAlign w:val="superscript"/>
                <w:lang w:val="pt-BR"/>
              </w:rPr>
              <w:t>2</w:t>
            </w:r>
            <w:r w:rsidRPr="005424B3">
              <w:rPr>
                <w:lang w:val="pt-BR"/>
              </w:rPr>
              <w:t>2s</w:t>
            </w:r>
            <w:r w:rsidRPr="005424B3">
              <w:rPr>
                <w:vertAlign w:val="superscript"/>
                <w:lang w:val="pt-BR"/>
              </w:rPr>
              <w:t>2</w:t>
            </w:r>
            <w:r w:rsidRPr="005424B3">
              <w:rPr>
                <w:lang w:val="pt-BR"/>
              </w:rPr>
              <w:t>2p</w:t>
            </w:r>
            <w:r w:rsidRPr="005424B3">
              <w:rPr>
                <w:vertAlign w:val="superscript"/>
                <w:lang w:val="pt-BR"/>
              </w:rPr>
              <w:t>3</w:t>
            </w:r>
            <w:r w:rsidRPr="005424B3">
              <w:rPr>
                <w:lang w:val="pt-BR"/>
              </w:rPr>
              <w:t xml:space="preserve"> </w:t>
            </w:r>
          </w:p>
          <w:p w14:paraId="0B496EFF" w14:textId="77777777" w:rsidR="00864685" w:rsidRPr="005424B3" w:rsidRDefault="00864685" w:rsidP="00446636">
            <w:pPr>
              <w:tabs>
                <w:tab w:val="left" w:pos="9360"/>
              </w:tabs>
              <w:jc w:val="both"/>
              <w:rPr>
                <w:lang w:val="pt-BR"/>
              </w:rPr>
            </w:pPr>
            <w:r w:rsidRPr="005424B3">
              <w:rPr>
                <w:lang w:val="pt-BR"/>
              </w:rPr>
              <w:t>- Vị trí:: Ô thứ 7, nhóm VA, chu kì 2.</w:t>
            </w:r>
          </w:p>
          <w:p w14:paraId="1B33D6E6" w14:textId="51DA276D" w:rsidR="00864685" w:rsidRPr="005424B3" w:rsidRDefault="00864685" w:rsidP="00446636">
            <w:pPr>
              <w:tabs>
                <w:tab w:val="left" w:pos="1980"/>
                <w:tab w:val="left" w:pos="2880"/>
              </w:tabs>
              <w:jc w:val="both"/>
              <w:rPr>
                <w:lang w:val="pt-BR"/>
              </w:rPr>
            </w:pPr>
            <w:r w:rsidRPr="005424B3">
              <w:rPr>
                <w:lang w:val="pt-BR"/>
              </w:rPr>
              <w:t xml:space="preserve">- CTCT: N </w:t>
            </w:r>
            <w:r>
              <w:rPr>
                <w:noProof/>
                <w:position w:val="-4"/>
              </w:rPr>
              <w:drawing>
                <wp:inline distT="0" distB="0" distL="0" distR="0" wp14:anchorId="060DC25B" wp14:editId="352E720D">
                  <wp:extent cx="127000" cy="127000"/>
                  <wp:effectExtent l="0" t="0" r="6350" b="635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5424B3">
              <w:rPr>
                <w:lang w:val="pt-BR"/>
              </w:rPr>
              <w:t xml:space="preserve"> N </w:t>
            </w:r>
          </w:p>
          <w:p w14:paraId="2EC7FA1E" w14:textId="77777777" w:rsidR="00864685" w:rsidRPr="005424B3" w:rsidRDefault="00864685" w:rsidP="00446636">
            <w:pPr>
              <w:tabs>
                <w:tab w:val="left" w:pos="9360"/>
              </w:tabs>
              <w:jc w:val="both"/>
              <w:rPr>
                <w:lang w:val="pt-BR"/>
              </w:rPr>
            </w:pPr>
            <w:r w:rsidRPr="005424B3">
              <w:rPr>
                <w:b/>
                <w:bCs/>
                <w:lang w:val="pt-BR"/>
              </w:rPr>
              <w:t xml:space="preserve">II. </w:t>
            </w:r>
            <w:r w:rsidRPr="005424B3">
              <w:rPr>
                <w:b/>
                <w:bCs/>
                <w:u w:val="single"/>
                <w:lang w:val="pt-BR"/>
              </w:rPr>
              <w:t>Tính chất vật lí</w:t>
            </w:r>
            <w:r w:rsidRPr="005424B3">
              <w:rPr>
                <w:b/>
                <w:lang w:val="pt-BR"/>
              </w:rPr>
              <w:t>:</w:t>
            </w:r>
          </w:p>
          <w:p w14:paraId="48D30C17" w14:textId="77777777" w:rsidR="00864685" w:rsidRPr="005424B3" w:rsidRDefault="00864685" w:rsidP="00446636">
            <w:pPr>
              <w:tabs>
                <w:tab w:val="left" w:pos="9360"/>
              </w:tabs>
              <w:jc w:val="both"/>
              <w:rPr>
                <w:lang w:val="pt-BR"/>
              </w:rPr>
            </w:pPr>
            <w:r w:rsidRPr="005424B3">
              <w:rPr>
                <w:lang w:val="pt-BR"/>
              </w:rPr>
              <w:t>Trơ, không màu, không mùi,</w:t>
            </w:r>
          </w:p>
          <w:p w14:paraId="6383BB39" w14:textId="77777777" w:rsidR="00864685" w:rsidRPr="005424B3" w:rsidRDefault="00864685" w:rsidP="00446636">
            <w:pPr>
              <w:tabs>
                <w:tab w:val="left" w:pos="9360"/>
              </w:tabs>
              <w:jc w:val="both"/>
              <w:rPr>
                <w:b/>
                <w:lang w:val="pt-BR"/>
              </w:rPr>
            </w:pPr>
            <w:r w:rsidRPr="005424B3">
              <w:rPr>
                <w:b/>
                <w:bCs/>
                <w:lang w:val="pt-BR"/>
              </w:rPr>
              <w:t xml:space="preserve">III. </w:t>
            </w:r>
            <w:r w:rsidRPr="005424B3">
              <w:rPr>
                <w:b/>
                <w:bCs/>
                <w:u w:val="single"/>
                <w:lang w:val="pt-BR"/>
              </w:rPr>
              <w:t>Tính chất hoá học</w:t>
            </w:r>
            <w:r w:rsidRPr="005424B3">
              <w:rPr>
                <w:b/>
                <w:lang w:val="pt-BR"/>
              </w:rPr>
              <w:t>:</w:t>
            </w:r>
          </w:p>
          <w:p w14:paraId="4FB276FD" w14:textId="77777777" w:rsidR="00864685" w:rsidRPr="005424B3" w:rsidRDefault="00864685" w:rsidP="00446636">
            <w:pPr>
              <w:tabs>
                <w:tab w:val="left" w:pos="9360"/>
              </w:tabs>
              <w:jc w:val="both"/>
              <w:rPr>
                <w:lang w:val="pt-BR"/>
              </w:rPr>
            </w:pPr>
            <w:r w:rsidRPr="005424B3">
              <w:rPr>
                <w:lang w:val="pt-BR"/>
              </w:rPr>
              <w:t>- Ở t</w:t>
            </w:r>
            <w:r w:rsidRPr="005424B3">
              <w:rPr>
                <w:vertAlign w:val="superscript"/>
                <w:lang w:val="pt-BR"/>
              </w:rPr>
              <w:t>o</w:t>
            </w:r>
            <w:r w:rsidRPr="005424B3">
              <w:rPr>
                <w:lang w:val="pt-BR"/>
              </w:rPr>
              <w:t xml:space="preserve"> thường N</w:t>
            </w:r>
            <w:r w:rsidRPr="005424B3">
              <w:rPr>
                <w:vertAlign w:val="subscript"/>
                <w:lang w:val="pt-BR"/>
              </w:rPr>
              <w:t>2</w:t>
            </w:r>
            <w:r w:rsidRPr="005424B3">
              <w:rPr>
                <w:lang w:val="pt-BR"/>
              </w:rPr>
              <w:t xml:space="preserve"> khá trơ về mặt hoá học. </w:t>
            </w:r>
          </w:p>
          <w:p w14:paraId="0C8B965D" w14:textId="77777777" w:rsidR="00864685" w:rsidRPr="005424B3" w:rsidRDefault="00864685" w:rsidP="00446636">
            <w:pPr>
              <w:tabs>
                <w:tab w:val="left" w:pos="9360"/>
              </w:tabs>
              <w:jc w:val="both"/>
              <w:rPr>
                <w:lang w:val="pt-BR"/>
              </w:rPr>
            </w:pPr>
            <w:r w:rsidRPr="005424B3">
              <w:rPr>
                <w:lang w:val="pt-BR"/>
              </w:rPr>
              <w:t>- Ở t</w:t>
            </w:r>
            <w:r w:rsidRPr="005424B3">
              <w:rPr>
                <w:vertAlign w:val="superscript"/>
                <w:lang w:val="pt-BR"/>
              </w:rPr>
              <w:t>o</w:t>
            </w:r>
            <w:r w:rsidRPr="005424B3">
              <w:rPr>
                <w:lang w:val="pt-BR"/>
              </w:rPr>
              <w:t xml:space="preserve"> cao N</w:t>
            </w:r>
            <w:r w:rsidRPr="005424B3">
              <w:rPr>
                <w:vertAlign w:val="subscript"/>
                <w:lang w:val="pt-BR"/>
              </w:rPr>
              <w:t>2</w:t>
            </w:r>
            <w:r w:rsidRPr="005424B3">
              <w:rPr>
                <w:lang w:val="pt-BR"/>
              </w:rPr>
              <w:t xml:space="preserve"> trở  nên hoạt động.</w:t>
            </w:r>
          </w:p>
          <w:p w14:paraId="62142814" w14:textId="77777777" w:rsidR="00864685" w:rsidRPr="005424B3" w:rsidRDefault="00864685" w:rsidP="00446636">
            <w:pPr>
              <w:tabs>
                <w:tab w:val="left" w:pos="9360"/>
              </w:tabs>
              <w:jc w:val="both"/>
              <w:rPr>
                <w:lang w:val="pt-BR"/>
              </w:rPr>
            </w:pPr>
            <w:r w:rsidRPr="005424B3">
              <w:rPr>
                <w:lang w:val="pt-BR"/>
              </w:rPr>
              <w:t xml:space="preserve">- Các trạng thái oxi hoá: -3; 0; +1; +2; +3; +4; +5 </w:t>
            </w:r>
            <w:r w:rsidRPr="005424B3">
              <w:sym w:font="Wingdings" w:char="F0E0"/>
            </w:r>
            <w:r w:rsidRPr="005424B3">
              <w:rPr>
                <w:lang w:val="pt-BR"/>
              </w:rPr>
              <w:t>Tuỳ thuộc ĐAĐ của chất p/ư mà N</w:t>
            </w:r>
            <w:r w:rsidRPr="005424B3">
              <w:rPr>
                <w:vertAlign w:val="subscript"/>
                <w:lang w:val="pt-BR"/>
              </w:rPr>
              <w:t>2</w:t>
            </w:r>
            <w:r w:rsidRPr="005424B3">
              <w:rPr>
                <w:lang w:val="pt-BR"/>
              </w:rPr>
              <w:t xml:space="preserve"> có thể thể hiện tính khử hay oxi hoá.</w:t>
            </w:r>
          </w:p>
          <w:p w14:paraId="3A526D3E" w14:textId="77777777" w:rsidR="00864685" w:rsidRPr="005424B3" w:rsidRDefault="00864685" w:rsidP="00446636">
            <w:pPr>
              <w:tabs>
                <w:tab w:val="left" w:pos="9360"/>
              </w:tabs>
              <w:jc w:val="both"/>
              <w:rPr>
                <w:b/>
                <w:lang w:val="pt-BR"/>
              </w:rPr>
            </w:pPr>
            <w:r w:rsidRPr="005424B3">
              <w:rPr>
                <w:b/>
                <w:i/>
                <w:iCs/>
                <w:lang w:val="pt-BR"/>
              </w:rPr>
              <w:t xml:space="preserve">1. </w:t>
            </w:r>
            <w:r w:rsidRPr="005424B3">
              <w:rPr>
                <w:b/>
                <w:i/>
                <w:iCs/>
                <w:u w:val="single"/>
                <w:lang w:val="pt-BR"/>
              </w:rPr>
              <w:t>Tính oxi hoá</w:t>
            </w:r>
            <w:r w:rsidRPr="005424B3">
              <w:rPr>
                <w:b/>
                <w:i/>
                <w:iCs/>
                <w:lang w:val="pt-BR"/>
              </w:rPr>
              <w:t>:</w:t>
            </w:r>
          </w:p>
          <w:p w14:paraId="0735C589" w14:textId="77777777" w:rsidR="00864685" w:rsidRPr="005424B3" w:rsidRDefault="00864685" w:rsidP="00446636">
            <w:pPr>
              <w:tabs>
                <w:tab w:val="left" w:pos="9360"/>
              </w:tabs>
              <w:rPr>
                <w:lang w:val="it-IT"/>
              </w:rPr>
            </w:pPr>
            <w:r w:rsidRPr="005424B3">
              <w:rPr>
                <w:lang w:val="pt-BR"/>
              </w:rPr>
              <w:t xml:space="preserve">a. Tác dụng với kim loại mạnh.(Li,Ca,Mg,Al.. </w:t>
            </w:r>
            <w:r w:rsidRPr="005424B3">
              <w:rPr>
                <w:lang w:val="it-IT"/>
              </w:rPr>
              <w:t>tạo nitrua kim loại)</w:t>
            </w:r>
          </w:p>
          <w:p w14:paraId="34E7BC5D" w14:textId="77777777" w:rsidR="00864685" w:rsidRPr="005424B3" w:rsidRDefault="00864685" w:rsidP="00446636">
            <w:pPr>
              <w:tabs>
                <w:tab w:val="left" w:pos="9360"/>
              </w:tabs>
              <w:jc w:val="both"/>
              <w:rPr>
                <w:vertAlign w:val="subscript"/>
                <w:lang w:val="it-IT"/>
              </w:rPr>
            </w:pPr>
            <w:r w:rsidRPr="005424B3">
              <w:rPr>
                <w:vertAlign w:val="subscript"/>
                <w:lang w:val="it-IT"/>
              </w:rPr>
              <w:t xml:space="preserve">                   0                      -3</w:t>
            </w:r>
          </w:p>
          <w:p w14:paraId="3931F9FA" w14:textId="77777777" w:rsidR="00864685" w:rsidRPr="005424B3" w:rsidRDefault="00864685" w:rsidP="00446636">
            <w:pPr>
              <w:tabs>
                <w:tab w:val="left" w:pos="9360"/>
              </w:tabs>
              <w:jc w:val="both"/>
              <w:rPr>
                <w:lang w:val="it-IT"/>
              </w:rPr>
            </w:pPr>
            <w:r w:rsidRPr="005424B3">
              <w:rPr>
                <w:lang w:val="it-IT"/>
              </w:rPr>
              <w:t>6 Li + N</w:t>
            </w:r>
            <w:r w:rsidRPr="005424B3">
              <w:rPr>
                <w:vertAlign w:val="subscript"/>
                <w:lang w:val="it-IT"/>
              </w:rPr>
              <w:t>2</w:t>
            </w:r>
            <w:r w:rsidRPr="005424B3">
              <w:rPr>
                <w:lang w:val="it-IT"/>
              </w:rPr>
              <w:t xml:space="preserve"> </w:t>
            </w:r>
            <w:r w:rsidRPr="005424B3">
              <w:sym w:font="Wingdings" w:char="F0E0"/>
            </w:r>
            <w:r w:rsidRPr="005424B3">
              <w:rPr>
                <w:lang w:val="it-IT"/>
              </w:rPr>
              <w:t xml:space="preserve"> 2 Li</w:t>
            </w:r>
            <w:r w:rsidRPr="005424B3">
              <w:rPr>
                <w:vertAlign w:val="subscript"/>
                <w:lang w:val="it-IT"/>
              </w:rPr>
              <w:t>3</w:t>
            </w:r>
            <w:r w:rsidRPr="005424B3">
              <w:rPr>
                <w:lang w:val="it-IT"/>
              </w:rPr>
              <w:t xml:space="preserve">N </w:t>
            </w:r>
          </w:p>
          <w:p w14:paraId="4D4FBC85" w14:textId="77777777" w:rsidR="00864685" w:rsidRPr="005424B3" w:rsidRDefault="00864685" w:rsidP="00446636">
            <w:pPr>
              <w:tabs>
                <w:tab w:val="left" w:pos="9360"/>
              </w:tabs>
              <w:jc w:val="both"/>
              <w:rPr>
                <w:vertAlign w:val="subscript"/>
                <w:lang w:val="it-IT"/>
              </w:rPr>
            </w:pPr>
            <w:r w:rsidRPr="005424B3">
              <w:rPr>
                <w:vertAlign w:val="subscript"/>
                <w:lang w:val="it-IT"/>
              </w:rPr>
              <w:t xml:space="preserve">                     0         t</w:t>
            </w:r>
            <w:r w:rsidRPr="005424B3">
              <w:rPr>
                <w:vertAlign w:val="superscript"/>
                <w:lang w:val="it-IT"/>
              </w:rPr>
              <w:t>o</w:t>
            </w:r>
            <w:r w:rsidRPr="005424B3">
              <w:rPr>
                <w:vertAlign w:val="subscript"/>
                <w:lang w:val="it-IT"/>
              </w:rPr>
              <w:t xml:space="preserve">             -3 </w:t>
            </w:r>
          </w:p>
          <w:p w14:paraId="070005D9" w14:textId="77777777" w:rsidR="00864685" w:rsidRPr="005424B3" w:rsidRDefault="00864685" w:rsidP="00446636">
            <w:pPr>
              <w:tabs>
                <w:tab w:val="left" w:pos="9360"/>
              </w:tabs>
              <w:jc w:val="both"/>
              <w:rPr>
                <w:lang w:val="it-IT"/>
              </w:rPr>
            </w:pPr>
            <w:r w:rsidRPr="005424B3">
              <w:rPr>
                <w:lang w:val="it-IT"/>
              </w:rPr>
              <w:t>3 Mg + N</w:t>
            </w:r>
            <w:r w:rsidRPr="005424B3">
              <w:rPr>
                <w:vertAlign w:val="subscript"/>
                <w:lang w:val="it-IT"/>
              </w:rPr>
              <w:t>2</w:t>
            </w:r>
            <w:r w:rsidRPr="005424B3">
              <w:rPr>
                <w:lang w:val="it-IT"/>
              </w:rPr>
              <w:t xml:space="preserve">   </w:t>
            </w:r>
            <w:r w:rsidRPr="005424B3">
              <w:sym w:font="Wingdings" w:char="F0E0"/>
            </w:r>
            <w:r w:rsidRPr="005424B3">
              <w:rPr>
                <w:lang w:val="it-IT"/>
              </w:rPr>
              <w:t xml:space="preserve"> Mg</w:t>
            </w:r>
            <w:r w:rsidRPr="005424B3">
              <w:rPr>
                <w:vertAlign w:val="subscript"/>
                <w:lang w:val="it-IT"/>
              </w:rPr>
              <w:t>3</w:t>
            </w:r>
            <w:r w:rsidRPr="005424B3">
              <w:rPr>
                <w:lang w:val="it-IT"/>
              </w:rPr>
              <w:t>N</w:t>
            </w:r>
            <w:r w:rsidRPr="005424B3">
              <w:rPr>
                <w:vertAlign w:val="subscript"/>
                <w:lang w:val="it-IT"/>
              </w:rPr>
              <w:t>2</w:t>
            </w:r>
          </w:p>
          <w:p w14:paraId="26ED0CE8" w14:textId="77777777" w:rsidR="00864685" w:rsidRPr="005424B3" w:rsidRDefault="00864685" w:rsidP="00446636">
            <w:pPr>
              <w:tabs>
                <w:tab w:val="left" w:pos="9360"/>
              </w:tabs>
              <w:jc w:val="both"/>
              <w:rPr>
                <w:lang w:val="it-IT"/>
              </w:rPr>
            </w:pPr>
            <w:r w:rsidRPr="005424B3">
              <w:rPr>
                <w:lang w:val="it-IT"/>
              </w:rPr>
              <w:lastRenderedPageBreak/>
              <w:t>b. Tác dụng với hiđrô: t</w:t>
            </w:r>
            <w:r w:rsidRPr="005424B3">
              <w:rPr>
                <w:vertAlign w:val="superscript"/>
                <w:lang w:val="it-IT"/>
              </w:rPr>
              <w:t>o</w:t>
            </w:r>
            <w:r w:rsidRPr="005424B3">
              <w:rPr>
                <w:lang w:val="it-IT"/>
              </w:rPr>
              <w:t xml:space="preserve"> cao,P cao, xt.</w:t>
            </w:r>
          </w:p>
          <w:p w14:paraId="6F14E729" w14:textId="77777777" w:rsidR="00864685" w:rsidRPr="005424B3" w:rsidRDefault="00864685" w:rsidP="00446636">
            <w:pPr>
              <w:tabs>
                <w:tab w:val="left" w:pos="9360"/>
              </w:tabs>
              <w:jc w:val="both"/>
              <w:rPr>
                <w:vertAlign w:val="subscript"/>
                <w:lang w:val="pt-BR"/>
              </w:rPr>
            </w:pPr>
            <w:r w:rsidRPr="005424B3">
              <w:rPr>
                <w:vertAlign w:val="subscript"/>
                <w:lang w:val="it-IT"/>
              </w:rPr>
              <w:t xml:space="preserve">    </w:t>
            </w:r>
            <w:r w:rsidRPr="005424B3">
              <w:rPr>
                <w:vertAlign w:val="subscript"/>
                <w:lang w:val="pt-BR"/>
              </w:rPr>
              <w:t>o                                                   -3</w:t>
            </w:r>
          </w:p>
          <w:p w14:paraId="0FF509A8" w14:textId="1275A208" w:rsidR="00864685" w:rsidRPr="005424B3" w:rsidRDefault="00864685" w:rsidP="00446636">
            <w:pPr>
              <w:tabs>
                <w:tab w:val="left" w:pos="9360"/>
              </w:tabs>
              <w:jc w:val="both"/>
              <w:rPr>
                <w:lang w:val="pt-BR"/>
              </w:rPr>
            </w:pPr>
            <w:r w:rsidRPr="005424B3">
              <w:rPr>
                <w:lang w:val="pt-BR"/>
              </w:rPr>
              <w:t>N</w:t>
            </w:r>
            <w:r w:rsidRPr="005424B3">
              <w:rPr>
                <w:vertAlign w:val="subscript"/>
                <w:lang w:val="pt-BR"/>
              </w:rPr>
              <w:t>2</w:t>
            </w:r>
            <w:r w:rsidRPr="005424B3">
              <w:rPr>
                <w:lang w:val="pt-BR"/>
              </w:rPr>
              <w:t xml:space="preserve"> + 3 H</w:t>
            </w:r>
            <w:r w:rsidRPr="005424B3">
              <w:rPr>
                <w:vertAlign w:val="subscript"/>
                <w:lang w:val="pt-BR"/>
              </w:rPr>
              <w:t xml:space="preserve">2 </w:t>
            </w:r>
            <w:r w:rsidRPr="005424B3">
              <w:rPr>
                <w:lang w:val="pt-BR"/>
              </w:rPr>
              <w:t xml:space="preserve"> </w:t>
            </w:r>
            <w:r>
              <w:rPr>
                <w:noProof/>
                <w:position w:val="-10"/>
              </w:rPr>
              <w:drawing>
                <wp:inline distT="0" distB="0" distL="0" distR="0" wp14:anchorId="58E5D6E7" wp14:editId="2484B738">
                  <wp:extent cx="615950" cy="279400"/>
                  <wp:effectExtent l="0" t="0" r="0" b="635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15950" cy="279400"/>
                          </a:xfrm>
                          <a:prstGeom prst="rect">
                            <a:avLst/>
                          </a:prstGeom>
                          <a:noFill/>
                          <a:ln>
                            <a:noFill/>
                          </a:ln>
                        </pic:spPr>
                      </pic:pic>
                    </a:graphicData>
                  </a:graphic>
                </wp:inline>
              </w:drawing>
            </w:r>
            <w:r w:rsidRPr="005424B3">
              <w:rPr>
                <w:lang w:val="pt-BR"/>
              </w:rPr>
              <w:t xml:space="preserve">  2 NH</w:t>
            </w:r>
            <w:r w:rsidRPr="005424B3">
              <w:rPr>
                <w:vertAlign w:val="subscript"/>
                <w:lang w:val="pt-BR"/>
              </w:rPr>
              <w:t>3</w:t>
            </w:r>
          </w:p>
          <w:p w14:paraId="46802BF3" w14:textId="77777777" w:rsidR="00864685" w:rsidRPr="005424B3" w:rsidRDefault="00864685" w:rsidP="00446636">
            <w:pPr>
              <w:tabs>
                <w:tab w:val="left" w:pos="9360"/>
              </w:tabs>
              <w:jc w:val="both"/>
              <w:rPr>
                <w:b/>
                <w:i/>
                <w:iCs/>
                <w:lang w:val="pt-BR"/>
              </w:rPr>
            </w:pPr>
            <w:r w:rsidRPr="005424B3">
              <w:rPr>
                <w:b/>
                <w:i/>
                <w:iCs/>
                <w:lang w:val="pt-BR"/>
              </w:rPr>
              <w:t xml:space="preserve">2. </w:t>
            </w:r>
            <w:r w:rsidRPr="005424B3">
              <w:rPr>
                <w:b/>
                <w:i/>
                <w:iCs/>
                <w:u w:val="single"/>
                <w:lang w:val="pt-BR"/>
              </w:rPr>
              <w:t>Tính khử</w:t>
            </w:r>
            <w:r w:rsidRPr="005424B3">
              <w:rPr>
                <w:b/>
                <w:i/>
                <w:iCs/>
                <w:lang w:val="pt-BR"/>
              </w:rPr>
              <w:t>:</w:t>
            </w:r>
          </w:p>
          <w:p w14:paraId="3E22F2C7" w14:textId="77777777" w:rsidR="00864685" w:rsidRPr="005424B3" w:rsidRDefault="00864685" w:rsidP="00446636">
            <w:pPr>
              <w:tabs>
                <w:tab w:val="left" w:pos="9360"/>
              </w:tabs>
              <w:jc w:val="both"/>
              <w:rPr>
                <w:lang w:val="pt-BR"/>
              </w:rPr>
            </w:pPr>
            <w:r w:rsidRPr="005424B3">
              <w:rPr>
                <w:lang w:val="pt-BR"/>
              </w:rPr>
              <w:t>- Tác dụng với oxi : ở 3000</w:t>
            </w:r>
            <w:r w:rsidRPr="005424B3">
              <w:rPr>
                <w:vertAlign w:val="superscript"/>
                <w:lang w:val="pt-BR"/>
              </w:rPr>
              <w:t>O</w:t>
            </w:r>
            <w:r w:rsidRPr="005424B3">
              <w:rPr>
                <w:lang w:val="pt-BR"/>
              </w:rPr>
              <w:t>C hoặc hồ quang điện.</w:t>
            </w:r>
          </w:p>
          <w:p w14:paraId="5DC88C8A" w14:textId="77777777" w:rsidR="00864685" w:rsidRPr="005424B3" w:rsidRDefault="00864685" w:rsidP="00446636">
            <w:pPr>
              <w:tabs>
                <w:tab w:val="left" w:pos="9360"/>
              </w:tabs>
              <w:jc w:val="both"/>
              <w:rPr>
                <w:vertAlign w:val="subscript"/>
                <w:lang w:val="pt-BR"/>
              </w:rPr>
            </w:pPr>
            <w:r w:rsidRPr="005424B3">
              <w:rPr>
                <w:vertAlign w:val="subscript"/>
                <w:lang w:val="pt-BR"/>
              </w:rPr>
              <w:t xml:space="preserve"> O                                                              +2</w:t>
            </w:r>
          </w:p>
          <w:p w14:paraId="71C47893" w14:textId="1FF10CFD" w:rsidR="00864685" w:rsidRPr="005424B3" w:rsidRDefault="00864685" w:rsidP="00446636">
            <w:pPr>
              <w:tabs>
                <w:tab w:val="left" w:pos="9360"/>
              </w:tabs>
              <w:jc w:val="both"/>
              <w:rPr>
                <w:lang w:val="pt-BR"/>
              </w:rPr>
            </w:pPr>
            <w:r w:rsidRPr="005424B3">
              <w:rPr>
                <w:lang w:val="pt-BR"/>
              </w:rPr>
              <w:t>N</w:t>
            </w:r>
            <w:r w:rsidRPr="005424B3">
              <w:rPr>
                <w:vertAlign w:val="subscript"/>
                <w:lang w:val="pt-BR"/>
              </w:rPr>
              <w:t>2</w:t>
            </w:r>
            <w:r w:rsidRPr="005424B3">
              <w:rPr>
                <w:lang w:val="pt-BR"/>
              </w:rPr>
              <w:t xml:space="preserve"> + O</w:t>
            </w:r>
            <w:r w:rsidRPr="005424B3">
              <w:rPr>
                <w:vertAlign w:val="subscript"/>
                <w:lang w:val="pt-BR"/>
              </w:rPr>
              <w:t>2</w:t>
            </w:r>
            <w:r w:rsidRPr="005424B3">
              <w:rPr>
                <w:lang w:val="pt-BR"/>
              </w:rPr>
              <w:t xml:space="preserve">    </w:t>
            </w:r>
            <w:r>
              <w:rPr>
                <w:noProof/>
                <w:position w:val="-10"/>
              </w:rPr>
              <w:drawing>
                <wp:inline distT="0" distB="0" distL="0" distR="0" wp14:anchorId="04723E74" wp14:editId="65DB0F91">
                  <wp:extent cx="641350" cy="279400"/>
                  <wp:effectExtent l="0" t="0" r="6350" b="635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41350" cy="279400"/>
                          </a:xfrm>
                          <a:prstGeom prst="rect">
                            <a:avLst/>
                          </a:prstGeom>
                          <a:noFill/>
                          <a:ln>
                            <a:noFill/>
                          </a:ln>
                        </pic:spPr>
                      </pic:pic>
                    </a:graphicData>
                  </a:graphic>
                </wp:inline>
              </w:drawing>
            </w:r>
            <w:r w:rsidRPr="005424B3">
              <w:rPr>
                <w:lang w:val="pt-BR"/>
              </w:rPr>
              <w:t xml:space="preserve">          2NO</w:t>
            </w:r>
          </w:p>
          <w:p w14:paraId="19529591" w14:textId="77777777" w:rsidR="00864685" w:rsidRPr="005424B3" w:rsidRDefault="00864685" w:rsidP="00446636">
            <w:pPr>
              <w:tabs>
                <w:tab w:val="left" w:pos="9360"/>
              </w:tabs>
              <w:jc w:val="both"/>
              <w:rPr>
                <w:lang w:val="pt-BR"/>
              </w:rPr>
            </w:pPr>
            <w:r w:rsidRPr="005424B3">
              <w:rPr>
                <w:lang w:val="pt-BR"/>
              </w:rPr>
              <w:t>- NO dễ dàng kết hợp với O</w:t>
            </w:r>
            <w:r w:rsidRPr="005424B3">
              <w:rPr>
                <w:vertAlign w:val="subscript"/>
                <w:lang w:val="pt-BR"/>
              </w:rPr>
              <w:t>2</w:t>
            </w:r>
            <w:r w:rsidRPr="005424B3">
              <w:rPr>
                <w:lang w:val="pt-BR"/>
              </w:rPr>
              <w:t xml:space="preserve"> tạo NO</w:t>
            </w:r>
            <w:r w:rsidRPr="005424B3">
              <w:rPr>
                <w:vertAlign w:val="subscript"/>
                <w:lang w:val="pt-BR"/>
              </w:rPr>
              <w:t>2</w:t>
            </w:r>
            <w:r w:rsidRPr="005424B3">
              <w:rPr>
                <w:lang w:val="pt-BR"/>
              </w:rPr>
              <w:t xml:space="preserve"> (màu nâu đỏ),</w:t>
            </w:r>
          </w:p>
          <w:p w14:paraId="1040A063" w14:textId="6BEDD467" w:rsidR="00864685" w:rsidRPr="005424B3" w:rsidRDefault="00864685" w:rsidP="00446636">
            <w:pPr>
              <w:tabs>
                <w:tab w:val="left" w:pos="9360"/>
              </w:tabs>
              <w:jc w:val="both"/>
              <w:rPr>
                <w:lang w:val="pt-BR"/>
              </w:rPr>
            </w:pPr>
            <w:r w:rsidRPr="005424B3">
              <w:rPr>
                <w:lang w:val="pt-BR"/>
              </w:rPr>
              <w:t>2 NO  + O</w:t>
            </w:r>
            <w:r w:rsidRPr="005424B3">
              <w:rPr>
                <w:vertAlign w:val="subscript"/>
                <w:lang w:val="pt-BR"/>
              </w:rPr>
              <w:t>2</w:t>
            </w:r>
            <w:r w:rsidRPr="005424B3">
              <w:rPr>
                <w:lang w:val="pt-BR"/>
              </w:rPr>
              <w:t xml:space="preserve"> </w:t>
            </w:r>
            <w:r>
              <w:rPr>
                <w:noProof/>
                <w:position w:val="-6"/>
              </w:rPr>
              <w:drawing>
                <wp:inline distT="0" distB="0" distL="0" distR="0" wp14:anchorId="2DD29626" wp14:editId="282D4647">
                  <wp:extent cx="190500" cy="1397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5424B3">
              <w:rPr>
                <w:lang w:val="pt-BR"/>
              </w:rPr>
              <w:t xml:space="preserve"> 2 NO</w:t>
            </w:r>
            <w:r w:rsidRPr="005424B3">
              <w:rPr>
                <w:vertAlign w:val="subscript"/>
                <w:lang w:val="pt-BR"/>
              </w:rPr>
              <w:t>2</w:t>
            </w:r>
          </w:p>
          <w:p w14:paraId="1A55BF19" w14:textId="77777777" w:rsidR="00864685" w:rsidRPr="005424B3" w:rsidRDefault="00864685" w:rsidP="00446636">
            <w:pPr>
              <w:tabs>
                <w:tab w:val="left" w:pos="9360"/>
              </w:tabs>
              <w:jc w:val="both"/>
              <w:rPr>
                <w:lang w:val="pt-BR"/>
              </w:rPr>
            </w:pPr>
            <w:r w:rsidRPr="005424B3">
              <w:rPr>
                <w:lang w:val="pt-BR"/>
              </w:rPr>
              <w:t>- Một số oxít khác của N: NO</w:t>
            </w:r>
            <w:r w:rsidRPr="005424B3">
              <w:rPr>
                <w:vertAlign w:val="subscript"/>
                <w:lang w:val="pt-BR"/>
              </w:rPr>
              <w:t>2</w:t>
            </w:r>
            <w:r w:rsidRPr="005424B3">
              <w:rPr>
                <w:lang w:val="pt-BR"/>
              </w:rPr>
              <w:t>, N</w:t>
            </w:r>
            <w:r w:rsidRPr="005424B3">
              <w:rPr>
                <w:vertAlign w:val="subscript"/>
                <w:lang w:val="pt-BR"/>
              </w:rPr>
              <w:t>2</w:t>
            </w:r>
            <w:r w:rsidRPr="005424B3">
              <w:rPr>
                <w:lang w:val="pt-BR"/>
              </w:rPr>
              <w:t>O</w:t>
            </w:r>
            <w:r w:rsidRPr="005424B3">
              <w:rPr>
                <w:vertAlign w:val="subscript"/>
                <w:lang w:val="pt-BR"/>
              </w:rPr>
              <w:t>3</w:t>
            </w:r>
            <w:r w:rsidRPr="005424B3">
              <w:rPr>
                <w:lang w:val="pt-BR"/>
              </w:rPr>
              <w:t>, N</w:t>
            </w:r>
            <w:r w:rsidRPr="005424B3">
              <w:rPr>
                <w:vertAlign w:val="subscript"/>
                <w:lang w:val="pt-BR"/>
              </w:rPr>
              <w:t>2</w:t>
            </w:r>
            <w:r w:rsidRPr="005424B3">
              <w:rPr>
                <w:lang w:val="pt-BR"/>
              </w:rPr>
              <w:t>O</w:t>
            </w:r>
            <w:r w:rsidRPr="005424B3">
              <w:rPr>
                <w:vertAlign w:val="subscript"/>
                <w:lang w:val="pt-BR"/>
              </w:rPr>
              <w:t>5</w:t>
            </w:r>
            <w:r w:rsidRPr="005424B3">
              <w:rPr>
                <w:lang w:val="pt-BR"/>
              </w:rPr>
              <w:t xml:space="preserve"> chúng không điều chế trực tiếp từ N và O.</w:t>
            </w:r>
          </w:p>
          <w:p w14:paraId="6690E058" w14:textId="77777777" w:rsidR="00864685" w:rsidRPr="005424B3" w:rsidRDefault="00864685" w:rsidP="00446636">
            <w:pPr>
              <w:tabs>
                <w:tab w:val="left" w:pos="1980"/>
                <w:tab w:val="left" w:pos="2880"/>
              </w:tabs>
              <w:jc w:val="both"/>
              <w:rPr>
                <w:lang w:val="pt-BR"/>
              </w:rPr>
            </w:pPr>
            <w:r w:rsidRPr="005424B3">
              <w:rPr>
                <w:i/>
                <w:lang w:val="pt-BR"/>
              </w:rPr>
              <w:t>* K</w:t>
            </w:r>
            <w:r w:rsidRPr="005424B3">
              <w:rPr>
                <w:i/>
              </w:rPr>
              <w:t>ết luận</w:t>
            </w:r>
            <w:r w:rsidRPr="005424B3">
              <w:rPr>
                <w:lang w:val="pt-BR"/>
              </w:rPr>
              <w:t>: N</w:t>
            </w:r>
            <w:r w:rsidRPr="005424B3">
              <w:rPr>
                <w:vertAlign w:val="subscript"/>
                <w:lang w:val="pt-BR"/>
              </w:rPr>
              <w:t>2</w:t>
            </w:r>
            <w:r w:rsidRPr="005424B3">
              <w:rPr>
                <w:lang w:val="pt-BR"/>
              </w:rPr>
              <w:t xml:space="preserve"> thể hiện tính khử khi tác dụng với nguyên tố có ĐAĐ lớn hơn và thể hiện tính khử khi tác dụng với nguyên tố ĐAĐ nhỏ.</w:t>
            </w:r>
          </w:p>
          <w:p w14:paraId="5EFB8DFF" w14:textId="77777777" w:rsidR="00864685" w:rsidRPr="005424B3" w:rsidRDefault="00864685" w:rsidP="00446636">
            <w:pPr>
              <w:tabs>
                <w:tab w:val="left" w:pos="9360"/>
              </w:tabs>
              <w:jc w:val="both"/>
              <w:rPr>
                <w:b/>
                <w:lang w:val="pt-BR"/>
              </w:rPr>
            </w:pPr>
            <w:r w:rsidRPr="005424B3">
              <w:rPr>
                <w:b/>
                <w:lang w:val="pt-BR"/>
              </w:rPr>
              <w:t xml:space="preserve">IV. </w:t>
            </w:r>
            <w:r w:rsidRPr="005424B3">
              <w:rPr>
                <w:b/>
                <w:u w:val="single"/>
                <w:lang w:val="pt-BR"/>
              </w:rPr>
              <w:t>Trạng thái thiên nhiên</w:t>
            </w:r>
            <w:r w:rsidRPr="005424B3">
              <w:rPr>
                <w:b/>
                <w:lang w:val="pt-BR"/>
              </w:rPr>
              <w:t xml:space="preserve">: </w:t>
            </w:r>
          </w:p>
          <w:p w14:paraId="73835D67" w14:textId="77777777" w:rsidR="00864685" w:rsidRPr="005424B3" w:rsidRDefault="00864685" w:rsidP="00446636">
            <w:pPr>
              <w:tabs>
                <w:tab w:val="left" w:pos="9360"/>
              </w:tabs>
              <w:jc w:val="both"/>
              <w:rPr>
                <w:b/>
                <w:lang w:val="pt-BR"/>
              </w:rPr>
            </w:pPr>
            <w:r w:rsidRPr="005424B3">
              <w:rPr>
                <w:b/>
                <w:lang w:val="pt-BR"/>
              </w:rPr>
              <w:t xml:space="preserve">V. </w:t>
            </w:r>
            <w:r w:rsidRPr="005424B3">
              <w:rPr>
                <w:b/>
                <w:u w:val="single"/>
                <w:lang w:val="pt-BR"/>
              </w:rPr>
              <w:t>Ứng dụng</w:t>
            </w:r>
            <w:r w:rsidRPr="005424B3">
              <w:rPr>
                <w:b/>
                <w:lang w:val="pt-BR"/>
              </w:rPr>
              <w:t xml:space="preserve">:  </w:t>
            </w:r>
          </w:p>
          <w:p w14:paraId="11A33C98" w14:textId="77777777" w:rsidR="00864685" w:rsidRPr="005424B3" w:rsidRDefault="00864685" w:rsidP="00446636">
            <w:pPr>
              <w:tabs>
                <w:tab w:val="left" w:pos="9360"/>
              </w:tabs>
              <w:jc w:val="both"/>
              <w:rPr>
                <w:lang w:val="pt-BR"/>
              </w:rPr>
            </w:pPr>
            <w:r w:rsidRPr="005424B3">
              <w:rPr>
                <w:b/>
                <w:lang w:val="pt-BR"/>
              </w:rPr>
              <w:t xml:space="preserve">VI. </w:t>
            </w:r>
            <w:r w:rsidRPr="005424B3">
              <w:rPr>
                <w:b/>
                <w:u w:val="single"/>
                <w:lang w:val="pt-BR"/>
              </w:rPr>
              <w:t>Điều chế</w:t>
            </w:r>
            <w:r w:rsidRPr="005424B3">
              <w:rPr>
                <w:b/>
                <w:lang w:val="pt-BR"/>
              </w:rPr>
              <w:t>:</w:t>
            </w:r>
          </w:p>
          <w:p w14:paraId="3E585694" w14:textId="77777777" w:rsidR="00864685" w:rsidRPr="005424B3" w:rsidRDefault="00864685" w:rsidP="00446636">
            <w:pPr>
              <w:tabs>
                <w:tab w:val="left" w:pos="9360"/>
              </w:tabs>
              <w:jc w:val="both"/>
              <w:rPr>
                <w:lang w:val="pt-BR"/>
              </w:rPr>
            </w:pPr>
            <w:r w:rsidRPr="005424B3">
              <w:rPr>
                <w:lang w:val="pt-BR"/>
              </w:rPr>
              <w:t xml:space="preserve">a. Trong CN: Chưng phân đoạn kk lỏng. </w:t>
            </w:r>
          </w:p>
          <w:p w14:paraId="5DFE50EB" w14:textId="77777777" w:rsidR="00864685" w:rsidRPr="005424B3" w:rsidRDefault="00864685" w:rsidP="00446636">
            <w:pPr>
              <w:tabs>
                <w:tab w:val="left" w:pos="9360"/>
              </w:tabs>
              <w:jc w:val="both"/>
              <w:rPr>
                <w:lang w:val="pt-BR"/>
              </w:rPr>
            </w:pPr>
            <w:r w:rsidRPr="005424B3">
              <w:rPr>
                <w:lang w:val="pt-BR"/>
              </w:rPr>
              <w:t>b. Trong PTN:</w:t>
            </w:r>
          </w:p>
          <w:p w14:paraId="00732975" w14:textId="6B4C699C" w:rsidR="00864685" w:rsidRPr="005424B3" w:rsidRDefault="00864685" w:rsidP="00446636">
            <w:pPr>
              <w:tabs>
                <w:tab w:val="left" w:pos="9360"/>
              </w:tabs>
              <w:jc w:val="both"/>
              <w:rPr>
                <w:lang w:val="pt-BR"/>
              </w:rPr>
            </w:pPr>
            <w:r w:rsidRPr="005424B3">
              <w:rPr>
                <w:lang w:val="pt-BR"/>
              </w:rPr>
              <w:t>NH</w:t>
            </w:r>
            <w:r w:rsidRPr="005424B3">
              <w:rPr>
                <w:vertAlign w:val="subscript"/>
                <w:lang w:val="pt-BR"/>
              </w:rPr>
              <w:t>4</w:t>
            </w:r>
            <w:r w:rsidRPr="005424B3">
              <w:rPr>
                <w:lang w:val="pt-BR"/>
              </w:rPr>
              <w:t>NO</w:t>
            </w:r>
            <w:r w:rsidRPr="005424B3">
              <w:rPr>
                <w:vertAlign w:val="subscript"/>
                <w:lang w:val="pt-BR"/>
              </w:rPr>
              <w:t>2</w:t>
            </w:r>
            <w:r w:rsidRPr="005424B3">
              <w:rPr>
                <w:lang w:val="pt-BR"/>
              </w:rPr>
              <w:t xml:space="preserve"> </w:t>
            </w:r>
            <w:r>
              <w:rPr>
                <w:noProof/>
                <w:position w:val="-6"/>
              </w:rPr>
              <w:drawing>
                <wp:inline distT="0" distB="0" distL="0" distR="0" wp14:anchorId="02D6F784" wp14:editId="6DF501A1">
                  <wp:extent cx="438150" cy="23495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38150" cy="234950"/>
                          </a:xfrm>
                          <a:prstGeom prst="rect">
                            <a:avLst/>
                          </a:prstGeom>
                          <a:noFill/>
                          <a:ln>
                            <a:noFill/>
                          </a:ln>
                        </pic:spPr>
                      </pic:pic>
                    </a:graphicData>
                  </a:graphic>
                </wp:inline>
              </w:drawing>
            </w:r>
            <w:r w:rsidRPr="005424B3">
              <w:rPr>
                <w:lang w:val="pt-BR"/>
              </w:rPr>
              <w:t xml:space="preserve">  N</w:t>
            </w:r>
            <w:r w:rsidRPr="005424B3">
              <w:rPr>
                <w:vertAlign w:val="subscript"/>
                <w:lang w:val="pt-BR"/>
              </w:rPr>
              <w:t xml:space="preserve">2 </w:t>
            </w:r>
            <w:r w:rsidRPr="005424B3">
              <w:rPr>
                <w:lang w:val="pt-BR"/>
              </w:rPr>
              <w:t>+ 2 H</w:t>
            </w:r>
            <w:r w:rsidRPr="005424B3">
              <w:rPr>
                <w:vertAlign w:val="subscript"/>
                <w:lang w:val="pt-BR"/>
              </w:rPr>
              <w:t>2</w:t>
            </w:r>
            <w:r w:rsidRPr="005424B3">
              <w:rPr>
                <w:lang w:val="pt-BR"/>
              </w:rPr>
              <w:t>O</w:t>
            </w:r>
          </w:p>
          <w:p w14:paraId="5D0A1810" w14:textId="0E82D516" w:rsidR="00864685" w:rsidRPr="005424B3" w:rsidRDefault="00864685" w:rsidP="00446636">
            <w:pPr>
              <w:tabs>
                <w:tab w:val="left" w:pos="1980"/>
                <w:tab w:val="left" w:pos="2880"/>
              </w:tabs>
              <w:jc w:val="both"/>
            </w:pPr>
            <w:r w:rsidRPr="005424B3">
              <w:rPr>
                <w:lang w:val="pt-BR"/>
              </w:rPr>
              <w:t>NH</w:t>
            </w:r>
            <w:r w:rsidRPr="005424B3">
              <w:rPr>
                <w:vertAlign w:val="subscript"/>
                <w:lang w:val="pt-BR"/>
              </w:rPr>
              <w:t>4</w:t>
            </w:r>
            <w:r w:rsidRPr="005424B3">
              <w:rPr>
                <w:lang w:val="pt-BR"/>
              </w:rPr>
              <w:t>Cl + NaNO</w:t>
            </w:r>
            <w:r w:rsidRPr="005424B3">
              <w:rPr>
                <w:vertAlign w:val="subscript"/>
                <w:lang w:val="pt-BR"/>
              </w:rPr>
              <w:t>2</w:t>
            </w:r>
            <w:r>
              <w:rPr>
                <w:noProof/>
                <w:position w:val="-6"/>
              </w:rPr>
              <w:drawing>
                <wp:inline distT="0" distB="0" distL="0" distR="0" wp14:anchorId="0BE22FEA" wp14:editId="6AFD3262">
                  <wp:extent cx="438150" cy="23495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38150" cy="234950"/>
                          </a:xfrm>
                          <a:prstGeom prst="rect">
                            <a:avLst/>
                          </a:prstGeom>
                          <a:noFill/>
                          <a:ln>
                            <a:noFill/>
                          </a:ln>
                        </pic:spPr>
                      </pic:pic>
                    </a:graphicData>
                  </a:graphic>
                </wp:inline>
              </w:drawing>
            </w:r>
            <w:r w:rsidRPr="005424B3">
              <w:rPr>
                <w:lang w:val="pt-BR"/>
              </w:rPr>
              <w:t>NaCl + N</w:t>
            </w:r>
            <w:r w:rsidRPr="005424B3">
              <w:rPr>
                <w:vertAlign w:val="subscript"/>
                <w:lang w:val="pt-BR"/>
              </w:rPr>
              <w:t>2</w:t>
            </w:r>
            <w:r w:rsidRPr="005424B3">
              <w:rPr>
                <w:lang w:val="pt-BR"/>
              </w:rPr>
              <w:t xml:space="preserve"> + 2H</w:t>
            </w:r>
            <w:r w:rsidRPr="005424B3">
              <w:rPr>
                <w:vertAlign w:val="subscript"/>
                <w:lang w:val="pt-BR"/>
              </w:rPr>
              <w:t>2</w:t>
            </w:r>
            <w:r w:rsidRPr="005424B3">
              <w:rPr>
                <w:lang w:val="pt-BR"/>
              </w:rPr>
              <w:t>O</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749FE3F" w14:textId="77777777" w:rsidR="00864685" w:rsidRPr="005424B3" w:rsidRDefault="00864685" w:rsidP="00446636">
            <w:pPr>
              <w:rPr>
                <w:lang w:val="nb-NO"/>
              </w:rPr>
            </w:pPr>
          </w:p>
          <w:p w14:paraId="1CAB936D" w14:textId="77777777" w:rsidR="00864685" w:rsidRPr="005424B3" w:rsidRDefault="00864685" w:rsidP="00446636">
            <w:pPr>
              <w:jc w:val="both"/>
            </w:pPr>
            <w:r w:rsidRPr="005424B3">
              <w:t xml:space="preserve">- Gv: Yêu cầu học sinh viết cấu hình e của </w:t>
            </w:r>
            <w:r w:rsidRPr="005424B3">
              <w:rPr>
                <w:vertAlign w:val="subscript"/>
              </w:rPr>
              <w:t>7</w:t>
            </w:r>
            <w:r w:rsidRPr="005424B3">
              <w:t>N</w:t>
            </w:r>
          </w:p>
          <w:p w14:paraId="7D437C95" w14:textId="77777777" w:rsidR="00864685" w:rsidRPr="005424B3" w:rsidRDefault="00864685" w:rsidP="00446636">
            <w:pPr>
              <w:rPr>
                <w:lang w:val="nb-NO"/>
              </w:rPr>
            </w:pPr>
          </w:p>
          <w:p w14:paraId="210F64FB" w14:textId="77777777" w:rsidR="00864685" w:rsidRPr="005424B3" w:rsidRDefault="00864685" w:rsidP="00446636">
            <w:pPr>
              <w:rPr>
                <w:lang w:val="nb-NO"/>
              </w:rPr>
            </w:pPr>
          </w:p>
          <w:p w14:paraId="66A1A69B" w14:textId="77777777" w:rsidR="00864685" w:rsidRPr="005424B3" w:rsidRDefault="00864685" w:rsidP="00446636">
            <w:pPr>
              <w:rPr>
                <w:lang w:val="nb-NO"/>
              </w:rPr>
            </w:pPr>
          </w:p>
          <w:p w14:paraId="628175B4" w14:textId="77777777" w:rsidR="00864685" w:rsidRPr="005424B3" w:rsidRDefault="00864685" w:rsidP="00446636">
            <w:pPr>
              <w:tabs>
                <w:tab w:val="left" w:pos="9360"/>
              </w:tabs>
              <w:jc w:val="both"/>
            </w:pPr>
            <w:r w:rsidRPr="005424B3">
              <w:rPr>
                <w:bCs/>
              </w:rPr>
              <w:t xml:space="preserve">- Gv </w:t>
            </w:r>
            <w:r w:rsidRPr="005424B3">
              <w:t>:  N</w:t>
            </w:r>
            <w:r w:rsidRPr="005424B3">
              <w:rPr>
                <w:vertAlign w:val="subscript"/>
              </w:rPr>
              <w:t>2</w:t>
            </w:r>
            <w:r w:rsidRPr="005424B3">
              <w:t xml:space="preserve"> có tính chất vật lý nào ? </w:t>
            </w:r>
          </w:p>
          <w:p w14:paraId="1B8D5BBA" w14:textId="77777777" w:rsidR="00864685" w:rsidRPr="005424B3" w:rsidRDefault="00864685" w:rsidP="00446636">
            <w:pPr>
              <w:tabs>
                <w:tab w:val="left" w:pos="9360"/>
              </w:tabs>
              <w:jc w:val="both"/>
              <w:rPr>
                <w:lang w:val="nb-NO"/>
              </w:rPr>
            </w:pPr>
          </w:p>
          <w:p w14:paraId="1904A02D" w14:textId="77777777" w:rsidR="00864685" w:rsidRPr="005424B3" w:rsidRDefault="00864685" w:rsidP="00446636">
            <w:pPr>
              <w:tabs>
                <w:tab w:val="left" w:pos="9360"/>
              </w:tabs>
              <w:jc w:val="both"/>
              <w:rPr>
                <w:lang w:val="nb-NO"/>
              </w:rPr>
            </w:pPr>
          </w:p>
          <w:p w14:paraId="61819B43" w14:textId="77777777" w:rsidR="00864685" w:rsidRPr="005424B3" w:rsidRDefault="00864685" w:rsidP="00446636">
            <w:pPr>
              <w:tabs>
                <w:tab w:val="left" w:pos="9360"/>
              </w:tabs>
              <w:jc w:val="both"/>
              <w:rPr>
                <w:lang w:val="nb-NO"/>
              </w:rPr>
            </w:pPr>
          </w:p>
          <w:p w14:paraId="442E4D07" w14:textId="77777777" w:rsidR="00864685" w:rsidRPr="005424B3" w:rsidRDefault="00864685" w:rsidP="00446636">
            <w:pPr>
              <w:tabs>
                <w:tab w:val="left" w:pos="9360"/>
              </w:tabs>
              <w:jc w:val="both"/>
            </w:pPr>
            <w:r w:rsidRPr="005424B3">
              <w:rPr>
                <w:bCs/>
              </w:rPr>
              <w:t>- Gv</w:t>
            </w:r>
            <w:r w:rsidRPr="005424B3">
              <w:t>: Nitơ là phi kim khá hoạt động (ĐAĐ là 3) nhưng ở t</w:t>
            </w:r>
            <w:r w:rsidRPr="005424B3">
              <w:rPr>
                <w:vertAlign w:val="superscript"/>
              </w:rPr>
              <w:t>o</w:t>
            </w:r>
            <w:r w:rsidRPr="005424B3">
              <w:t xml:space="preserve"> thường khá trơ về mặt hoá học, vì sao?</w:t>
            </w:r>
          </w:p>
          <w:p w14:paraId="3F4DF0C4" w14:textId="77777777" w:rsidR="00864685" w:rsidRPr="005424B3" w:rsidRDefault="00864685" w:rsidP="00446636">
            <w:pPr>
              <w:tabs>
                <w:tab w:val="left" w:pos="9360"/>
              </w:tabs>
              <w:jc w:val="both"/>
              <w:rPr>
                <w:lang w:val="nb-NO"/>
              </w:rPr>
            </w:pPr>
          </w:p>
          <w:p w14:paraId="2C1A6645" w14:textId="77777777" w:rsidR="00864685" w:rsidRPr="005424B3" w:rsidRDefault="00864685" w:rsidP="00446636">
            <w:pPr>
              <w:tabs>
                <w:tab w:val="left" w:pos="9360"/>
              </w:tabs>
              <w:jc w:val="both"/>
              <w:rPr>
                <w:lang w:val="nb-NO"/>
              </w:rPr>
            </w:pPr>
          </w:p>
          <w:p w14:paraId="0BD24175" w14:textId="77777777" w:rsidR="00864685" w:rsidRPr="005424B3" w:rsidRDefault="00864685" w:rsidP="00446636">
            <w:pPr>
              <w:tabs>
                <w:tab w:val="left" w:pos="9360"/>
              </w:tabs>
              <w:jc w:val="both"/>
              <w:rPr>
                <w:lang w:val="nb-NO"/>
              </w:rPr>
            </w:pPr>
          </w:p>
          <w:p w14:paraId="1C25D78F" w14:textId="77777777" w:rsidR="00864685" w:rsidRPr="005424B3" w:rsidRDefault="00864685" w:rsidP="00446636">
            <w:pPr>
              <w:tabs>
                <w:tab w:val="left" w:pos="9360"/>
              </w:tabs>
              <w:jc w:val="both"/>
              <w:rPr>
                <w:lang w:val="nb-NO"/>
              </w:rPr>
            </w:pPr>
          </w:p>
          <w:p w14:paraId="72CB494F" w14:textId="77777777" w:rsidR="00864685" w:rsidRPr="005424B3" w:rsidRDefault="00864685" w:rsidP="00446636">
            <w:pPr>
              <w:tabs>
                <w:tab w:val="left" w:pos="9360"/>
              </w:tabs>
              <w:jc w:val="both"/>
              <w:rPr>
                <w:lang w:val="nb-NO"/>
              </w:rPr>
            </w:pPr>
          </w:p>
          <w:p w14:paraId="7BC85D06" w14:textId="77777777" w:rsidR="00864685" w:rsidRPr="005424B3" w:rsidRDefault="00864685" w:rsidP="00446636">
            <w:pPr>
              <w:tabs>
                <w:tab w:val="left" w:pos="9360"/>
              </w:tabs>
              <w:jc w:val="both"/>
              <w:rPr>
                <w:lang w:val="nb-NO"/>
              </w:rPr>
            </w:pPr>
          </w:p>
          <w:p w14:paraId="50A59CCD" w14:textId="77777777" w:rsidR="00864685" w:rsidRDefault="00864685" w:rsidP="00446636">
            <w:pPr>
              <w:tabs>
                <w:tab w:val="left" w:pos="9360"/>
              </w:tabs>
              <w:jc w:val="both"/>
              <w:rPr>
                <w:lang w:val="pt-BR"/>
              </w:rPr>
            </w:pPr>
            <w:r w:rsidRPr="005424B3">
              <w:rPr>
                <w:bCs/>
                <w:lang w:val="pt-BR"/>
              </w:rPr>
              <w:t xml:space="preserve">- Gv:? </w:t>
            </w:r>
            <w:r w:rsidRPr="005424B3">
              <w:rPr>
                <w:lang w:val="pt-BR"/>
              </w:rPr>
              <w:t>Trong tự nhiên Nitơ có ở đâu và dạng tồn tại của nó là gì ?</w:t>
            </w:r>
          </w:p>
          <w:p w14:paraId="7C7D346B" w14:textId="77777777" w:rsidR="00864685" w:rsidRDefault="00864685" w:rsidP="00446636">
            <w:pPr>
              <w:tabs>
                <w:tab w:val="left" w:pos="9360"/>
              </w:tabs>
              <w:jc w:val="both"/>
              <w:rPr>
                <w:lang w:val="pt-BR"/>
              </w:rPr>
            </w:pPr>
          </w:p>
          <w:p w14:paraId="6A50E5CE" w14:textId="77777777" w:rsidR="00864685" w:rsidRDefault="00864685" w:rsidP="00446636">
            <w:pPr>
              <w:tabs>
                <w:tab w:val="left" w:pos="9360"/>
              </w:tabs>
              <w:jc w:val="both"/>
              <w:rPr>
                <w:lang w:val="pt-BR"/>
              </w:rPr>
            </w:pPr>
          </w:p>
          <w:p w14:paraId="3C8CF045" w14:textId="77777777" w:rsidR="00864685" w:rsidRDefault="00864685" w:rsidP="00446636">
            <w:pPr>
              <w:tabs>
                <w:tab w:val="left" w:pos="9360"/>
              </w:tabs>
              <w:jc w:val="both"/>
              <w:rPr>
                <w:lang w:val="pt-BR"/>
              </w:rPr>
            </w:pPr>
          </w:p>
          <w:p w14:paraId="05EA5825" w14:textId="77777777" w:rsidR="00864685" w:rsidRDefault="00864685" w:rsidP="00446636">
            <w:pPr>
              <w:tabs>
                <w:tab w:val="left" w:pos="9360"/>
              </w:tabs>
              <w:jc w:val="both"/>
              <w:rPr>
                <w:lang w:val="pt-BR"/>
              </w:rPr>
            </w:pPr>
          </w:p>
          <w:p w14:paraId="0A442516" w14:textId="77777777" w:rsidR="00864685" w:rsidRDefault="00864685" w:rsidP="00446636">
            <w:pPr>
              <w:tabs>
                <w:tab w:val="left" w:pos="9360"/>
              </w:tabs>
              <w:jc w:val="both"/>
              <w:rPr>
                <w:lang w:val="pt-BR"/>
              </w:rPr>
            </w:pPr>
          </w:p>
          <w:p w14:paraId="734F85D2" w14:textId="77777777" w:rsidR="00864685" w:rsidRDefault="00864685" w:rsidP="00446636">
            <w:pPr>
              <w:tabs>
                <w:tab w:val="left" w:pos="9360"/>
              </w:tabs>
              <w:jc w:val="both"/>
              <w:rPr>
                <w:lang w:val="pt-BR"/>
              </w:rPr>
            </w:pPr>
          </w:p>
          <w:p w14:paraId="4CCDB868" w14:textId="77777777" w:rsidR="00864685" w:rsidRDefault="00864685" w:rsidP="00446636">
            <w:pPr>
              <w:tabs>
                <w:tab w:val="left" w:pos="9360"/>
              </w:tabs>
              <w:jc w:val="both"/>
              <w:rPr>
                <w:lang w:val="pt-BR"/>
              </w:rPr>
            </w:pPr>
          </w:p>
          <w:p w14:paraId="0B285603" w14:textId="77777777" w:rsidR="00864685" w:rsidRDefault="00864685" w:rsidP="00446636">
            <w:pPr>
              <w:tabs>
                <w:tab w:val="left" w:pos="9360"/>
              </w:tabs>
              <w:jc w:val="both"/>
              <w:rPr>
                <w:lang w:val="pt-BR"/>
              </w:rPr>
            </w:pPr>
          </w:p>
          <w:p w14:paraId="2578579B" w14:textId="77777777" w:rsidR="00864685" w:rsidRPr="005424B3" w:rsidRDefault="00864685" w:rsidP="00446636">
            <w:pPr>
              <w:tabs>
                <w:tab w:val="left" w:pos="9360"/>
              </w:tabs>
              <w:jc w:val="both"/>
              <w:rPr>
                <w:lang w:val="nb-NO"/>
              </w:rPr>
            </w:pPr>
            <w:r>
              <w:rPr>
                <w:lang w:val="pt-BR"/>
              </w:rPr>
              <w:t>nêu ứng dụng và vai trò</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4C596B9" w14:textId="77777777" w:rsidR="00864685" w:rsidRPr="005424B3" w:rsidRDefault="00864685" w:rsidP="00446636">
            <w:pPr>
              <w:rPr>
                <w:lang w:val="de-DE"/>
              </w:rPr>
            </w:pPr>
          </w:p>
          <w:p w14:paraId="7B3400A2" w14:textId="77777777" w:rsidR="00864685" w:rsidRPr="005424B3" w:rsidRDefault="00864685" w:rsidP="00446636">
            <w:pPr>
              <w:rPr>
                <w:lang w:val="de-DE"/>
              </w:rPr>
            </w:pPr>
          </w:p>
          <w:p w14:paraId="1509475B" w14:textId="77777777" w:rsidR="00864685" w:rsidRPr="005424B3" w:rsidRDefault="00864685" w:rsidP="00446636">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20033551" w14:textId="77777777" w:rsidR="00864685" w:rsidRPr="005424B3" w:rsidRDefault="00864685" w:rsidP="00446636">
            <w:pPr>
              <w:rPr>
                <w:lang w:val="nb-NO"/>
              </w:rPr>
            </w:pPr>
          </w:p>
          <w:p w14:paraId="3621344D" w14:textId="77777777" w:rsidR="00864685" w:rsidRPr="005424B3" w:rsidRDefault="00864685" w:rsidP="00446636">
            <w:pPr>
              <w:rPr>
                <w:lang w:val="nb-NO"/>
              </w:rPr>
            </w:pPr>
          </w:p>
          <w:p w14:paraId="32E03994" w14:textId="77777777" w:rsidR="00864685" w:rsidRPr="005424B3" w:rsidRDefault="00864685" w:rsidP="00446636">
            <w:pPr>
              <w:rPr>
                <w:lang w:val="nb-NO"/>
              </w:rPr>
            </w:pPr>
          </w:p>
          <w:p w14:paraId="5F0DA0CE" w14:textId="77777777" w:rsidR="00864685" w:rsidRPr="005424B3" w:rsidRDefault="00864685" w:rsidP="00446636">
            <w:pPr>
              <w:tabs>
                <w:tab w:val="left" w:pos="9360"/>
              </w:tabs>
              <w:jc w:val="both"/>
            </w:pPr>
            <w:r w:rsidRPr="005424B3">
              <w:rPr>
                <w:bCs/>
              </w:rPr>
              <w:t>Hs</w:t>
            </w:r>
            <w:r w:rsidRPr="005424B3">
              <w:t xml:space="preserve"> : Nghiên cứu GT và trả lời câu hỏi  (Trạng thái, màu sắc, mùi vị, tỷ khối so với kk, t</w:t>
            </w:r>
            <w:r w:rsidRPr="005424B3">
              <w:rPr>
                <w:vertAlign w:val="superscript"/>
              </w:rPr>
              <w:t>o</w:t>
            </w:r>
            <w:r w:rsidRPr="005424B3">
              <w:t xml:space="preserve"> sôi, tính tan trong H</w:t>
            </w:r>
            <w:r w:rsidRPr="005424B3">
              <w:rPr>
                <w:vertAlign w:val="subscript"/>
              </w:rPr>
              <w:t>2</w:t>
            </w:r>
            <w:r w:rsidRPr="005424B3">
              <w:t>O, khả năng duy trì sự cháy, sự hô hấp)</w:t>
            </w:r>
          </w:p>
          <w:p w14:paraId="28DEE7F6" w14:textId="77777777" w:rsidR="00864685" w:rsidRPr="005424B3" w:rsidRDefault="00864685" w:rsidP="00446636">
            <w:pPr>
              <w:rPr>
                <w:lang w:val="nb-NO"/>
              </w:rPr>
            </w:pPr>
          </w:p>
          <w:p w14:paraId="0A759C24" w14:textId="77777777" w:rsidR="00864685" w:rsidRPr="005424B3" w:rsidRDefault="00864685" w:rsidP="00446636">
            <w:pPr>
              <w:rPr>
                <w:lang w:val="nb-NO"/>
              </w:rPr>
            </w:pPr>
          </w:p>
          <w:p w14:paraId="5CF3C766" w14:textId="77777777" w:rsidR="00864685" w:rsidRPr="005424B3" w:rsidRDefault="00864685" w:rsidP="00446636">
            <w:pPr>
              <w:rPr>
                <w:lang w:val="nb-NO"/>
              </w:rPr>
            </w:pPr>
          </w:p>
          <w:p w14:paraId="0F358859" w14:textId="77777777" w:rsidR="00864685" w:rsidRPr="005424B3" w:rsidRDefault="00864685" w:rsidP="00446636">
            <w:pPr>
              <w:rPr>
                <w:lang w:val="nb-NO"/>
              </w:rPr>
            </w:pPr>
          </w:p>
          <w:p w14:paraId="13BC6E37" w14:textId="77777777" w:rsidR="00864685" w:rsidRPr="005424B3" w:rsidRDefault="00864685" w:rsidP="00446636">
            <w:pPr>
              <w:rPr>
                <w:lang w:val="nb-NO"/>
              </w:rPr>
            </w:pPr>
          </w:p>
          <w:p w14:paraId="3EDCEA14" w14:textId="77777777" w:rsidR="00864685" w:rsidRPr="005424B3" w:rsidRDefault="00864685" w:rsidP="00446636">
            <w:pPr>
              <w:rPr>
                <w:lang w:val="nb-NO"/>
              </w:rPr>
            </w:pPr>
          </w:p>
          <w:p w14:paraId="3C0CE0A6" w14:textId="77777777" w:rsidR="00864685" w:rsidRPr="005424B3" w:rsidRDefault="00864685" w:rsidP="00446636">
            <w:pPr>
              <w:rPr>
                <w:lang w:val="nb-NO"/>
              </w:rPr>
            </w:pPr>
          </w:p>
          <w:p w14:paraId="551322E9" w14:textId="77777777" w:rsidR="00864685" w:rsidRPr="005424B3" w:rsidRDefault="00864685" w:rsidP="00446636">
            <w:pPr>
              <w:rPr>
                <w:lang w:val="nb-NO"/>
              </w:rPr>
            </w:pPr>
          </w:p>
          <w:p w14:paraId="5A2F1FFB" w14:textId="77777777" w:rsidR="00864685" w:rsidRPr="005424B3" w:rsidRDefault="00864685" w:rsidP="00446636">
            <w:pPr>
              <w:rPr>
                <w:lang w:val="nb-NO"/>
              </w:rPr>
            </w:pPr>
          </w:p>
          <w:p w14:paraId="5CEACA21" w14:textId="77777777" w:rsidR="00864685" w:rsidRPr="005424B3" w:rsidRDefault="00864685" w:rsidP="00446636">
            <w:pPr>
              <w:rPr>
                <w:lang w:val="nb-NO"/>
              </w:rPr>
            </w:pPr>
          </w:p>
          <w:p w14:paraId="36594E0C" w14:textId="77777777" w:rsidR="00864685" w:rsidRPr="005424B3" w:rsidRDefault="00864685" w:rsidP="00446636">
            <w:pPr>
              <w:rPr>
                <w:lang w:val="nb-NO"/>
              </w:rPr>
            </w:pPr>
          </w:p>
          <w:p w14:paraId="1B13F814" w14:textId="77777777" w:rsidR="00864685" w:rsidRDefault="00864685" w:rsidP="00446636">
            <w:r w:rsidRPr="005424B3">
              <w:rPr>
                <w:bCs/>
              </w:rPr>
              <w:t>Hs</w:t>
            </w:r>
            <w:r w:rsidRPr="005424B3">
              <w:t xml:space="preserve"> : Nghiên cứu GT và trả lời câu hỏi</w:t>
            </w:r>
          </w:p>
          <w:p w14:paraId="6820E94F" w14:textId="77777777" w:rsidR="00864685" w:rsidRDefault="00864685" w:rsidP="00446636"/>
          <w:p w14:paraId="51A377EE" w14:textId="77777777" w:rsidR="00864685" w:rsidRDefault="00864685" w:rsidP="00446636"/>
          <w:p w14:paraId="073CC573" w14:textId="77777777" w:rsidR="00864685" w:rsidRDefault="00864685" w:rsidP="00446636"/>
          <w:p w14:paraId="416F740A" w14:textId="77777777" w:rsidR="00864685" w:rsidRDefault="00864685" w:rsidP="00446636"/>
          <w:p w14:paraId="6BC3845D" w14:textId="77777777" w:rsidR="00864685" w:rsidRPr="005424B3" w:rsidRDefault="00864685" w:rsidP="00446636">
            <w:pPr>
              <w:rPr>
                <w:lang w:val="nb-NO"/>
              </w:rPr>
            </w:pPr>
            <w:r w:rsidRPr="005424B3">
              <w:rPr>
                <w:bCs/>
              </w:rPr>
              <w:t>Hs</w:t>
            </w:r>
            <w:r w:rsidRPr="005424B3">
              <w:t xml:space="preserve"> : Nghiên cứu GT và trả lời câu hỏi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6B9D0BB" w14:textId="77777777" w:rsidR="00864685" w:rsidRPr="005424B3" w:rsidRDefault="00864685" w:rsidP="00446636">
            <w:pPr>
              <w:rPr>
                <w:lang w:val="nb-NO"/>
              </w:rPr>
            </w:pPr>
          </w:p>
          <w:p w14:paraId="618973F8" w14:textId="77777777" w:rsidR="00864685" w:rsidRPr="005424B3" w:rsidRDefault="00864685" w:rsidP="00446636">
            <w:pPr>
              <w:jc w:val="center"/>
              <w:rPr>
                <w:lang w:val="pt-BR"/>
              </w:rPr>
            </w:pPr>
          </w:p>
          <w:p w14:paraId="7132C95B" w14:textId="36203898" w:rsidR="00864685" w:rsidRDefault="000535F8" w:rsidP="00446636">
            <w:pPr>
              <w:rPr>
                <w:lang w:val="pt-BR"/>
              </w:rPr>
            </w:pPr>
            <w:r>
              <w:rPr>
                <w:lang w:val="pt-BR"/>
              </w:rPr>
              <w:t>5</w:t>
            </w:r>
            <w:r w:rsidR="00864685">
              <w:rPr>
                <w:lang w:val="pt-BR"/>
              </w:rPr>
              <w:t xml:space="preserve"> </w:t>
            </w:r>
            <w:r w:rsidR="00864685" w:rsidRPr="005424B3">
              <w:rPr>
                <w:lang w:val="pt-BR"/>
              </w:rPr>
              <w:t>phút</w:t>
            </w:r>
          </w:p>
          <w:p w14:paraId="4463A736" w14:textId="77777777" w:rsidR="00864685" w:rsidRDefault="00864685" w:rsidP="00446636">
            <w:pPr>
              <w:rPr>
                <w:lang w:val="pt-BR"/>
              </w:rPr>
            </w:pPr>
          </w:p>
          <w:p w14:paraId="3E12A5E6" w14:textId="77777777" w:rsidR="00864685" w:rsidRDefault="00864685" w:rsidP="00446636">
            <w:pPr>
              <w:rPr>
                <w:lang w:val="pt-BR"/>
              </w:rPr>
            </w:pPr>
          </w:p>
          <w:p w14:paraId="6C7335E1" w14:textId="6D754A70" w:rsidR="00864685" w:rsidRPr="005424B3" w:rsidRDefault="000535F8" w:rsidP="00446636">
            <w:pPr>
              <w:jc w:val="center"/>
              <w:rPr>
                <w:lang w:val="pt-BR"/>
              </w:rPr>
            </w:pPr>
            <w:r>
              <w:rPr>
                <w:lang w:val="pt-BR"/>
              </w:rPr>
              <w:t>15</w:t>
            </w:r>
          </w:p>
          <w:p w14:paraId="1AE6E3F7" w14:textId="77777777" w:rsidR="00864685" w:rsidRDefault="00864685" w:rsidP="00446636">
            <w:pPr>
              <w:rPr>
                <w:lang w:val="pt-BR"/>
              </w:rPr>
            </w:pPr>
            <w:r w:rsidRPr="005424B3">
              <w:rPr>
                <w:lang w:val="pt-BR"/>
              </w:rPr>
              <w:t>phút</w:t>
            </w:r>
          </w:p>
          <w:p w14:paraId="26C42B83" w14:textId="77777777" w:rsidR="00864685" w:rsidRDefault="00864685" w:rsidP="00446636">
            <w:pPr>
              <w:rPr>
                <w:lang w:val="nb-NO"/>
              </w:rPr>
            </w:pPr>
          </w:p>
          <w:p w14:paraId="4EC5FD95" w14:textId="77777777" w:rsidR="00864685" w:rsidRDefault="00864685" w:rsidP="00446636">
            <w:pPr>
              <w:rPr>
                <w:lang w:val="nb-NO"/>
              </w:rPr>
            </w:pPr>
          </w:p>
          <w:p w14:paraId="1C9E116D" w14:textId="77777777" w:rsidR="00864685" w:rsidRDefault="00864685" w:rsidP="00446636">
            <w:pPr>
              <w:rPr>
                <w:lang w:val="nb-NO"/>
              </w:rPr>
            </w:pPr>
          </w:p>
          <w:p w14:paraId="770F4355" w14:textId="77777777" w:rsidR="00864685" w:rsidRDefault="00864685" w:rsidP="00446636">
            <w:pPr>
              <w:rPr>
                <w:lang w:val="nb-NO"/>
              </w:rPr>
            </w:pPr>
          </w:p>
          <w:p w14:paraId="1F9711B0" w14:textId="77777777" w:rsidR="00864685" w:rsidRDefault="00864685" w:rsidP="00446636">
            <w:pPr>
              <w:rPr>
                <w:lang w:val="nb-NO"/>
              </w:rPr>
            </w:pPr>
          </w:p>
          <w:p w14:paraId="018E3F85" w14:textId="77777777" w:rsidR="00864685" w:rsidRDefault="00864685" w:rsidP="00446636">
            <w:pPr>
              <w:rPr>
                <w:lang w:val="nb-NO"/>
              </w:rPr>
            </w:pPr>
          </w:p>
          <w:p w14:paraId="492775BB" w14:textId="77777777" w:rsidR="00864685" w:rsidRDefault="00864685" w:rsidP="00446636">
            <w:pPr>
              <w:rPr>
                <w:lang w:val="nb-NO"/>
              </w:rPr>
            </w:pPr>
          </w:p>
          <w:p w14:paraId="09DC6B6B" w14:textId="77777777" w:rsidR="00864685" w:rsidRDefault="00864685" w:rsidP="00446636">
            <w:pPr>
              <w:rPr>
                <w:lang w:val="nb-NO"/>
              </w:rPr>
            </w:pPr>
          </w:p>
          <w:p w14:paraId="681196B3" w14:textId="77777777" w:rsidR="00864685" w:rsidRDefault="00864685" w:rsidP="00446636">
            <w:pPr>
              <w:rPr>
                <w:lang w:val="nb-NO"/>
              </w:rPr>
            </w:pPr>
          </w:p>
          <w:p w14:paraId="05CF3F07" w14:textId="77777777" w:rsidR="00864685" w:rsidRDefault="00864685" w:rsidP="00446636">
            <w:pPr>
              <w:rPr>
                <w:lang w:val="nb-NO"/>
              </w:rPr>
            </w:pPr>
          </w:p>
          <w:p w14:paraId="7AB19587" w14:textId="77777777" w:rsidR="00864685" w:rsidRDefault="00864685" w:rsidP="00446636">
            <w:pPr>
              <w:rPr>
                <w:lang w:val="nb-NO"/>
              </w:rPr>
            </w:pPr>
          </w:p>
          <w:p w14:paraId="09C25FC5" w14:textId="77777777" w:rsidR="00864685" w:rsidRDefault="00864685" w:rsidP="00446636">
            <w:pPr>
              <w:rPr>
                <w:lang w:val="nb-NO"/>
              </w:rPr>
            </w:pPr>
          </w:p>
          <w:p w14:paraId="00E0C8A2" w14:textId="77777777" w:rsidR="00864685" w:rsidRDefault="00864685" w:rsidP="00446636">
            <w:pPr>
              <w:rPr>
                <w:lang w:val="nb-NO"/>
              </w:rPr>
            </w:pPr>
          </w:p>
          <w:p w14:paraId="4A7DADF1" w14:textId="77777777" w:rsidR="00864685" w:rsidRDefault="00864685" w:rsidP="00446636">
            <w:pPr>
              <w:rPr>
                <w:lang w:val="nb-NO"/>
              </w:rPr>
            </w:pPr>
          </w:p>
          <w:p w14:paraId="5286CE24" w14:textId="77777777" w:rsidR="00864685" w:rsidRDefault="00864685" w:rsidP="00446636">
            <w:pPr>
              <w:rPr>
                <w:lang w:val="nb-NO"/>
              </w:rPr>
            </w:pPr>
          </w:p>
          <w:p w14:paraId="189F2D59" w14:textId="77777777" w:rsidR="00864685" w:rsidRDefault="00864685" w:rsidP="00446636">
            <w:pPr>
              <w:rPr>
                <w:lang w:val="nb-NO"/>
              </w:rPr>
            </w:pPr>
          </w:p>
          <w:p w14:paraId="2D9B62E2" w14:textId="77777777" w:rsidR="00864685" w:rsidRDefault="00864685" w:rsidP="00446636">
            <w:pPr>
              <w:rPr>
                <w:lang w:val="nb-NO"/>
              </w:rPr>
            </w:pPr>
          </w:p>
          <w:p w14:paraId="3D2D50BE" w14:textId="77777777" w:rsidR="00864685" w:rsidRDefault="00864685" w:rsidP="00446636">
            <w:pPr>
              <w:rPr>
                <w:lang w:val="nb-NO"/>
              </w:rPr>
            </w:pPr>
          </w:p>
          <w:p w14:paraId="0E7F5E4C" w14:textId="1290C2D7" w:rsidR="00864685" w:rsidRPr="005424B3" w:rsidRDefault="000535F8" w:rsidP="00446636">
            <w:pPr>
              <w:jc w:val="center"/>
              <w:rPr>
                <w:lang w:val="pt-BR"/>
              </w:rPr>
            </w:pPr>
            <w:r>
              <w:rPr>
                <w:lang w:val="pt-BR"/>
              </w:rPr>
              <w:t>10</w:t>
            </w:r>
          </w:p>
          <w:p w14:paraId="475131D9" w14:textId="77777777" w:rsidR="00864685" w:rsidRDefault="00864685" w:rsidP="00446636">
            <w:pPr>
              <w:rPr>
                <w:lang w:val="pt-BR"/>
              </w:rPr>
            </w:pPr>
            <w:r w:rsidRPr="005424B3">
              <w:rPr>
                <w:lang w:val="pt-BR"/>
              </w:rPr>
              <w:t>phút</w:t>
            </w:r>
          </w:p>
          <w:p w14:paraId="10F21A11" w14:textId="77777777" w:rsidR="00864685" w:rsidRPr="005424B3" w:rsidRDefault="00864685" w:rsidP="00446636">
            <w:pPr>
              <w:rPr>
                <w:lang w:val="nb-NO"/>
              </w:rPr>
            </w:pPr>
          </w:p>
        </w:tc>
      </w:tr>
      <w:tr w:rsidR="00864685" w:rsidRPr="005424B3" w14:paraId="6F31C1A6" w14:textId="77777777" w:rsidTr="00446636">
        <w:tc>
          <w:tcPr>
            <w:tcW w:w="540" w:type="dxa"/>
            <w:tcBorders>
              <w:top w:val="single" w:sz="4" w:space="0" w:color="auto"/>
              <w:left w:val="single" w:sz="4" w:space="0" w:color="auto"/>
              <w:bottom w:val="single" w:sz="4" w:space="0" w:color="auto"/>
              <w:right w:val="single" w:sz="4" w:space="0" w:color="auto"/>
            </w:tcBorders>
            <w:shd w:val="clear" w:color="auto" w:fill="auto"/>
          </w:tcPr>
          <w:p w14:paraId="24E79E9E" w14:textId="77777777" w:rsidR="00864685" w:rsidRPr="005424B3" w:rsidRDefault="00864685" w:rsidP="00446636">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4BCD64F" w14:textId="77777777" w:rsidR="00864685" w:rsidRPr="005424B3" w:rsidRDefault="00864685" w:rsidP="00446636">
            <w:pPr>
              <w:rPr>
                <w:b/>
                <w:bCs/>
                <w:u w:val="single"/>
                <w:lang w:val="nb-NO"/>
              </w:rPr>
            </w:pPr>
            <w:r w:rsidRPr="005424B3">
              <w:rPr>
                <w:b/>
                <w:bCs/>
                <w:u w:val="single"/>
                <w:lang w:val="nb-NO"/>
              </w:rPr>
              <w:t>Củng cố kiến thức và kết thúc bài</w:t>
            </w:r>
          </w:p>
          <w:p w14:paraId="3B767668" w14:textId="77777777" w:rsidR="00864685" w:rsidRPr="005424B3" w:rsidRDefault="00864685" w:rsidP="00446636">
            <w:pPr>
              <w:ind w:firstLine="480"/>
              <w:jc w:val="both"/>
              <w:rPr>
                <w:lang w:val="pt-BR"/>
              </w:rPr>
            </w:pPr>
            <w:r w:rsidRPr="005424B3">
              <w:rPr>
                <w:u w:val="single"/>
                <w:lang w:val="pt-BR"/>
              </w:rPr>
              <w:t>Bài t</w:t>
            </w:r>
            <w:r w:rsidRPr="005424B3">
              <w:rPr>
                <w:u w:val="single"/>
              </w:rPr>
              <w:t>ập</w:t>
            </w:r>
            <w:r w:rsidRPr="005424B3">
              <w:rPr>
                <w:lang w:val="pt-BR"/>
              </w:rPr>
              <w:t>: Cần lấy bao nhiêu lít N</w:t>
            </w:r>
            <w:r w:rsidRPr="005424B3">
              <w:rPr>
                <w:vertAlign w:val="subscript"/>
                <w:lang w:val="pt-BR"/>
              </w:rPr>
              <w:t>2</w:t>
            </w:r>
            <w:r w:rsidRPr="005424B3">
              <w:rPr>
                <w:lang w:val="pt-BR"/>
              </w:rPr>
              <w:t xml:space="preserve"> và H</w:t>
            </w:r>
            <w:r w:rsidRPr="005424B3">
              <w:rPr>
                <w:vertAlign w:val="subscript"/>
                <w:lang w:val="pt-BR"/>
              </w:rPr>
              <w:t>2</w:t>
            </w:r>
            <w:r w:rsidRPr="005424B3">
              <w:rPr>
                <w:lang w:val="pt-BR"/>
              </w:rPr>
              <w:t xml:space="preserve"> (đkc) để điều chế được 51 gam NH</w:t>
            </w:r>
            <w:r w:rsidRPr="005424B3">
              <w:rPr>
                <w:vertAlign w:val="subscript"/>
                <w:lang w:val="pt-BR"/>
              </w:rPr>
              <w:t>3</w:t>
            </w:r>
            <w:r w:rsidRPr="005424B3">
              <w:rPr>
                <w:lang w:val="pt-BR"/>
              </w:rPr>
              <w:t>, biết hiệu suất phản ứng là 25 %?</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AA9483A" w14:textId="77777777" w:rsidR="00864685" w:rsidRPr="005424B3" w:rsidRDefault="00864685" w:rsidP="00446636">
            <w:pPr>
              <w:rPr>
                <w:lang w:val="nb-NO"/>
              </w:rPr>
            </w:pPr>
          </w:p>
          <w:p w14:paraId="5B44A7BE" w14:textId="77777777" w:rsidR="00864685" w:rsidRPr="005424B3" w:rsidRDefault="00864685" w:rsidP="00446636">
            <w:pPr>
              <w:rPr>
                <w:lang w:val="vi-VN"/>
              </w:rPr>
            </w:pPr>
            <w:r w:rsidRPr="005424B3">
              <w:rPr>
                <w:lang w:val="de-DE"/>
              </w:rPr>
              <w:t xml:space="preserve">Giảng viên trình bày tóm tắt nội dung bằng lời. </w:t>
            </w:r>
            <w:r w:rsidRPr="005424B3">
              <w:rPr>
                <w:lang w:val="nb-NO"/>
              </w:rPr>
              <w:t>GV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3E41995" w14:textId="77777777" w:rsidR="00864685" w:rsidRPr="005424B3" w:rsidRDefault="00864685" w:rsidP="00446636">
            <w:pPr>
              <w:rPr>
                <w:lang w:val="nb-NO"/>
              </w:rPr>
            </w:pPr>
          </w:p>
          <w:p w14:paraId="10B6691C" w14:textId="77777777" w:rsidR="00864685" w:rsidRPr="005424B3" w:rsidRDefault="00864685" w:rsidP="00446636">
            <w:pPr>
              <w:rPr>
                <w:lang w:val="nb-NO"/>
              </w:rPr>
            </w:pPr>
            <w:r w:rsidRPr="005424B3">
              <w:rPr>
                <w:lang w:val="de-DE"/>
              </w:rPr>
              <w:t xml:space="preserve">Học sinh lắng nghe và ghi chép những nội dung cần thiết. </w:t>
            </w:r>
            <w:r w:rsidRPr="005424B3">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0EB13F0" w14:textId="77777777" w:rsidR="00864685" w:rsidRPr="005424B3" w:rsidRDefault="00864685" w:rsidP="00446636">
            <w:pPr>
              <w:jc w:val="center"/>
              <w:rPr>
                <w:lang w:val="nb-NO"/>
              </w:rPr>
            </w:pPr>
          </w:p>
          <w:p w14:paraId="1568C3F1" w14:textId="036A6D0A" w:rsidR="00864685" w:rsidRPr="005424B3" w:rsidRDefault="000535F8" w:rsidP="00446636">
            <w:pPr>
              <w:jc w:val="center"/>
              <w:rPr>
                <w:lang w:val="nb-NO"/>
              </w:rPr>
            </w:pPr>
            <w:r>
              <w:rPr>
                <w:lang w:val="pt-BR"/>
              </w:rPr>
              <w:t>2</w:t>
            </w:r>
            <w:r w:rsidR="00864685" w:rsidRPr="005424B3">
              <w:rPr>
                <w:lang w:val="pt-BR"/>
              </w:rPr>
              <w:t xml:space="preserve"> phút</w:t>
            </w:r>
          </w:p>
        </w:tc>
      </w:tr>
      <w:tr w:rsidR="00864685" w:rsidRPr="005424B3" w14:paraId="418D1303" w14:textId="77777777" w:rsidTr="00446636">
        <w:tc>
          <w:tcPr>
            <w:tcW w:w="540" w:type="dxa"/>
            <w:tcBorders>
              <w:top w:val="single" w:sz="4" w:space="0" w:color="auto"/>
              <w:left w:val="single" w:sz="4" w:space="0" w:color="auto"/>
              <w:bottom w:val="single" w:sz="4" w:space="0" w:color="auto"/>
              <w:right w:val="single" w:sz="4" w:space="0" w:color="auto"/>
            </w:tcBorders>
            <w:shd w:val="clear" w:color="auto" w:fill="auto"/>
          </w:tcPr>
          <w:p w14:paraId="62DEF9FC" w14:textId="77777777" w:rsidR="00864685" w:rsidRPr="005424B3" w:rsidRDefault="00864685" w:rsidP="00446636">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F291BFB" w14:textId="77777777" w:rsidR="00864685" w:rsidRPr="005424B3" w:rsidRDefault="00864685" w:rsidP="00446636">
            <w:pPr>
              <w:rPr>
                <w:b/>
                <w:bCs/>
                <w:u w:val="single"/>
                <w:lang w:val="pt-BR"/>
              </w:rPr>
            </w:pPr>
            <w:r w:rsidRPr="005424B3">
              <w:rPr>
                <w:b/>
                <w:bCs/>
                <w:u w:val="single"/>
                <w:lang w:val="pt-BR"/>
              </w:rPr>
              <w:t>Hướng dẫn tự học</w:t>
            </w:r>
          </w:p>
          <w:p w14:paraId="07232116" w14:textId="77777777" w:rsidR="00864685" w:rsidRPr="005424B3" w:rsidRDefault="00864685" w:rsidP="00446636">
            <w:pPr>
              <w:rPr>
                <w:bCs/>
                <w:u w:val="single"/>
                <w:lang w:val="nb-NO"/>
              </w:rPr>
            </w:pPr>
            <w:r w:rsidRPr="005424B3">
              <w:rPr>
                <w:lang w:val="pt-BR"/>
              </w:rPr>
              <w:t>bài tập GT</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9B9059B" w14:textId="77777777" w:rsidR="00864685" w:rsidRPr="005424B3" w:rsidRDefault="00864685" w:rsidP="00446636">
            <w:pPr>
              <w:rPr>
                <w:lang w:val="pt-BR"/>
              </w:rPr>
            </w:pPr>
          </w:p>
          <w:p w14:paraId="7A19097C" w14:textId="77777777" w:rsidR="00864685" w:rsidRPr="005424B3" w:rsidRDefault="00864685" w:rsidP="00446636">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D8DD5C1" w14:textId="77777777" w:rsidR="00864685" w:rsidRPr="005424B3" w:rsidRDefault="00864685" w:rsidP="00446636">
            <w:pPr>
              <w:rPr>
                <w:lang w:val="de-DE"/>
              </w:rPr>
            </w:pPr>
          </w:p>
          <w:p w14:paraId="354E22C2" w14:textId="77777777" w:rsidR="00864685" w:rsidRPr="005424B3" w:rsidRDefault="00864685" w:rsidP="00446636">
            <w:pPr>
              <w:rPr>
                <w:lang w:val="pt-BR"/>
              </w:rPr>
            </w:pPr>
            <w:r w:rsidRPr="005424B3">
              <w:rPr>
                <w:lang w:val="pt-BR"/>
              </w:rPr>
              <w:t>Học sinh giải bài tập, tự nghiên cứu nội dung mới trước.</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198378F" w14:textId="77777777" w:rsidR="00864685" w:rsidRPr="005424B3" w:rsidRDefault="00864685" w:rsidP="00446636">
            <w:pPr>
              <w:jc w:val="center"/>
              <w:rPr>
                <w:lang w:val="pt-BR"/>
              </w:rPr>
            </w:pPr>
          </w:p>
          <w:p w14:paraId="17981C94" w14:textId="20A00B27" w:rsidR="00864685" w:rsidRPr="005424B3" w:rsidRDefault="00864685" w:rsidP="00446636">
            <w:pPr>
              <w:jc w:val="center"/>
              <w:rPr>
                <w:lang w:val="pt-BR"/>
              </w:rPr>
            </w:pPr>
            <w:r>
              <w:rPr>
                <w:lang w:val="pt-BR"/>
              </w:rPr>
              <w:t xml:space="preserve"> </w:t>
            </w:r>
            <w:r w:rsidR="000535F8">
              <w:rPr>
                <w:lang w:val="pt-BR"/>
              </w:rPr>
              <w:t xml:space="preserve">3 </w:t>
            </w:r>
            <w:r w:rsidRPr="005424B3">
              <w:rPr>
                <w:lang w:val="pt-BR"/>
              </w:rPr>
              <w:t>phút</w:t>
            </w:r>
          </w:p>
        </w:tc>
      </w:tr>
    </w:tbl>
    <w:p w14:paraId="5C1F2B3C" w14:textId="77777777" w:rsidR="00864685" w:rsidRPr="005424B3" w:rsidRDefault="00864685" w:rsidP="00864685">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864685" w:rsidRPr="005424B3" w14:paraId="09B1F0E5" w14:textId="77777777" w:rsidTr="00446636">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2CA9223" w14:textId="77777777" w:rsidR="00864685" w:rsidRPr="005424B3" w:rsidRDefault="00864685" w:rsidP="00446636">
            <w:pPr>
              <w:rPr>
                <w:u w:val="single"/>
                <w:lang w:val="pt-BR"/>
              </w:rPr>
            </w:pPr>
          </w:p>
          <w:p w14:paraId="20550D6D" w14:textId="77777777" w:rsidR="00864685" w:rsidRPr="005424B3" w:rsidRDefault="00864685" w:rsidP="00446636">
            <w:pPr>
              <w:rPr>
                <w:u w:val="single"/>
                <w:lang w:val="pt-BR"/>
              </w:rPr>
            </w:pPr>
          </w:p>
          <w:p w14:paraId="79F0D7B9" w14:textId="77777777" w:rsidR="00864685" w:rsidRPr="005424B3" w:rsidRDefault="00864685" w:rsidP="00446636">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2790DF33" w14:textId="77777777" w:rsidR="00864685" w:rsidRPr="005424B3" w:rsidRDefault="00864685" w:rsidP="00446636">
            <w:pPr>
              <w:jc w:val="both"/>
            </w:pPr>
            <w:r w:rsidRPr="005424B3">
              <w:t xml:space="preserve">1. </w:t>
            </w:r>
            <w:r>
              <w:rPr>
                <w:i/>
                <w:iCs/>
              </w:rPr>
              <w:t>Giáo trình hóa học 2</w:t>
            </w:r>
            <w:r w:rsidRPr="005424B3">
              <w:rPr>
                <w:i/>
                <w:iCs/>
              </w:rPr>
              <w:t xml:space="preserve">, </w:t>
            </w:r>
            <w:r w:rsidRPr="005424B3">
              <w:t>Trường CĐ lý tự trọng Tp. HCM, năm 2018.</w:t>
            </w:r>
          </w:p>
          <w:p w14:paraId="7BCF7F44" w14:textId="77777777" w:rsidR="00864685" w:rsidRPr="005424B3" w:rsidRDefault="00864685" w:rsidP="00446636">
            <w:pPr>
              <w:jc w:val="both"/>
            </w:pPr>
            <w:r w:rsidRPr="005424B3">
              <w:t xml:space="preserve">2. </w:t>
            </w:r>
            <w:r w:rsidRPr="005424B3">
              <w:rPr>
                <w:lang w:val="vi-VN"/>
              </w:rPr>
              <w:t>Nguyễn Xuân Trường</w:t>
            </w:r>
            <w:r w:rsidRPr="005424B3">
              <w:t xml:space="preserve">, </w:t>
            </w:r>
            <w:r>
              <w:rPr>
                <w:i/>
                <w:iCs/>
              </w:rPr>
              <w:t>Hóa học 11</w:t>
            </w:r>
            <w:r w:rsidRPr="005424B3">
              <w:rPr>
                <w:i/>
                <w:iCs/>
              </w:rPr>
              <w:t xml:space="preserve">, </w:t>
            </w:r>
            <w:r w:rsidRPr="005424B3">
              <w:rPr>
                <w:lang w:val="vi-VN"/>
              </w:rPr>
              <w:t>NXB Giáo dục Việt Nam</w:t>
            </w:r>
            <w:r w:rsidRPr="005424B3">
              <w:t>, năm 2015.</w:t>
            </w:r>
          </w:p>
          <w:p w14:paraId="62524871" w14:textId="77777777" w:rsidR="00864685" w:rsidRPr="005424B3" w:rsidRDefault="00864685" w:rsidP="00446636">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t>11</w:t>
            </w:r>
            <w:r w:rsidRPr="005424B3">
              <w:t xml:space="preserve">, </w:t>
            </w:r>
            <w:r w:rsidRPr="005424B3">
              <w:rPr>
                <w:lang w:val="vi-VN"/>
              </w:rPr>
              <w:t>NXB Giáo dục Việt Nam</w:t>
            </w:r>
            <w:r w:rsidRPr="005424B3">
              <w:t>, năm 2015.</w:t>
            </w:r>
          </w:p>
        </w:tc>
      </w:tr>
      <w:tr w:rsidR="00864685" w:rsidRPr="005424B3" w14:paraId="124E917D" w14:textId="77777777" w:rsidTr="004466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7F7F03E3" w14:textId="77777777" w:rsidR="00864685" w:rsidRPr="005424B3" w:rsidRDefault="00864685" w:rsidP="00446636">
            <w:pPr>
              <w:jc w:val="center"/>
              <w:rPr>
                <w:b/>
                <w:bCs/>
                <w:lang w:val="pt-BR"/>
              </w:rPr>
            </w:pPr>
            <w:r w:rsidRPr="005424B3">
              <w:rPr>
                <w:b/>
                <w:bCs/>
                <w:lang w:val="pt-BR"/>
              </w:rPr>
              <w:t>Trưởng tổ môn</w:t>
            </w:r>
          </w:p>
          <w:p w14:paraId="46C5100E" w14:textId="42047253" w:rsidR="00864685" w:rsidRPr="005424B3" w:rsidRDefault="008961A6" w:rsidP="00446636">
            <w:pPr>
              <w:jc w:val="center"/>
              <w:rPr>
                <w:b/>
                <w:bCs/>
                <w:lang w:val="pt-BR"/>
              </w:rPr>
            </w:pPr>
            <w:r>
              <w:rPr>
                <w:b/>
                <w:bCs/>
                <w:sz w:val="26"/>
                <w:szCs w:val="26"/>
              </w:rPr>
              <w:t>Phạm Thị Thu Nga</w:t>
            </w:r>
          </w:p>
          <w:p w14:paraId="1105B4D7" w14:textId="77777777" w:rsidR="00864685" w:rsidRDefault="00864685" w:rsidP="00446636">
            <w:pPr>
              <w:jc w:val="center"/>
              <w:rPr>
                <w:b/>
                <w:bCs/>
                <w:lang w:val="pt-BR"/>
              </w:rPr>
            </w:pPr>
          </w:p>
          <w:p w14:paraId="22F76816" w14:textId="77777777" w:rsidR="00864685" w:rsidRDefault="00864685" w:rsidP="00446636">
            <w:pPr>
              <w:jc w:val="center"/>
              <w:rPr>
                <w:b/>
                <w:bCs/>
                <w:lang w:val="pt-BR"/>
              </w:rPr>
            </w:pPr>
          </w:p>
          <w:p w14:paraId="0860CE84" w14:textId="77777777" w:rsidR="00864685" w:rsidRPr="005424B3" w:rsidRDefault="00864685" w:rsidP="00446636">
            <w:pPr>
              <w:jc w:val="center"/>
              <w:rPr>
                <w:b/>
                <w:bCs/>
                <w:lang w:val="pt-BR"/>
              </w:rPr>
            </w:pPr>
          </w:p>
          <w:p w14:paraId="04DF4C1D" w14:textId="77777777" w:rsidR="00864685" w:rsidRPr="005424B3" w:rsidRDefault="00864685" w:rsidP="00446636">
            <w:pPr>
              <w:jc w:val="center"/>
              <w:rPr>
                <w:b/>
                <w:bCs/>
                <w:lang w:val="pt-BR"/>
              </w:rPr>
            </w:pPr>
          </w:p>
          <w:p w14:paraId="0577A3D2" w14:textId="44EB0D0C" w:rsidR="00864685" w:rsidRPr="005424B3" w:rsidRDefault="00864685" w:rsidP="00446636">
            <w:pPr>
              <w:jc w:val="center"/>
              <w:rPr>
                <w:b/>
                <w:bCs/>
                <w:lang w:val="pt-BR"/>
              </w:rPr>
            </w:pPr>
            <w:r w:rsidRPr="005424B3">
              <w:rPr>
                <w:b/>
                <w:bCs/>
                <w:lang w:val="vi-VN"/>
              </w:rPr>
              <w:t xml:space="preserve">  </w:t>
            </w:r>
          </w:p>
        </w:tc>
        <w:tc>
          <w:tcPr>
            <w:tcW w:w="6205" w:type="dxa"/>
            <w:shd w:val="clear" w:color="auto" w:fill="auto"/>
          </w:tcPr>
          <w:p w14:paraId="59D45401" w14:textId="77777777" w:rsidR="00864685" w:rsidRPr="005424B3" w:rsidRDefault="00864685" w:rsidP="00446636">
            <w:pPr>
              <w:rPr>
                <w:lang w:val="pt-BR"/>
              </w:rPr>
            </w:pPr>
          </w:p>
          <w:p w14:paraId="0F6C6F36" w14:textId="77777777" w:rsidR="005A252A" w:rsidRDefault="005A252A" w:rsidP="00446636">
            <w:pPr>
              <w:jc w:val="center"/>
              <w:rPr>
                <w:i/>
                <w:lang w:val="pt-BR"/>
              </w:rPr>
            </w:pPr>
            <w:r>
              <w:rPr>
                <w:i/>
                <w:lang w:val="pt-BR"/>
              </w:rPr>
              <w:t xml:space="preserve">Tp. Hồ Chí Minh, ngày 18 tháng 10  năm 2021 </w:t>
            </w:r>
          </w:p>
          <w:p w14:paraId="71C41521" w14:textId="7AA462BA" w:rsidR="00864685" w:rsidRDefault="00864685" w:rsidP="00446636">
            <w:pPr>
              <w:jc w:val="center"/>
              <w:rPr>
                <w:b/>
                <w:lang w:val="pt-BR"/>
              </w:rPr>
            </w:pPr>
            <w:r w:rsidRPr="005424B3">
              <w:rPr>
                <w:b/>
                <w:lang w:val="pt-BR"/>
              </w:rPr>
              <w:t>Giảng viên</w:t>
            </w:r>
          </w:p>
          <w:p w14:paraId="528D504E" w14:textId="0A6B9A8A" w:rsidR="001136C5" w:rsidRPr="005424B3" w:rsidRDefault="001136C5" w:rsidP="00446636">
            <w:pPr>
              <w:jc w:val="center"/>
              <w:rPr>
                <w:lang w:val="pt-BR"/>
              </w:rPr>
            </w:pPr>
            <w:r>
              <w:t>Trịnh Khắc Vũ</w:t>
            </w:r>
          </w:p>
        </w:tc>
      </w:tr>
    </w:tbl>
    <w:p w14:paraId="6B301105" w14:textId="77777777" w:rsidR="00864685" w:rsidRPr="005424B3" w:rsidRDefault="00864685" w:rsidP="00864685">
      <w:r w:rsidRPr="005424B3">
        <w:br w:type="page"/>
      </w:r>
    </w:p>
    <w:p w14:paraId="3099CDC9" w14:textId="77777777" w:rsidR="00446636" w:rsidRPr="005424B3" w:rsidRDefault="00446636" w:rsidP="00446636"/>
    <w:tbl>
      <w:tblPr>
        <w:tblW w:w="10490" w:type="dxa"/>
        <w:tblInd w:w="108" w:type="dxa"/>
        <w:tblLook w:val="01E0" w:firstRow="1" w:lastRow="1" w:firstColumn="1" w:lastColumn="1" w:noHBand="0" w:noVBand="0"/>
      </w:tblPr>
      <w:tblGrid>
        <w:gridCol w:w="4500"/>
        <w:gridCol w:w="5990"/>
      </w:tblGrid>
      <w:tr w:rsidR="00446636" w:rsidRPr="005424B3" w14:paraId="4AD49432" w14:textId="77777777" w:rsidTr="00446636">
        <w:tc>
          <w:tcPr>
            <w:tcW w:w="4500" w:type="dxa"/>
            <w:shd w:val="clear" w:color="auto" w:fill="auto"/>
          </w:tcPr>
          <w:p w14:paraId="177866FF" w14:textId="67F5BAD0" w:rsidR="00446636" w:rsidRPr="005424B3" w:rsidRDefault="00446636" w:rsidP="00446636">
            <w:pPr>
              <w:rPr>
                <w:lang w:val="pt-BR"/>
              </w:rPr>
            </w:pPr>
            <w:r w:rsidRPr="005424B3">
              <w:br w:type="page"/>
            </w:r>
            <w:r>
              <w:rPr>
                <w:lang w:val="pt-BR"/>
              </w:rPr>
              <w:t>Giáo án số:  14</w:t>
            </w:r>
          </w:p>
        </w:tc>
        <w:tc>
          <w:tcPr>
            <w:tcW w:w="5990" w:type="dxa"/>
            <w:shd w:val="clear" w:color="auto" w:fill="auto"/>
          </w:tcPr>
          <w:p w14:paraId="0114095A" w14:textId="77777777" w:rsidR="00446636" w:rsidRPr="005424B3" w:rsidRDefault="00446636" w:rsidP="00446636">
            <w:r w:rsidRPr="005424B3">
              <w:t xml:space="preserve">Thời gian thực hiện: </w:t>
            </w:r>
            <w:r>
              <w:t xml:space="preserve">3 </w:t>
            </w:r>
            <w:r w:rsidRPr="005424B3">
              <w:t>tiết</w:t>
            </w:r>
          </w:p>
          <w:p w14:paraId="359A7A41" w14:textId="543073AE" w:rsidR="00446636" w:rsidRDefault="00446636" w:rsidP="00446636">
            <w:r w:rsidRPr="005424B3">
              <w:t xml:space="preserve">Tên chương: </w:t>
            </w:r>
            <w:r w:rsidRPr="005424B3">
              <w:rPr>
                <w:b/>
                <w:bCs/>
              </w:rPr>
              <w:t>CHƯƠNG I</w:t>
            </w:r>
            <w:r>
              <w:rPr>
                <w:b/>
                <w:bCs/>
              </w:rPr>
              <w:t>V</w:t>
            </w:r>
            <w:r w:rsidRPr="005424B3">
              <w:rPr>
                <w:b/>
                <w:bCs/>
              </w:rPr>
              <w:t xml:space="preserve"> : </w:t>
            </w:r>
            <w:r>
              <w:rPr>
                <w:b/>
                <w:bCs/>
              </w:rPr>
              <w:t>PHI KIM</w:t>
            </w:r>
            <w:r w:rsidRPr="005424B3">
              <w:t xml:space="preserve"> </w:t>
            </w:r>
            <w:r w:rsidR="00FB0F59">
              <w:t xml:space="preserve">- </w:t>
            </w:r>
            <w:r w:rsidR="000535F8" w:rsidRPr="00A0188D">
              <w:rPr>
                <w:b/>
                <w:color w:val="000000"/>
                <w:sz w:val="26"/>
                <w:szCs w:val="26"/>
              </w:rPr>
              <w:t xml:space="preserve">OXI, LƯU HUỲNH, NITƠ    </w:t>
            </w:r>
          </w:p>
          <w:p w14:paraId="2E95E780" w14:textId="2FB7C222" w:rsidR="00446636" w:rsidRPr="005424B3" w:rsidRDefault="00446636" w:rsidP="00446636">
            <w:r w:rsidRPr="005424B3">
              <w:t xml:space="preserve">Thực hiện ngày         </w:t>
            </w:r>
            <w:r w:rsidR="005A252A">
              <w:t>15</w:t>
            </w:r>
            <w:r w:rsidRPr="005424B3">
              <w:t xml:space="preserve">         tháng    </w:t>
            </w:r>
            <w:r w:rsidR="005A252A">
              <w:t>11</w:t>
            </w:r>
            <w:r w:rsidRPr="005424B3">
              <w:t xml:space="preserve">             năm 20</w:t>
            </w:r>
            <w:r w:rsidR="005A252A">
              <w:t>21</w:t>
            </w:r>
            <w:r w:rsidRPr="005424B3">
              <w:t xml:space="preserve"> </w:t>
            </w:r>
          </w:p>
          <w:p w14:paraId="47DED66B" w14:textId="68A464B9" w:rsidR="00446636" w:rsidRPr="005424B3" w:rsidRDefault="00446636" w:rsidP="00446636">
            <w:r w:rsidRPr="005424B3">
              <w:t xml:space="preserve"> </w:t>
            </w:r>
          </w:p>
        </w:tc>
      </w:tr>
    </w:tbl>
    <w:p w14:paraId="58462D63" w14:textId="61D2CF79" w:rsidR="00446636" w:rsidRPr="005424B3" w:rsidRDefault="00446636" w:rsidP="00446636">
      <w:pPr>
        <w:rPr>
          <w:lang w:val="it-IT"/>
        </w:rPr>
      </w:pPr>
      <w:r w:rsidRPr="005424B3">
        <w:rPr>
          <w:lang w:val="it-IT"/>
        </w:rPr>
        <w:t xml:space="preserve">Tên bài: </w:t>
      </w:r>
      <w:r w:rsidRPr="005424B3">
        <w:rPr>
          <w:lang w:val="it-IT"/>
        </w:rPr>
        <w:tab/>
      </w:r>
      <w:r w:rsidRPr="005424B3">
        <w:rPr>
          <w:lang w:val="it-IT"/>
        </w:rPr>
        <w:tab/>
      </w:r>
      <w:r w:rsidRPr="005424B3">
        <w:rPr>
          <w:b/>
          <w:i/>
        </w:rPr>
        <w:t xml:space="preserve">Bài </w:t>
      </w:r>
      <w:r>
        <w:rPr>
          <w:b/>
          <w:i/>
        </w:rPr>
        <w:t>14</w:t>
      </w:r>
      <w:r w:rsidR="00FB0F59">
        <w:rPr>
          <w:b/>
          <w:i/>
        </w:rPr>
        <w:t>:</w:t>
      </w:r>
      <w:r w:rsidRPr="005424B3">
        <w:rPr>
          <w:b/>
          <w:lang w:val="pt-BR"/>
        </w:rPr>
        <w:t xml:space="preserve"> AMONIAC VÀ MUỐI AMONI</w:t>
      </w:r>
      <w:r w:rsidRPr="00446636">
        <w:rPr>
          <w:b/>
          <w:lang w:val="pt-BR"/>
        </w:rPr>
        <w:t xml:space="preserve"> </w:t>
      </w:r>
      <w:r w:rsidRPr="005424B3">
        <w:rPr>
          <w:b/>
          <w:lang w:val="pt-BR"/>
        </w:rPr>
        <w:t>AXIT NITRIC VÀ MUỐI NITRAT</w:t>
      </w:r>
    </w:p>
    <w:p w14:paraId="17480609" w14:textId="77777777" w:rsidR="00446636" w:rsidRPr="005424B3" w:rsidRDefault="00446636" w:rsidP="00446636">
      <w:pPr>
        <w:rPr>
          <w:b/>
          <w:u w:val="single"/>
          <w:lang w:val="it-IT"/>
        </w:rPr>
      </w:pPr>
      <w:r w:rsidRPr="005424B3">
        <w:rPr>
          <w:b/>
          <w:u w:val="single"/>
          <w:lang w:val="it-IT"/>
        </w:rPr>
        <w:t xml:space="preserve">Mục tiêu của bài: </w:t>
      </w:r>
    </w:p>
    <w:p w14:paraId="411C3D4B" w14:textId="77777777" w:rsidR="00446636" w:rsidRPr="005424B3" w:rsidRDefault="00446636" w:rsidP="00446636">
      <w:pPr>
        <w:rPr>
          <w:b/>
          <w:lang w:val="it-IT"/>
        </w:rPr>
      </w:pPr>
      <w:r w:rsidRPr="005424B3">
        <w:rPr>
          <w:lang w:val="it-IT"/>
        </w:rPr>
        <w:t xml:space="preserve">Sau khi học xong bài này người học có khả năng: </w:t>
      </w:r>
    </w:p>
    <w:p w14:paraId="73683EA9" w14:textId="77777777" w:rsidR="00446636" w:rsidRPr="005424B3" w:rsidRDefault="00446636" w:rsidP="00446636">
      <w:pPr>
        <w:spacing w:before="20" w:after="20" w:line="223" w:lineRule="auto"/>
        <w:rPr>
          <w:b/>
        </w:rPr>
      </w:pPr>
      <w:r w:rsidRPr="005424B3">
        <w:rPr>
          <w:b/>
        </w:rPr>
        <w:t>1.</w:t>
      </w:r>
      <w:r w:rsidRPr="005424B3">
        <w:rPr>
          <w:b/>
          <w:u w:val="single"/>
        </w:rPr>
        <w:t>Kiến thức</w:t>
      </w:r>
      <w:r w:rsidRPr="005424B3">
        <w:rPr>
          <w:b/>
        </w:rPr>
        <w:t>:</w:t>
      </w:r>
    </w:p>
    <w:p w14:paraId="0138C020" w14:textId="77777777" w:rsidR="00446636" w:rsidRPr="005424B3" w:rsidRDefault="00446636" w:rsidP="00446636">
      <w:pPr>
        <w:spacing w:before="20"/>
        <w:jc w:val="both"/>
      </w:pPr>
      <w:r>
        <w:t>-Nêu được c</w:t>
      </w:r>
      <w:r w:rsidRPr="005424B3">
        <w:t>ấu tạo phân tử, tính chất vật lí, ứng dụng chính, amoniac</w:t>
      </w:r>
    </w:p>
    <w:p w14:paraId="792F404C" w14:textId="77777777" w:rsidR="00446636" w:rsidRPr="005424B3" w:rsidRDefault="00446636" w:rsidP="00446636">
      <w:pPr>
        <w:spacing w:before="20"/>
        <w:jc w:val="both"/>
      </w:pPr>
      <w:r>
        <w:t>- Giải thích được t</w:t>
      </w:r>
      <w:r w:rsidRPr="005424B3">
        <w:t>ính chất hoá học của amoniac: Tính bazơ yếu và tính khử</w:t>
      </w:r>
    </w:p>
    <w:p w14:paraId="24C2980D" w14:textId="77777777" w:rsidR="00446636" w:rsidRPr="005424B3" w:rsidRDefault="00446636" w:rsidP="00446636">
      <w:pPr>
        <w:rPr>
          <w:b/>
        </w:rPr>
      </w:pPr>
      <w:r w:rsidRPr="005424B3">
        <w:rPr>
          <w:b/>
        </w:rPr>
        <w:t>2.</w:t>
      </w:r>
      <w:r w:rsidRPr="005424B3">
        <w:rPr>
          <w:b/>
          <w:u w:val="single"/>
        </w:rPr>
        <w:t>Kĩ năng</w:t>
      </w:r>
      <w:r w:rsidRPr="005424B3">
        <w:rPr>
          <w:b/>
        </w:rPr>
        <w:t xml:space="preserve">: </w:t>
      </w:r>
    </w:p>
    <w:p w14:paraId="584FF414" w14:textId="77777777" w:rsidR="00446636" w:rsidRPr="005424B3" w:rsidRDefault="00446636" w:rsidP="00446636">
      <w:pPr>
        <w:spacing w:before="20"/>
        <w:ind w:firstLine="420"/>
      </w:pPr>
      <w:r w:rsidRPr="005424B3">
        <w:rPr>
          <w:b/>
          <w:bCs/>
        </w:rPr>
        <w:t xml:space="preserve">- </w:t>
      </w:r>
      <w:r w:rsidRPr="005424B3">
        <w:t>Dự đoán tính chất hóa học, kiểm tra bằng thí nghiệm và kết luận</w:t>
      </w:r>
    </w:p>
    <w:p w14:paraId="0E537670" w14:textId="77777777" w:rsidR="00446636" w:rsidRPr="005424B3" w:rsidRDefault="00446636" w:rsidP="00446636">
      <w:pPr>
        <w:spacing w:before="20"/>
        <w:ind w:firstLine="420"/>
        <w:jc w:val="both"/>
      </w:pPr>
      <w:r w:rsidRPr="005424B3">
        <w:t>- Quan sát thí nghiệm hoặc hình ảnh..., rút ra được nhận xét về tính chất vật lí</w:t>
      </w:r>
    </w:p>
    <w:p w14:paraId="32F371FE" w14:textId="77777777" w:rsidR="00446636" w:rsidRPr="005424B3" w:rsidRDefault="00446636" w:rsidP="00446636">
      <w:pPr>
        <w:spacing w:before="20"/>
        <w:ind w:firstLine="420"/>
        <w:jc w:val="both"/>
      </w:pPr>
      <w:r w:rsidRPr="005424B3">
        <w:t>- Viết được các PTHH dạng phân tử hoặc ion rút gọn.</w:t>
      </w:r>
    </w:p>
    <w:p w14:paraId="4068E5CE" w14:textId="77777777" w:rsidR="00446636" w:rsidRPr="005424B3" w:rsidRDefault="00446636" w:rsidP="00446636">
      <w:pPr>
        <w:rPr>
          <w:vertAlign w:val="subscript"/>
        </w:rPr>
      </w:pPr>
      <w:r w:rsidRPr="005424B3">
        <w:rPr>
          <w:b/>
        </w:rPr>
        <w:t>3.</w:t>
      </w:r>
      <w:r w:rsidRPr="005424B3">
        <w:rPr>
          <w:b/>
          <w:u w:val="single"/>
        </w:rPr>
        <w:t>Thái độ</w:t>
      </w:r>
      <w:r w:rsidRPr="005424B3">
        <w:rPr>
          <w:b/>
        </w:rPr>
        <w:t xml:space="preserve">: </w:t>
      </w:r>
      <w:r w:rsidRPr="005424B3">
        <w:t>Nhận biết được NH</w:t>
      </w:r>
      <w:r w:rsidRPr="005424B3">
        <w:rPr>
          <w:vertAlign w:val="subscript"/>
        </w:rPr>
        <w:t>3</w:t>
      </w:r>
      <w:r w:rsidRPr="005424B3">
        <w:t xml:space="preserve"> có trong môi trường, có ý thức giữ gìn vệ sinh để giữ bầu kk và nguồn nước trong sạch không bị ô nhiễm bởi NH</w:t>
      </w:r>
      <w:r w:rsidRPr="005424B3">
        <w:rPr>
          <w:vertAlign w:val="subscript"/>
        </w:rPr>
        <w:t>3</w:t>
      </w:r>
    </w:p>
    <w:p w14:paraId="1344E316" w14:textId="77777777" w:rsidR="00446636" w:rsidRPr="005424B3" w:rsidRDefault="00446636" w:rsidP="00446636">
      <w:pPr>
        <w:rPr>
          <w:b/>
          <w:lang w:val="it-IT"/>
        </w:rPr>
      </w:pPr>
      <w:r w:rsidRPr="005424B3">
        <w:rPr>
          <w:b/>
          <w:lang w:val="it-IT"/>
        </w:rPr>
        <w:t>Đồ dùng và phương tiện dạy học:</w:t>
      </w:r>
    </w:p>
    <w:p w14:paraId="54C86EE6" w14:textId="77777777" w:rsidR="00446636" w:rsidRPr="005424B3" w:rsidRDefault="00446636" w:rsidP="00446636">
      <w:pPr>
        <w:rPr>
          <w:lang w:val="it-IT"/>
        </w:rPr>
      </w:pPr>
      <w:r w:rsidRPr="005424B3">
        <w:rPr>
          <w:lang w:val="it-IT"/>
        </w:rPr>
        <w:t>Máy chiếu, màn ảnh, máy tính, bảng, phấn.</w:t>
      </w:r>
    </w:p>
    <w:p w14:paraId="28535854" w14:textId="77777777" w:rsidR="00446636" w:rsidRPr="005424B3" w:rsidRDefault="00446636" w:rsidP="00446636">
      <w:pPr>
        <w:rPr>
          <w:lang w:val="it-IT"/>
        </w:rPr>
      </w:pPr>
      <w:r w:rsidRPr="005424B3">
        <w:rPr>
          <w:b/>
          <w:lang w:val="it-IT"/>
        </w:rPr>
        <w:t xml:space="preserve">I. Ổn định lớp học:                                                 </w:t>
      </w:r>
      <w:r w:rsidRPr="005424B3">
        <w:rPr>
          <w:lang w:val="it-IT"/>
        </w:rPr>
        <w:t>Thời gian:  05 phút.</w:t>
      </w:r>
    </w:p>
    <w:p w14:paraId="20706223" w14:textId="77777777" w:rsidR="00446636" w:rsidRPr="005424B3" w:rsidRDefault="00446636" w:rsidP="00446636">
      <w:pPr>
        <w:rPr>
          <w:lang w:val="it-IT"/>
        </w:rPr>
      </w:pPr>
      <w:r w:rsidRPr="005424B3">
        <w:rPr>
          <w:lang w:val="it-IT"/>
        </w:rPr>
        <w:t>Số học sinh vắng:…………Tên:……………………………………………………..................................</w:t>
      </w:r>
    </w:p>
    <w:p w14:paraId="1271A778" w14:textId="77777777" w:rsidR="00446636" w:rsidRPr="005424B3" w:rsidRDefault="00446636" w:rsidP="00446636">
      <w:pPr>
        <w:rPr>
          <w:lang w:val="it-IT"/>
        </w:rPr>
      </w:pPr>
      <w:r w:rsidRPr="005424B3">
        <w:rPr>
          <w:lang w:val="it-IT"/>
        </w:rPr>
        <w:t>......................................................................................................................................................................</w:t>
      </w:r>
    </w:p>
    <w:p w14:paraId="2D325666" w14:textId="77777777" w:rsidR="00446636" w:rsidRPr="005424B3" w:rsidRDefault="00446636" w:rsidP="00446636">
      <w:pPr>
        <w:rPr>
          <w:b/>
          <w:lang w:val="sv-SE"/>
        </w:rPr>
      </w:pPr>
      <w:r w:rsidRPr="005424B3">
        <w:rPr>
          <w:b/>
          <w:lang w:val="sv-SE"/>
        </w:rPr>
        <w:t>II. Thực hiện bài học:</w:t>
      </w:r>
    </w:p>
    <w:p w14:paraId="7F295C8B" w14:textId="77777777" w:rsidR="00446636" w:rsidRPr="005424B3" w:rsidRDefault="00446636" w:rsidP="00446636">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446636" w:rsidRPr="005424B3" w14:paraId="01942D68" w14:textId="77777777" w:rsidTr="00446636">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D04A5D" w14:textId="77777777" w:rsidR="00446636" w:rsidRPr="005424B3" w:rsidRDefault="00446636" w:rsidP="00446636">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C1B405" w14:textId="77777777" w:rsidR="00446636" w:rsidRPr="005424B3" w:rsidRDefault="00446636" w:rsidP="00446636">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3DC62" w14:textId="77777777" w:rsidR="00446636" w:rsidRPr="005424B3" w:rsidRDefault="00446636" w:rsidP="00446636">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CAA121" w14:textId="77777777" w:rsidR="00446636" w:rsidRPr="005424B3" w:rsidRDefault="00446636" w:rsidP="00446636">
            <w:pPr>
              <w:jc w:val="center"/>
              <w:rPr>
                <w:lang w:val="de-DE"/>
              </w:rPr>
            </w:pPr>
            <w:r w:rsidRPr="005424B3">
              <w:rPr>
                <w:lang w:val="de-DE"/>
              </w:rPr>
              <w:t>Thời gian</w:t>
            </w:r>
          </w:p>
        </w:tc>
      </w:tr>
      <w:tr w:rsidR="00446636" w:rsidRPr="005424B3" w14:paraId="20128EAD" w14:textId="77777777" w:rsidTr="00446636">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9EAE06" w14:textId="77777777" w:rsidR="00446636" w:rsidRPr="005424B3" w:rsidRDefault="00446636" w:rsidP="00446636">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86DB58" w14:textId="77777777" w:rsidR="00446636" w:rsidRPr="005424B3" w:rsidRDefault="00446636" w:rsidP="00446636">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7699A907" w14:textId="77777777" w:rsidR="00446636" w:rsidRPr="005424B3" w:rsidRDefault="00446636" w:rsidP="00446636">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7FF662D5" w14:textId="77777777" w:rsidR="00446636" w:rsidRPr="005424B3" w:rsidRDefault="00446636" w:rsidP="00446636">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3A77CC" w14:textId="77777777" w:rsidR="00446636" w:rsidRPr="005424B3" w:rsidRDefault="00446636" w:rsidP="00446636">
            <w:pPr>
              <w:jc w:val="center"/>
              <w:rPr>
                <w:lang w:val="de-DE"/>
              </w:rPr>
            </w:pPr>
          </w:p>
        </w:tc>
      </w:tr>
      <w:tr w:rsidR="00446636" w:rsidRPr="005424B3" w14:paraId="0CF57A73" w14:textId="77777777" w:rsidTr="00446636">
        <w:tc>
          <w:tcPr>
            <w:tcW w:w="540" w:type="dxa"/>
            <w:tcBorders>
              <w:top w:val="single" w:sz="4" w:space="0" w:color="auto"/>
              <w:left w:val="single" w:sz="4" w:space="0" w:color="auto"/>
              <w:bottom w:val="single" w:sz="4" w:space="0" w:color="auto"/>
              <w:right w:val="single" w:sz="4" w:space="0" w:color="auto"/>
            </w:tcBorders>
            <w:shd w:val="clear" w:color="auto" w:fill="auto"/>
          </w:tcPr>
          <w:p w14:paraId="02F833DB" w14:textId="77777777" w:rsidR="00446636" w:rsidRPr="005424B3" w:rsidRDefault="00446636" w:rsidP="00446636">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6EA0419" w14:textId="77777777" w:rsidR="00446636" w:rsidRPr="005424B3" w:rsidRDefault="00446636" w:rsidP="00446636">
            <w:pPr>
              <w:rPr>
                <w:lang w:val="de-DE"/>
              </w:rPr>
            </w:pPr>
            <w:r w:rsidRPr="005424B3">
              <w:rPr>
                <w:b/>
                <w:bCs/>
                <w:u w:val="single"/>
                <w:lang w:val="de-DE"/>
              </w:rPr>
              <w:t>Dẫn nhập</w:t>
            </w:r>
          </w:p>
          <w:p w14:paraId="5AABD4A7" w14:textId="77777777" w:rsidR="00446636" w:rsidRPr="005424B3" w:rsidRDefault="00446636" w:rsidP="00446636">
            <w:pPr>
              <w:jc w:val="both"/>
              <w:rPr>
                <w:lang w:val="de-DE"/>
              </w:rPr>
            </w:pPr>
            <w:r w:rsidRPr="005424B3">
              <w:rPr>
                <w:lang w:val="de-DE"/>
              </w:rPr>
              <w:t>amoniac trong tự nhiên</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D09E387" w14:textId="77777777" w:rsidR="00446636" w:rsidRPr="005424B3" w:rsidRDefault="00446636" w:rsidP="00446636">
            <w:r w:rsidRPr="005424B3">
              <w:rPr>
                <w:lang w:val="de-DE"/>
              </w:rPr>
              <w:t>- GV trình bày bằng lời.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F6A6691" w14:textId="77777777" w:rsidR="00446636" w:rsidRPr="005424B3" w:rsidRDefault="00446636" w:rsidP="00446636">
            <w:pPr>
              <w:rPr>
                <w:lang w:val="de-DE"/>
              </w:rPr>
            </w:pPr>
            <w:r w:rsidRPr="005424B3">
              <w:rPr>
                <w:lang w:val="de-DE"/>
              </w:rPr>
              <w:t xml:space="preserve">- </w:t>
            </w:r>
            <w:r w:rsidRPr="005424B3">
              <w:rPr>
                <w:lang w:val="nb-NO"/>
              </w:rPr>
              <w:t>HS theo dõi, ghi bài và t</w:t>
            </w:r>
            <w:r w:rsidRPr="005424B3">
              <w:rPr>
                <w:lang w:val="de-DE"/>
              </w:rPr>
              <w:t>rả lời các câu hỏi.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FEDAF2E" w14:textId="77777777" w:rsidR="00446636" w:rsidRPr="005424B3" w:rsidRDefault="00446636" w:rsidP="00446636">
            <w:pPr>
              <w:rPr>
                <w:lang w:val="de-DE"/>
              </w:rPr>
            </w:pPr>
          </w:p>
          <w:p w14:paraId="1C663DC5" w14:textId="77777777" w:rsidR="00446636" w:rsidRPr="005424B3" w:rsidRDefault="00446636" w:rsidP="00446636">
            <w:pPr>
              <w:jc w:val="center"/>
              <w:rPr>
                <w:lang w:val="pt-BR"/>
              </w:rPr>
            </w:pPr>
            <w:r>
              <w:rPr>
                <w:lang w:val="pt-BR"/>
              </w:rPr>
              <w:t>5</w:t>
            </w:r>
          </w:p>
          <w:p w14:paraId="195C820A" w14:textId="77777777" w:rsidR="00446636" w:rsidRPr="005424B3" w:rsidRDefault="00446636" w:rsidP="00446636">
            <w:pPr>
              <w:jc w:val="center"/>
              <w:rPr>
                <w:lang w:val="de-DE"/>
              </w:rPr>
            </w:pPr>
            <w:r w:rsidRPr="005424B3">
              <w:rPr>
                <w:lang w:val="pt-BR"/>
              </w:rPr>
              <w:t>phút</w:t>
            </w:r>
            <w:r w:rsidRPr="005424B3">
              <w:rPr>
                <w:lang w:val="de-DE"/>
              </w:rPr>
              <w:t xml:space="preserve"> </w:t>
            </w:r>
          </w:p>
        </w:tc>
      </w:tr>
      <w:tr w:rsidR="00446636" w:rsidRPr="005424B3" w14:paraId="1AC75278" w14:textId="77777777" w:rsidTr="00446636">
        <w:trPr>
          <w:trHeight w:val="1323"/>
        </w:trPr>
        <w:tc>
          <w:tcPr>
            <w:tcW w:w="540" w:type="dxa"/>
            <w:tcBorders>
              <w:top w:val="single" w:sz="4" w:space="0" w:color="auto"/>
              <w:left w:val="single" w:sz="4" w:space="0" w:color="auto"/>
              <w:right w:val="single" w:sz="4" w:space="0" w:color="auto"/>
            </w:tcBorders>
            <w:shd w:val="clear" w:color="auto" w:fill="auto"/>
          </w:tcPr>
          <w:p w14:paraId="406745D3" w14:textId="77777777" w:rsidR="00446636" w:rsidRPr="005424B3" w:rsidRDefault="00446636" w:rsidP="00446636">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4EE8465" w14:textId="77777777" w:rsidR="00446636" w:rsidRPr="005424B3" w:rsidRDefault="00446636" w:rsidP="00446636">
            <w:pPr>
              <w:rPr>
                <w:b/>
                <w:bCs/>
                <w:u w:val="single"/>
                <w:lang w:val="nb-NO"/>
              </w:rPr>
            </w:pPr>
            <w:r w:rsidRPr="005424B3">
              <w:rPr>
                <w:b/>
                <w:bCs/>
                <w:u w:val="single"/>
                <w:lang w:val="nb-NO"/>
              </w:rPr>
              <w:t>Giảng bài mới</w:t>
            </w:r>
          </w:p>
          <w:p w14:paraId="5D5A013D" w14:textId="77777777" w:rsidR="00446636" w:rsidRPr="005424B3" w:rsidRDefault="00446636" w:rsidP="00446636">
            <w:pPr>
              <w:tabs>
                <w:tab w:val="left" w:pos="9360"/>
              </w:tabs>
              <w:jc w:val="both"/>
              <w:rPr>
                <w:b/>
                <w:bCs/>
                <w:u w:val="single"/>
                <w:lang w:val="pt-BR"/>
              </w:rPr>
            </w:pPr>
            <w:r w:rsidRPr="005424B3">
              <w:rPr>
                <w:b/>
                <w:lang w:val="pt-BR"/>
              </w:rPr>
              <w:t>A.</w:t>
            </w:r>
            <w:r w:rsidRPr="005424B3">
              <w:rPr>
                <w:lang w:val="pt-BR"/>
              </w:rPr>
              <w:t xml:space="preserve"> </w:t>
            </w:r>
            <w:r w:rsidRPr="005424B3">
              <w:rPr>
                <w:b/>
                <w:bCs/>
                <w:u w:val="single"/>
                <w:lang w:val="pt-BR"/>
              </w:rPr>
              <w:t xml:space="preserve"> AMONIAC </w:t>
            </w:r>
          </w:p>
          <w:p w14:paraId="60EE663D" w14:textId="77777777" w:rsidR="00446636" w:rsidRPr="005424B3" w:rsidRDefault="00446636" w:rsidP="00446636">
            <w:pPr>
              <w:tabs>
                <w:tab w:val="left" w:pos="9360"/>
              </w:tabs>
              <w:jc w:val="both"/>
              <w:rPr>
                <w:lang w:val="pt-BR"/>
              </w:rPr>
            </w:pPr>
            <w:r w:rsidRPr="005424B3">
              <w:rPr>
                <w:b/>
                <w:bCs/>
                <w:lang w:val="pt-BR"/>
              </w:rPr>
              <w:t>I.</w:t>
            </w:r>
            <w:r w:rsidRPr="005424B3">
              <w:rPr>
                <w:lang w:val="pt-BR"/>
              </w:rPr>
              <w:t xml:space="preserve"> </w:t>
            </w:r>
            <w:r w:rsidRPr="005424B3">
              <w:rPr>
                <w:b/>
                <w:bCs/>
                <w:u w:val="single"/>
                <w:lang w:val="pt-BR"/>
              </w:rPr>
              <w:t>Cấu tạo phân tử</w:t>
            </w:r>
            <w:r w:rsidRPr="005424B3">
              <w:rPr>
                <w:b/>
                <w:bCs/>
                <w:lang w:val="pt-BR"/>
              </w:rPr>
              <w:t>:</w:t>
            </w:r>
          </w:p>
          <w:p w14:paraId="34D50D46" w14:textId="77777777" w:rsidR="00446636" w:rsidRPr="005424B3" w:rsidRDefault="00446636" w:rsidP="00446636">
            <w:pPr>
              <w:tabs>
                <w:tab w:val="left" w:pos="9360"/>
              </w:tabs>
              <w:jc w:val="both"/>
              <w:rPr>
                <w:lang w:val="pt-BR"/>
              </w:rPr>
            </w:pPr>
            <w:r w:rsidRPr="005424B3">
              <w:rPr>
                <w:b/>
                <w:bCs/>
                <w:lang w:val="pt-BR"/>
              </w:rPr>
              <w:t xml:space="preserve">II. </w:t>
            </w:r>
            <w:r w:rsidRPr="005424B3">
              <w:rPr>
                <w:b/>
                <w:bCs/>
                <w:u w:val="single"/>
                <w:lang w:val="pt-BR"/>
              </w:rPr>
              <w:t>Tính chất vật lý</w:t>
            </w:r>
            <w:r w:rsidRPr="005424B3">
              <w:rPr>
                <w:b/>
                <w:bCs/>
                <w:lang w:val="pt-BR"/>
              </w:rPr>
              <w:t>:</w:t>
            </w:r>
          </w:p>
          <w:p w14:paraId="6C6B0B79" w14:textId="77777777" w:rsidR="00446636" w:rsidRPr="005424B3" w:rsidRDefault="00446636" w:rsidP="00446636">
            <w:pPr>
              <w:tabs>
                <w:tab w:val="left" w:pos="9360"/>
              </w:tabs>
              <w:rPr>
                <w:lang w:val="pt-BR"/>
              </w:rPr>
            </w:pPr>
            <w:r w:rsidRPr="005424B3">
              <w:rPr>
                <w:lang w:val="pt-BR"/>
              </w:rPr>
              <w:t xml:space="preserve">- Là chất khí không màu, mùi khai, xốc, nhẹ hơn không khí. Tan nhiều trong nước, tạo thành dd có tính kiềm   </w:t>
            </w:r>
          </w:p>
          <w:p w14:paraId="61A40103" w14:textId="77777777" w:rsidR="00446636" w:rsidRPr="005424B3" w:rsidRDefault="00446636" w:rsidP="00446636">
            <w:pPr>
              <w:tabs>
                <w:tab w:val="left" w:pos="9360"/>
              </w:tabs>
              <w:jc w:val="both"/>
              <w:rPr>
                <w:b/>
                <w:bCs/>
                <w:lang w:val="pt-BR"/>
              </w:rPr>
            </w:pPr>
            <w:r w:rsidRPr="005424B3">
              <w:rPr>
                <w:lang w:val="pt-BR"/>
              </w:rPr>
              <w:t xml:space="preserve"> </w:t>
            </w:r>
            <w:r w:rsidRPr="005424B3">
              <w:rPr>
                <w:b/>
                <w:bCs/>
                <w:lang w:val="pt-BR"/>
              </w:rPr>
              <w:t xml:space="preserve">III. </w:t>
            </w:r>
            <w:r w:rsidRPr="005424B3">
              <w:rPr>
                <w:b/>
                <w:bCs/>
                <w:u w:val="single"/>
                <w:lang w:val="pt-BR"/>
              </w:rPr>
              <w:t>Tính chất hoá học</w:t>
            </w:r>
            <w:r w:rsidRPr="005424B3">
              <w:rPr>
                <w:b/>
                <w:bCs/>
                <w:lang w:val="pt-BR"/>
              </w:rPr>
              <w:t>:</w:t>
            </w:r>
          </w:p>
          <w:p w14:paraId="6BC7CB32" w14:textId="77777777" w:rsidR="00446636" w:rsidRPr="005424B3" w:rsidRDefault="00446636" w:rsidP="00446636">
            <w:pPr>
              <w:tabs>
                <w:tab w:val="left" w:pos="9360"/>
              </w:tabs>
              <w:jc w:val="both"/>
              <w:rPr>
                <w:b/>
                <w:lang w:val="pt-BR"/>
              </w:rPr>
            </w:pPr>
            <w:r w:rsidRPr="005424B3">
              <w:rPr>
                <w:b/>
                <w:lang w:val="pt-BR"/>
              </w:rPr>
              <w:t xml:space="preserve">1. </w:t>
            </w:r>
            <w:r w:rsidRPr="005424B3">
              <w:rPr>
                <w:b/>
                <w:u w:val="single"/>
                <w:lang w:val="pt-BR"/>
              </w:rPr>
              <w:t>Tính bazơ yếu</w:t>
            </w:r>
            <w:r w:rsidRPr="005424B3">
              <w:rPr>
                <w:b/>
                <w:lang w:val="pt-BR"/>
              </w:rPr>
              <w:t>:</w:t>
            </w:r>
          </w:p>
          <w:p w14:paraId="6ACB27B6" w14:textId="77777777" w:rsidR="00446636" w:rsidRPr="005424B3" w:rsidRDefault="00446636" w:rsidP="00446636">
            <w:pPr>
              <w:tabs>
                <w:tab w:val="left" w:pos="9360"/>
              </w:tabs>
              <w:jc w:val="both"/>
              <w:rPr>
                <w:b/>
                <w:i/>
                <w:iCs/>
                <w:lang w:val="pt-BR"/>
              </w:rPr>
            </w:pPr>
            <w:r w:rsidRPr="005424B3">
              <w:rPr>
                <w:b/>
                <w:i/>
                <w:iCs/>
                <w:lang w:val="pt-BR"/>
              </w:rPr>
              <w:t xml:space="preserve">a. </w:t>
            </w:r>
            <w:r w:rsidRPr="005424B3">
              <w:rPr>
                <w:b/>
                <w:i/>
                <w:iCs/>
                <w:u w:val="single"/>
                <w:lang w:val="pt-BR"/>
              </w:rPr>
              <w:t>Tác dụng với nước</w:t>
            </w:r>
            <w:r w:rsidRPr="005424B3">
              <w:rPr>
                <w:b/>
                <w:i/>
                <w:iCs/>
                <w:lang w:val="pt-BR"/>
              </w:rPr>
              <w:t>:</w:t>
            </w:r>
          </w:p>
          <w:p w14:paraId="0EBF5659" w14:textId="4D8319A8" w:rsidR="00446636" w:rsidRPr="005424B3" w:rsidRDefault="00446636" w:rsidP="00446636">
            <w:pPr>
              <w:tabs>
                <w:tab w:val="left" w:pos="9360"/>
              </w:tabs>
              <w:jc w:val="both"/>
              <w:rPr>
                <w:lang w:val="pt-BR"/>
              </w:rPr>
            </w:pPr>
            <w:r w:rsidRPr="005424B3">
              <w:rPr>
                <w:lang w:val="pt-BR"/>
              </w:rPr>
              <w:t>NH</w:t>
            </w:r>
            <w:r w:rsidRPr="005424B3">
              <w:rPr>
                <w:vertAlign w:val="subscript"/>
                <w:lang w:val="pt-BR"/>
              </w:rPr>
              <w:t>3</w:t>
            </w:r>
            <w:r w:rsidRPr="005424B3">
              <w:rPr>
                <w:lang w:val="pt-BR"/>
              </w:rPr>
              <w:t xml:space="preserve"> + H</w:t>
            </w:r>
            <w:r w:rsidRPr="005424B3">
              <w:rPr>
                <w:vertAlign w:val="subscript"/>
                <w:lang w:val="pt-BR"/>
              </w:rPr>
              <w:t>2</w:t>
            </w:r>
            <w:r w:rsidRPr="005424B3">
              <w:rPr>
                <w:lang w:val="pt-BR"/>
              </w:rPr>
              <w:t xml:space="preserve">O </w:t>
            </w:r>
            <w:r>
              <w:rPr>
                <w:noProof/>
                <w:position w:val="-10"/>
              </w:rPr>
              <w:drawing>
                <wp:inline distT="0" distB="0" distL="0" distR="0" wp14:anchorId="2432DBE5" wp14:editId="20A3F88E">
                  <wp:extent cx="234950" cy="2032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34950" cy="203200"/>
                          </a:xfrm>
                          <a:prstGeom prst="rect">
                            <a:avLst/>
                          </a:prstGeom>
                          <a:noFill/>
                          <a:ln>
                            <a:noFill/>
                          </a:ln>
                        </pic:spPr>
                      </pic:pic>
                    </a:graphicData>
                  </a:graphic>
                </wp:inline>
              </w:drawing>
            </w:r>
            <w:r w:rsidRPr="005424B3">
              <w:rPr>
                <w:lang w:val="pt-BR"/>
              </w:rPr>
              <w:t xml:space="preserve"> NH</w:t>
            </w:r>
            <w:r w:rsidRPr="005424B3">
              <w:rPr>
                <w:vertAlign w:val="subscript"/>
                <w:lang w:val="pt-BR"/>
              </w:rPr>
              <w:t>4</w:t>
            </w:r>
            <w:r w:rsidRPr="005424B3">
              <w:rPr>
                <w:vertAlign w:val="superscript"/>
                <w:lang w:val="pt-BR"/>
              </w:rPr>
              <w:t>+</w:t>
            </w:r>
            <w:r w:rsidRPr="005424B3">
              <w:rPr>
                <w:lang w:val="pt-BR"/>
              </w:rPr>
              <w:t>+ OH</w:t>
            </w:r>
            <w:r w:rsidRPr="005424B3">
              <w:rPr>
                <w:vertAlign w:val="superscript"/>
                <w:lang w:val="pt-BR"/>
              </w:rPr>
              <w:t>-</w:t>
            </w:r>
          </w:p>
          <w:p w14:paraId="5D605717" w14:textId="77777777" w:rsidR="00446636" w:rsidRPr="005424B3" w:rsidRDefault="00446636" w:rsidP="00446636">
            <w:pPr>
              <w:tabs>
                <w:tab w:val="left" w:pos="9360"/>
              </w:tabs>
              <w:jc w:val="both"/>
              <w:rPr>
                <w:b/>
                <w:i/>
                <w:iCs/>
                <w:u w:val="single"/>
              </w:rPr>
            </w:pPr>
            <w:r w:rsidRPr="005424B3">
              <w:rPr>
                <w:b/>
                <w:i/>
                <w:iCs/>
              </w:rPr>
              <w:t xml:space="preserve">b. </w:t>
            </w:r>
            <w:r w:rsidRPr="005424B3">
              <w:rPr>
                <w:b/>
                <w:i/>
                <w:iCs/>
                <w:u w:val="single"/>
              </w:rPr>
              <w:t>Tác dụng với dung dịch muố</w:t>
            </w:r>
            <w:r w:rsidRPr="005424B3">
              <w:rPr>
                <w:b/>
                <w:i/>
                <w:iCs/>
              </w:rPr>
              <w:t>i:</w:t>
            </w:r>
          </w:p>
          <w:p w14:paraId="53FA077D" w14:textId="5095C184" w:rsidR="00446636" w:rsidRPr="005424B3" w:rsidRDefault="00446636" w:rsidP="00446636">
            <w:pPr>
              <w:tabs>
                <w:tab w:val="left" w:pos="9360"/>
              </w:tabs>
              <w:jc w:val="both"/>
              <w:rPr>
                <w:lang w:val="pt-BR"/>
              </w:rPr>
            </w:pPr>
            <w:r w:rsidRPr="005424B3">
              <w:rPr>
                <w:lang w:val="pt-BR"/>
              </w:rPr>
              <w:t>AlCl</w:t>
            </w:r>
            <w:r w:rsidRPr="005424B3">
              <w:rPr>
                <w:vertAlign w:val="subscript"/>
                <w:lang w:val="pt-BR"/>
              </w:rPr>
              <w:t>3</w:t>
            </w:r>
            <w:r w:rsidRPr="005424B3">
              <w:rPr>
                <w:lang w:val="pt-BR"/>
              </w:rPr>
              <w:t xml:space="preserve"> + 3 NH</w:t>
            </w:r>
            <w:r w:rsidRPr="005424B3">
              <w:rPr>
                <w:vertAlign w:val="subscript"/>
                <w:lang w:val="pt-BR"/>
              </w:rPr>
              <w:t>3</w:t>
            </w:r>
            <w:r w:rsidRPr="005424B3">
              <w:rPr>
                <w:lang w:val="pt-BR"/>
              </w:rPr>
              <w:t xml:space="preserve"> + 3 H</w:t>
            </w:r>
            <w:r w:rsidRPr="005424B3">
              <w:rPr>
                <w:vertAlign w:val="subscript"/>
                <w:lang w:val="pt-BR"/>
              </w:rPr>
              <w:t>2</w:t>
            </w:r>
            <w:r w:rsidRPr="005424B3">
              <w:rPr>
                <w:lang w:val="pt-BR"/>
              </w:rPr>
              <w:t xml:space="preserve">O </w:t>
            </w:r>
            <w:r w:rsidRPr="005424B3">
              <w:sym w:font="Wingdings" w:char="F0E0"/>
            </w:r>
            <w:r w:rsidRPr="005424B3">
              <w:rPr>
                <w:lang w:val="pt-BR"/>
              </w:rPr>
              <w:t xml:space="preserve"> Al(OH)</w:t>
            </w:r>
            <w:r w:rsidRPr="005424B3">
              <w:rPr>
                <w:vertAlign w:val="subscript"/>
                <w:lang w:val="pt-BR"/>
              </w:rPr>
              <w:t>3</w:t>
            </w:r>
            <w:r w:rsidRPr="005424B3">
              <w:rPr>
                <w:lang w:val="pt-BR"/>
              </w:rPr>
              <w:t xml:space="preserve"> </w:t>
            </w:r>
            <w:r>
              <w:rPr>
                <w:noProof/>
                <w:position w:val="-6"/>
                <w:lang w:val="pt-BR"/>
              </w:rPr>
              <w:drawing>
                <wp:inline distT="0" distB="0" distL="0" distR="0" wp14:anchorId="4E2AA9D8" wp14:editId="73564B5A">
                  <wp:extent cx="139700" cy="203200"/>
                  <wp:effectExtent l="0" t="0" r="0" b="635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9700" cy="203200"/>
                          </a:xfrm>
                          <a:prstGeom prst="rect">
                            <a:avLst/>
                          </a:prstGeom>
                          <a:noFill/>
                          <a:ln>
                            <a:noFill/>
                          </a:ln>
                        </pic:spPr>
                      </pic:pic>
                    </a:graphicData>
                  </a:graphic>
                </wp:inline>
              </w:drawing>
            </w:r>
            <w:r w:rsidRPr="005424B3">
              <w:rPr>
                <w:lang w:val="pt-BR"/>
              </w:rPr>
              <w:t>+  3 NH</w:t>
            </w:r>
            <w:r w:rsidRPr="005424B3">
              <w:rPr>
                <w:vertAlign w:val="subscript"/>
                <w:lang w:val="pt-BR"/>
              </w:rPr>
              <w:t>4</w:t>
            </w:r>
            <w:r w:rsidRPr="005424B3">
              <w:rPr>
                <w:lang w:val="pt-BR"/>
              </w:rPr>
              <w:t xml:space="preserve">Cl </w:t>
            </w:r>
          </w:p>
          <w:p w14:paraId="39FE2319" w14:textId="54CE3362" w:rsidR="00446636" w:rsidRPr="005424B3" w:rsidRDefault="00446636" w:rsidP="00446636">
            <w:pPr>
              <w:tabs>
                <w:tab w:val="left" w:pos="9360"/>
              </w:tabs>
              <w:jc w:val="both"/>
              <w:rPr>
                <w:lang w:val="pt-BR"/>
              </w:rPr>
            </w:pPr>
            <w:r w:rsidRPr="005424B3">
              <w:rPr>
                <w:lang w:val="pt-BR"/>
              </w:rPr>
              <w:t>Al</w:t>
            </w:r>
            <w:r w:rsidRPr="005424B3">
              <w:rPr>
                <w:vertAlign w:val="superscript"/>
                <w:lang w:val="pt-BR"/>
              </w:rPr>
              <w:t>3+</w:t>
            </w:r>
            <w:r w:rsidRPr="005424B3">
              <w:rPr>
                <w:lang w:val="pt-BR"/>
              </w:rPr>
              <w:t>+3NH</w:t>
            </w:r>
            <w:r w:rsidRPr="005424B3">
              <w:rPr>
                <w:vertAlign w:val="subscript"/>
                <w:lang w:val="pt-BR"/>
              </w:rPr>
              <w:t>3</w:t>
            </w:r>
            <w:r w:rsidRPr="005424B3">
              <w:rPr>
                <w:lang w:val="pt-BR"/>
              </w:rPr>
              <w:t>+3H</w:t>
            </w:r>
            <w:r w:rsidRPr="005424B3">
              <w:rPr>
                <w:vertAlign w:val="subscript"/>
                <w:lang w:val="pt-BR"/>
              </w:rPr>
              <w:t>2</w:t>
            </w:r>
            <w:r w:rsidRPr="005424B3">
              <w:rPr>
                <w:lang w:val="pt-BR"/>
              </w:rPr>
              <w:t>O</w:t>
            </w:r>
            <w:r w:rsidRPr="005424B3">
              <w:sym w:font="Wingdings" w:char="F0E0"/>
            </w:r>
            <w:r w:rsidRPr="005424B3">
              <w:rPr>
                <w:lang w:val="pt-BR"/>
              </w:rPr>
              <w:t>Al(OH)</w:t>
            </w:r>
            <w:r w:rsidRPr="005424B3">
              <w:rPr>
                <w:vertAlign w:val="subscript"/>
                <w:lang w:val="pt-BR"/>
              </w:rPr>
              <w:t>3</w:t>
            </w:r>
            <w:r>
              <w:rPr>
                <w:noProof/>
                <w:position w:val="-6"/>
              </w:rPr>
              <w:drawing>
                <wp:inline distT="0" distB="0" distL="0" distR="0" wp14:anchorId="55C2B283" wp14:editId="0A9016FA">
                  <wp:extent cx="139700" cy="203200"/>
                  <wp:effectExtent l="0" t="0" r="0" b="635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9700" cy="203200"/>
                          </a:xfrm>
                          <a:prstGeom prst="rect">
                            <a:avLst/>
                          </a:prstGeom>
                          <a:noFill/>
                          <a:ln>
                            <a:noFill/>
                          </a:ln>
                        </pic:spPr>
                      </pic:pic>
                    </a:graphicData>
                  </a:graphic>
                </wp:inline>
              </w:drawing>
            </w:r>
            <w:r w:rsidRPr="005424B3">
              <w:rPr>
                <w:lang w:val="pt-BR"/>
              </w:rPr>
              <w:t>+ 3NH</w:t>
            </w:r>
            <w:r w:rsidRPr="005424B3">
              <w:rPr>
                <w:vertAlign w:val="subscript"/>
                <w:lang w:val="pt-BR"/>
              </w:rPr>
              <w:t>4</w:t>
            </w:r>
            <w:r w:rsidRPr="005424B3">
              <w:rPr>
                <w:vertAlign w:val="superscript"/>
                <w:lang w:val="pt-BR"/>
              </w:rPr>
              <w:t>+</w:t>
            </w:r>
          </w:p>
          <w:p w14:paraId="65954401" w14:textId="77777777" w:rsidR="00446636" w:rsidRPr="005424B3" w:rsidRDefault="00446636" w:rsidP="00446636">
            <w:pPr>
              <w:tabs>
                <w:tab w:val="left" w:pos="9360"/>
              </w:tabs>
              <w:jc w:val="both"/>
              <w:rPr>
                <w:b/>
                <w:i/>
                <w:iCs/>
                <w:u w:val="single"/>
                <w:lang w:val="de-DE"/>
              </w:rPr>
            </w:pPr>
            <w:r w:rsidRPr="005424B3">
              <w:rPr>
                <w:b/>
                <w:i/>
                <w:iCs/>
                <w:lang w:val="de-DE"/>
              </w:rPr>
              <w:t xml:space="preserve">c. </w:t>
            </w:r>
            <w:r w:rsidRPr="005424B3">
              <w:rPr>
                <w:b/>
                <w:i/>
                <w:iCs/>
                <w:u w:val="single"/>
                <w:lang w:val="de-DE"/>
              </w:rPr>
              <w:t>Tác dụng với axít</w:t>
            </w:r>
            <w:r w:rsidRPr="005424B3">
              <w:rPr>
                <w:b/>
                <w:i/>
                <w:iCs/>
                <w:lang w:val="de-DE"/>
              </w:rPr>
              <w:t xml:space="preserve"> :</w:t>
            </w:r>
          </w:p>
          <w:p w14:paraId="2A5ED6F8" w14:textId="77777777" w:rsidR="00446636" w:rsidRPr="005424B3" w:rsidRDefault="00446636" w:rsidP="00446636">
            <w:pPr>
              <w:tabs>
                <w:tab w:val="left" w:pos="9360"/>
              </w:tabs>
              <w:jc w:val="both"/>
              <w:rPr>
                <w:vertAlign w:val="subscript"/>
                <w:lang w:val="de-DE"/>
              </w:rPr>
            </w:pPr>
            <w:r w:rsidRPr="005424B3">
              <w:rPr>
                <w:lang w:val="de-DE"/>
              </w:rPr>
              <w:t>2NH</w:t>
            </w:r>
            <w:r w:rsidRPr="005424B3">
              <w:rPr>
                <w:vertAlign w:val="subscript"/>
                <w:lang w:val="de-DE"/>
              </w:rPr>
              <w:t>3</w:t>
            </w:r>
            <w:r w:rsidRPr="005424B3">
              <w:rPr>
                <w:lang w:val="de-DE"/>
              </w:rPr>
              <w:t xml:space="preserve"> +  H</w:t>
            </w:r>
            <w:r w:rsidRPr="005424B3">
              <w:rPr>
                <w:vertAlign w:val="subscript"/>
                <w:lang w:val="de-DE"/>
              </w:rPr>
              <w:t>2</w:t>
            </w:r>
            <w:r w:rsidRPr="005424B3">
              <w:rPr>
                <w:lang w:val="de-DE"/>
              </w:rPr>
              <w:t>SO</w:t>
            </w:r>
            <w:r w:rsidRPr="005424B3">
              <w:rPr>
                <w:vertAlign w:val="subscript"/>
                <w:lang w:val="de-DE"/>
              </w:rPr>
              <w:t>4</w:t>
            </w:r>
            <w:r w:rsidRPr="005424B3">
              <w:rPr>
                <w:lang w:val="de-DE"/>
              </w:rPr>
              <w:t xml:space="preserve"> </w:t>
            </w:r>
            <w:r w:rsidRPr="005424B3">
              <w:sym w:font="Wingdings" w:char="F0E0"/>
            </w:r>
            <w:r w:rsidRPr="005424B3">
              <w:rPr>
                <w:lang w:val="de-DE"/>
              </w:rPr>
              <w:t xml:space="preserve"> (NH</w:t>
            </w:r>
            <w:r w:rsidRPr="005424B3">
              <w:rPr>
                <w:vertAlign w:val="subscript"/>
                <w:lang w:val="de-DE"/>
              </w:rPr>
              <w:t>4</w:t>
            </w:r>
            <w:r w:rsidRPr="005424B3">
              <w:rPr>
                <w:lang w:val="de-DE"/>
              </w:rPr>
              <w:t>)</w:t>
            </w:r>
            <w:r w:rsidRPr="005424B3">
              <w:rPr>
                <w:vertAlign w:val="subscript"/>
                <w:lang w:val="de-DE"/>
              </w:rPr>
              <w:t>2</w:t>
            </w:r>
            <w:r w:rsidRPr="005424B3">
              <w:rPr>
                <w:lang w:val="de-DE"/>
              </w:rPr>
              <w:t>SO</w:t>
            </w:r>
            <w:r w:rsidRPr="005424B3">
              <w:rPr>
                <w:vertAlign w:val="subscript"/>
                <w:lang w:val="de-DE"/>
              </w:rPr>
              <w:t>4</w:t>
            </w:r>
          </w:p>
          <w:p w14:paraId="1369C48F" w14:textId="77777777" w:rsidR="00446636" w:rsidRPr="005424B3" w:rsidRDefault="00446636" w:rsidP="00446636">
            <w:pPr>
              <w:tabs>
                <w:tab w:val="left" w:pos="9360"/>
              </w:tabs>
              <w:jc w:val="both"/>
              <w:rPr>
                <w:lang w:val="de-DE"/>
              </w:rPr>
            </w:pPr>
            <w:r w:rsidRPr="005424B3">
              <w:rPr>
                <w:lang w:val="de-DE"/>
              </w:rPr>
              <w:t>NH</w:t>
            </w:r>
            <w:r w:rsidRPr="005424B3">
              <w:rPr>
                <w:vertAlign w:val="subscript"/>
                <w:lang w:val="de-DE"/>
              </w:rPr>
              <w:t>3</w:t>
            </w:r>
            <w:r w:rsidRPr="005424B3">
              <w:rPr>
                <w:lang w:val="de-DE"/>
              </w:rPr>
              <w:t xml:space="preserve"> </w:t>
            </w:r>
            <w:r w:rsidRPr="005424B3">
              <w:rPr>
                <w:vertAlign w:val="subscript"/>
                <w:lang w:val="de-DE"/>
              </w:rPr>
              <w:t>(k)</w:t>
            </w:r>
            <w:r w:rsidRPr="005424B3">
              <w:rPr>
                <w:lang w:val="de-DE"/>
              </w:rPr>
              <w:t xml:space="preserve"> +  HCl </w:t>
            </w:r>
            <w:r w:rsidRPr="005424B3">
              <w:rPr>
                <w:vertAlign w:val="subscript"/>
                <w:lang w:val="de-DE"/>
              </w:rPr>
              <w:t>(k)</w:t>
            </w:r>
            <w:r w:rsidRPr="005424B3">
              <w:rPr>
                <w:lang w:val="de-DE"/>
              </w:rPr>
              <w:t xml:space="preserve"> </w:t>
            </w:r>
            <w:r w:rsidRPr="005424B3">
              <w:sym w:font="Wingdings" w:char="F0E0"/>
            </w:r>
            <w:r w:rsidRPr="005424B3">
              <w:rPr>
                <w:lang w:val="de-DE"/>
              </w:rPr>
              <w:t xml:space="preserve">  NH</w:t>
            </w:r>
            <w:r w:rsidRPr="005424B3">
              <w:rPr>
                <w:vertAlign w:val="subscript"/>
                <w:lang w:val="de-DE"/>
              </w:rPr>
              <w:t>4</w:t>
            </w:r>
            <w:r w:rsidRPr="005424B3">
              <w:rPr>
                <w:lang w:val="de-DE"/>
              </w:rPr>
              <w:t>Cl</w:t>
            </w:r>
          </w:p>
          <w:p w14:paraId="5BA65AF8" w14:textId="77777777" w:rsidR="00446636" w:rsidRPr="005424B3" w:rsidRDefault="00446636" w:rsidP="00446636">
            <w:pPr>
              <w:tabs>
                <w:tab w:val="left" w:pos="9360"/>
              </w:tabs>
              <w:jc w:val="both"/>
              <w:rPr>
                <w:b/>
                <w:lang w:val="de-DE"/>
              </w:rPr>
            </w:pPr>
            <w:r w:rsidRPr="005424B3">
              <w:rPr>
                <w:b/>
                <w:lang w:val="de-DE"/>
              </w:rPr>
              <w:t xml:space="preserve">2. </w:t>
            </w:r>
            <w:r w:rsidRPr="005424B3">
              <w:rPr>
                <w:b/>
                <w:u w:val="single"/>
                <w:lang w:val="de-DE"/>
              </w:rPr>
              <w:t>Tính khử</w:t>
            </w:r>
            <w:r w:rsidRPr="005424B3">
              <w:rPr>
                <w:b/>
                <w:lang w:val="de-DE"/>
              </w:rPr>
              <w:t>:</w:t>
            </w:r>
          </w:p>
          <w:p w14:paraId="17FCBEB4" w14:textId="77777777" w:rsidR="00446636" w:rsidRPr="005424B3" w:rsidRDefault="00446636" w:rsidP="00446636">
            <w:pPr>
              <w:tabs>
                <w:tab w:val="left" w:pos="9360"/>
              </w:tabs>
              <w:jc w:val="both"/>
              <w:rPr>
                <w:lang w:val="pt-BR"/>
              </w:rPr>
            </w:pPr>
            <w:r w:rsidRPr="005424B3">
              <w:rPr>
                <w:lang w:val="pt-BR"/>
              </w:rPr>
              <w:t>4 NH</w:t>
            </w:r>
            <w:r w:rsidRPr="005424B3">
              <w:rPr>
                <w:vertAlign w:val="subscript"/>
                <w:lang w:val="pt-BR"/>
              </w:rPr>
              <w:t>3</w:t>
            </w:r>
            <w:r w:rsidRPr="005424B3">
              <w:rPr>
                <w:lang w:val="pt-BR"/>
              </w:rPr>
              <w:t xml:space="preserve"> + 3O</w:t>
            </w:r>
            <w:r w:rsidRPr="005424B3">
              <w:rPr>
                <w:vertAlign w:val="subscript"/>
                <w:lang w:val="pt-BR"/>
              </w:rPr>
              <w:t>2</w:t>
            </w:r>
            <w:r w:rsidRPr="005424B3">
              <w:rPr>
                <w:lang w:val="pt-BR"/>
              </w:rPr>
              <w:t xml:space="preserve"> </w:t>
            </w:r>
            <w:r w:rsidRPr="005424B3">
              <w:sym w:font="Wingdings" w:char="F0E0"/>
            </w:r>
            <w:r w:rsidRPr="005424B3">
              <w:rPr>
                <w:lang w:val="pt-BR"/>
              </w:rPr>
              <w:t xml:space="preserve"> 2N</w:t>
            </w:r>
            <w:r w:rsidRPr="005424B3">
              <w:rPr>
                <w:vertAlign w:val="subscript"/>
                <w:lang w:val="pt-BR"/>
              </w:rPr>
              <w:t>2</w:t>
            </w:r>
            <w:r w:rsidRPr="005424B3">
              <w:rPr>
                <w:lang w:val="pt-BR"/>
              </w:rPr>
              <w:t xml:space="preserve"> + 6 H</w:t>
            </w:r>
            <w:r w:rsidRPr="005424B3">
              <w:rPr>
                <w:vertAlign w:val="subscript"/>
                <w:lang w:val="pt-BR"/>
              </w:rPr>
              <w:t>2</w:t>
            </w:r>
            <w:r w:rsidRPr="005424B3">
              <w:rPr>
                <w:lang w:val="pt-BR"/>
              </w:rPr>
              <w:t xml:space="preserve">O </w:t>
            </w:r>
          </w:p>
          <w:p w14:paraId="562CB45D" w14:textId="77777777" w:rsidR="00446636" w:rsidRPr="005424B3" w:rsidRDefault="00446636" w:rsidP="00446636">
            <w:pPr>
              <w:tabs>
                <w:tab w:val="left" w:pos="9360"/>
              </w:tabs>
              <w:jc w:val="both"/>
              <w:rPr>
                <w:lang w:val="pt-BR"/>
              </w:rPr>
            </w:pPr>
            <w:r w:rsidRPr="005424B3">
              <w:rPr>
                <w:lang w:val="pt-BR"/>
              </w:rPr>
              <w:t>2 NH</w:t>
            </w:r>
            <w:r w:rsidRPr="005424B3">
              <w:rPr>
                <w:vertAlign w:val="subscript"/>
                <w:lang w:val="pt-BR"/>
              </w:rPr>
              <w:t>3</w:t>
            </w:r>
            <w:r w:rsidRPr="005424B3">
              <w:rPr>
                <w:lang w:val="pt-BR"/>
              </w:rPr>
              <w:t xml:space="preserve"> + 3Cl</w:t>
            </w:r>
            <w:r w:rsidRPr="005424B3">
              <w:rPr>
                <w:vertAlign w:val="subscript"/>
                <w:lang w:val="pt-BR"/>
              </w:rPr>
              <w:t>2</w:t>
            </w:r>
            <w:r w:rsidRPr="005424B3">
              <w:rPr>
                <w:lang w:val="pt-BR"/>
              </w:rPr>
              <w:t xml:space="preserve"> </w:t>
            </w:r>
            <w:r w:rsidRPr="005424B3">
              <w:sym w:font="Wingdings" w:char="F0E0"/>
            </w:r>
            <w:r w:rsidRPr="005424B3">
              <w:rPr>
                <w:lang w:val="pt-BR"/>
              </w:rPr>
              <w:t xml:space="preserve"> N</w:t>
            </w:r>
            <w:r w:rsidRPr="005424B3">
              <w:rPr>
                <w:vertAlign w:val="subscript"/>
                <w:lang w:val="pt-BR"/>
              </w:rPr>
              <w:t>2</w:t>
            </w:r>
            <w:r w:rsidRPr="005424B3">
              <w:rPr>
                <w:lang w:val="pt-BR"/>
              </w:rPr>
              <w:t xml:space="preserve"> + 6 HCl </w:t>
            </w:r>
          </w:p>
          <w:p w14:paraId="0C103DBD" w14:textId="77777777" w:rsidR="00446636" w:rsidRPr="005424B3" w:rsidRDefault="00446636" w:rsidP="00446636">
            <w:pPr>
              <w:tabs>
                <w:tab w:val="left" w:pos="9360"/>
              </w:tabs>
              <w:jc w:val="both"/>
              <w:rPr>
                <w:lang w:val="pt-BR"/>
              </w:rPr>
            </w:pPr>
            <w:r w:rsidRPr="005424B3">
              <w:rPr>
                <w:lang w:val="pt-BR"/>
              </w:rPr>
              <w:t>NH</w:t>
            </w:r>
            <w:r w:rsidRPr="005424B3">
              <w:rPr>
                <w:vertAlign w:val="subscript"/>
                <w:lang w:val="pt-BR"/>
              </w:rPr>
              <w:t>3</w:t>
            </w:r>
            <w:r w:rsidRPr="005424B3">
              <w:rPr>
                <w:lang w:val="pt-BR"/>
              </w:rPr>
              <w:t xml:space="preserve"> + HCl </w:t>
            </w:r>
            <w:r w:rsidRPr="005424B3">
              <w:sym w:font="Wingdings" w:char="F0E0"/>
            </w:r>
            <w:r w:rsidRPr="005424B3">
              <w:rPr>
                <w:lang w:val="pt-BR"/>
              </w:rPr>
              <w:t>NH</w:t>
            </w:r>
            <w:r w:rsidRPr="005424B3">
              <w:rPr>
                <w:vertAlign w:val="subscript"/>
                <w:lang w:val="pt-BR"/>
              </w:rPr>
              <w:t>4</w:t>
            </w:r>
            <w:r w:rsidRPr="005424B3">
              <w:rPr>
                <w:lang w:val="pt-BR"/>
              </w:rPr>
              <w:t>Cl (khói trắng)</w:t>
            </w:r>
          </w:p>
          <w:p w14:paraId="661D28FD" w14:textId="77777777" w:rsidR="00446636" w:rsidRPr="005424B3" w:rsidRDefault="00446636" w:rsidP="00446636">
            <w:pPr>
              <w:tabs>
                <w:tab w:val="left" w:pos="9360"/>
              </w:tabs>
              <w:jc w:val="both"/>
              <w:rPr>
                <w:lang w:val="pt-BR"/>
              </w:rPr>
            </w:pPr>
            <w:r w:rsidRPr="005424B3">
              <w:rPr>
                <w:i/>
                <w:lang w:val="pt-BR"/>
              </w:rPr>
              <w:lastRenderedPageBreak/>
              <w:t>* Kết luận:</w:t>
            </w:r>
            <w:r w:rsidRPr="005424B3">
              <w:rPr>
                <w:lang w:val="pt-BR"/>
              </w:rPr>
              <w:t xml:space="preserve"> Tính bazơ yếu .Tính khử     </w:t>
            </w:r>
          </w:p>
          <w:p w14:paraId="07BA6DFF" w14:textId="77777777" w:rsidR="00446636" w:rsidRPr="005424B3" w:rsidRDefault="00446636" w:rsidP="00446636">
            <w:pPr>
              <w:jc w:val="both"/>
              <w:rPr>
                <w:lang w:val="de-DE"/>
              </w:rPr>
            </w:pPr>
            <w:r w:rsidRPr="005424B3">
              <w:rPr>
                <w:lang w:val="pt-BR"/>
              </w:rPr>
              <w:t xml:space="preserve"> </w:t>
            </w:r>
            <w:r w:rsidRPr="005424B3">
              <w:rPr>
                <w:b/>
                <w:lang w:val="de-DE"/>
              </w:rPr>
              <w:t xml:space="preserve">IV. </w:t>
            </w:r>
            <w:r w:rsidRPr="005424B3">
              <w:rPr>
                <w:b/>
                <w:u w:val="single"/>
                <w:lang w:val="de-DE"/>
              </w:rPr>
              <w:t>Ứng dụng</w:t>
            </w:r>
            <w:r w:rsidRPr="005424B3">
              <w:rPr>
                <w:b/>
                <w:lang w:val="de-DE"/>
              </w:rPr>
              <w:t xml:space="preserve">: </w:t>
            </w:r>
            <w:r w:rsidRPr="005424B3">
              <w:rPr>
                <w:lang w:val="de-DE"/>
              </w:rPr>
              <w:t>(SGK)</w:t>
            </w:r>
          </w:p>
          <w:p w14:paraId="161A7B53" w14:textId="77777777" w:rsidR="00446636" w:rsidRPr="005424B3" w:rsidRDefault="00446636" w:rsidP="00446636">
            <w:pPr>
              <w:tabs>
                <w:tab w:val="left" w:pos="9360"/>
              </w:tabs>
              <w:jc w:val="both"/>
              <w:rPr>
                <w:b/>
                <w:bCs/>
                <w:u w:val="single"/>
              </w:rPr>
            </w:pPr>
            <w:r w:rsidRPr="005424B3">
              <w:rPr>
                <w:b/>
                <w:bCs/>
              </w:rPr>
              <w:t xml:space="preserve">V. </w:t>
            </w:r>
            <w:r w:rsidRPr="005424B3">
              <w:rPr>
                <w:b/>
                <w:bCs/>
                <w:u w:val="single"/>
              </w:rPr>
              <w:t>Điều chế</w:t>
            </w:r>
            <w:r w:rsidRPr="005424B3">
              <w:rPr>
                <w:b/>
                <w:bCs/>
              </w:rPr>
              <w:t>:</w:t>
            </w:r>
          </w:p>
          <w:p w14:paraId="10F9CEA9" w14:textId="77777777" w:rsidR="00446636" w:rsidRPr="005424B3" w:rsidRDefault="00446636" w:rsidP="00446636">
            <w:pPr>
              <w:tabs>
                <w:tab w:val="left" w:pos="9360"/>
              </w:tabs>
              <w:jc w:val="both"/>
              <w:rPr>
                <w:b/>
              </w:rPr>
            </w:pPr>
            <w:r w:rsidRPr="005424B3">
              <w:rPr>
                <w:b/>
              </w:rPr>
              <w:t xml:space="preserve">1. </w:t>
            </w:r>
            <w:r w:rsidRPr="005424B3">
              <w:rPr>
                <w:b/>
                <w:u w:val="single"/>
              </w:rPr>
              <w:t>Trong PTN</w:t>
            </w:r>
            <w:r w:rsidRPr="005424B3">
              <w:rPr>
                <w:b/>
              </w:rPr>
              <w:t>:</w:t>
            </w:r>
          </w:p>
          <w:p w14:paraId="5A79E303" w14:textId="77777777" w:rsidR="00446636" w:rsidRPr="005424B3" w:rsidRDefault="00446636" w:rsidP="00446636">
            <w:pPr>
              <w:tabs>
                <w:tab w:val="left" w:pos="9360"/>
              </w:tabs>
              <w:jc w:val="both"/>
              <w:rPr>
                <w:lang w:val="pt-BR"/>
              </w:rPr>
            </w:pPr>
            <w:r w:rsidRPr="005424B3">
              <w:rPr>
                <w:lang w:val="pt-BR"/>
              </w:rPr>
              <w:t>2NH</w:t>
            </w:r>
            <w:r w:rsidRPr="005424B3">
              <w:rPr>
                <w:vertAlign w:val="subscript"/>
                <w:lang w:val="pt-BR"/>
              </w:rPr>
              <w:t>4</w:t>
            </w:r>
            <w:r w:rsidRPr="005424B3">
              <w:rPr>
                <w:lang w:val="pt-BR"/>
              </w:rPr>
              <w:t>Cl+Ca(OH)</w:t>
            </w:r>
            <w:r w:rsidRPr="005424B3">
              <w:rPr>
                <w:vertAlign w:val="subscript"/>
                <w:lang w:val="pt-BR"/>
              </w:rPr>
              <w:t>2</w:t>
            </w:r>
            <w:r w:rsidRPr="005424B3">
              <w:sym w:font="Wingdings" w:char="F0E0"/>
            </w:r>
            <w:r w:rsidRPr="005424B3">
              <w:rPr>
                <w:lang w:val="pt-BR"/>
              </w:rPr>
              <w:t>CaCl</w:t>
            </w:r>
            <w:r w:rsidRPr="005424B3">
              <w:rPr>
                <w:vertAlign w:val="subscript"/>
                <w:lang w:val="pt-BR"/>
              </w:rPr>
              <w:t>2</w:t>
            </w:r>
            <w:r w:rsidRPr="005424B3">
              <w:rPr>
                <w:lang w:val="pt-BR"/>
              </w:rPr>
              <w:t>+2NH</w:t>
            </w:r>
            <w:r w:rsidRPr="005424B3">
              <w:rPr>
                <w:vertAlign w:val="subscript"/>
                <w:lang w:val="pt-BR"/>
              </w:rPr>
              <w:t>3</w:t>
            </w:r>
            <w:r w:rsidRPr="005424B3">
              <w:sym w:font="Wingdings 3" w:char="F023"/>
            </w:r>
            <w:r w:rsidRPr="005424B3">
              <w:rPr>
                <w:lang w:val="pt-BR"/>
              </w:rPr>
              <w:t>+2H</w:t>
            </w:r>
            <w:r w:rsidRPr="005424B3">
              <w:rPr>
                <w:vertAlign w:val="subscript"/>
                <w:lang w:val="pt-BR"/>
              </w:rPr>
              <w:t>2</w:t>
            </w:r>
            <w:r w:rsidRPr="005424B3">
              <w:rPr>
                <w:lang w:val="pt-BR"/>
              </w:rPr>
              <w:t>O</w:t>
            </w:r>
          </w:p>
          <w:p w14:paraId="1106DE15" w14:textId="77777777" w:rsidR="00446636" w:rsidRPr="005424B3" w:rsidRDefault="00446636" w:rsidP="00446636">
            <w:pPr>
              <w:tabs>
                <w:tab w:val="left" w:pos="9360"/>
              </w:tabs>
              <w:jc w:val="both"/>
              <w:rPr>
                <w:b/>
                <w:lang w:val="pt-BR"/>
              </w:rPr>
            </w:pPr>
            <w:r w:rsidRPr="005424B3">
              <w:rPr>
                <w:b/>
                <w:lang w:val="pt-BR"/>
              </w:rPr>
              <w:t xml:space="preserve">2. </w:t>
            </w:r>
            <w:r w:rsidRPr="005424B3">
              <w:rPr>
                <w:b/>
                <w:u w:val="single"/>
                <w:lang w:val="pt-BR"/>
              </w:rPr>
              <w:t>Trong CN</w:t>
            </w:r>
            <w:r w:rsidRPr="005424B3">
              <w:rPr>
                <w:b/>
                <w:lang w:val="pt-BR"/>
              </w:rPr>
              <w:t xml:space="preserve">:   </w:t>
            </w:r>
          </w:p>
          <w:p w14:paraId="4F8285FF" w14:textId="77777777" w:rsidR="00446636" w:rsidRPr="005424B3" w:rsidRDefault="00446636" w:rsidP="00446636">
            <w:pPr>
              <w:tabs>
                <w:tab w:val="left" w:pos="9360"/>
              </w:tabs>
              <w:jc w:val="both"/>
              <w:rPr>
                <w:lang w:val="pt-BR"/>
              </w:rPr>
            </w:pPr>
            <w:r w:rsidRPr="005424B3">
              <w:rPr>
                <w:lang w:val="pt-BR"/>
              </w:rPr>
              <w:t xml:space="preserve">                          t</w:t>
            </w:r>
            <w:r w:rsidRPr="005424B3">
              <w:rPr>
                <w:vertAlign w:val="superscript"/>
                <w:lang w:val="pt-BR"/>
              </w:rPr>
              <w:t>o</w:t>
            </w:r>
            <w:r w:rsidRPr="005424B3">
              <w:rPr>
                <w:lang w:val="pt-BR"/>
              </w:rPr>
              <w:t xml:space="preserve">, P      </w:t>
            </w:r>
          </w:p>
          <w:p w14:paraId="5D5B7495" w14:textId="77777777" w:rsidR="00446636" w:rsidRPr="005424B3" w:rsidRDefault="00446636" w:rsidP="00446636">
            <w:pPr>
              <w:tabs>
                <w:tab w:val="left" w:pos="9360"/>
              </w:tabs>
              <w:jc w:val="both"/>
              <w:rPr>
                <w:lang w:val="pt-BR"/>
              </w:rPr>
            </w:pPr>
            <w:r w:rsidRPr="005424B3">
              <w:rPr>
                <w:lang w:val="pt-BR"/>
              </w:rPr>
              <w:t>N</w:t>
            </w:r>
            <w:r w:rsidRPr="005424B3">
              <w:rPr>
                <w:vertAlign w:val="subscript"/>
                <w:lang w:val="pt-BR"/>
              </w:rPr>
              <w:t>2</w:t>
            </w:r>
            <w:r w:rsidRPr="005424B3">
              <w:rPr>
                <w:lang w:val="pt-BR"/>
              </w:rPr>
              <w:t xml:space="preserve"> </w:t>
            </w:r>
            <w:r w:rsidRPr="005424B3">
              <w:rPr>
                <w:vertAlign w:val="subscript"/>
                <w:lang w:val="pt-BR"/>
              </w:rPr>
              <w:t>(k)</w:t>
            </w:r>
            <w:r w:rsidRPr="005424B3">
              <w:rPr>
                <w:lang w:val="pt-BR"/>
              </w:rPr>
              <w:t xml:space="preserve"> + 3H</w:t>
            </w:r>
            <w:r w:rsidRPr="005424B3">
              <w:rPr>
                <w:vertAlign w:val="subscript"/>
                <w:lang w:val="pt-BR"/>
              </w:rPr>
              <w:t>2</w:t>
            </w:r>
            <w:r w:rsidRPr="005424B3">
              <w:rPr>
                <w:lang w:val="pt-BR"/>
              </w:rPr>
              <w:t xml:space="preserve"> </w:t>
            </w:r>
            <w:r w:rsidRPr="005424B3">
              <w:rPr>
                <w:vertAlign w:val="subscript"/>
                <w:lang w:val="pt-BR"/>
              </w:rPr>
              <w:t>(k)</w:t>
            </w:r>
            <w:r w:rsidRPr="005424B3">
              <w:rPr>
                <w:lang w:val="pt-BR"/>
              </w:rPr>
              <w:t xml:space="preserve">  </w:t>
            </w:r>
            <w:r w:rsidRPr="005424B3">
              <w:rPr>
                <w:position w:val="-8"/>
                <w:lang w:val="pt-BR"/>
              </w:rPr>
              <w:object w:dxaOrig="360" w:dyaOrig="279" w14:anchorId="29472CC6">
                <v:shape id="_x0000_i1028" type="#_x0000_t75" style="width:23.85pt;height:19.25pt" o:ole="">
                  <v:imagedata r:id="rId47" o:title=""/>
                </v:shape>
                <o:OLEObject Type="Embed" ProgID="Equation.DSMT4" ShapeID="_x0000_i1028" DrawAspect="Content" ObjectID="_1697434675" r:id="rId48"/>
              </w:object>
            </w:r>
            <w:r w:rsidRPr="005424B3">
              <w:rPr>
                <w:lang w:val="pt-BR"/>
              </w:rPr>
              <w:t xml:space="preserve">  2 NH</w:t>
            </w:r>
            <w:r w:rsidRPr="005424B3">
              <w:rPr>
                <w:vertAlign w:val="subscript"/>
                <w:lang w:val="pt-BR"/>
              </w:rPr>
              <w:t>3</w:t>
            </w:r>
            <w:r w:rsidRPr="005424B3">
              <w:rPr>
                <w:lang w:val="pt-BR"/>
              </w:rPr>
              <w:t xml:space="preserve"> </w:t>
            </w:r>
            <w:r w:rsidRPr="005424B3">
              <w:rPr>
                <w:vertAlign w:val="subscript"/>
                <w:lang w:val="pt-BR"/>
              </w:rPr>
              <w:t>(k)</w:t>
            </w:r>
            <w:r w:rsidRPr="005424B3">
              <w:rPr>
                <w:lang w:val="pt-BR"/>
              </w:rPr>
              <w:t xml:space="preserve"> , </w:t>
            </w:r>
            <w:r w:rsidRPr="005424B3">
              <w:sym w:font="Wingdings 3" w:char="F072"/>
            </w:r>
            <w:r w:rsidRPr="005424B3">
              <w:rPr>
                <w:lang w:val="pt-BR"/>
              </w:rPr>
              <w:t xml:space="preserve">H &lt; 0  </w:t>
            </w:r>
          </w:p>
          <w:p w14:paraId="18945604" w14:textId="77777777" w:rsidR="00446636" w:rsidRPr="005424B3" w:rsidRDefault="00446636" w:rsidP="00446636">
            <w:pPr>
              <w:tabs>
                <w:tab w:val="left" w:pos="9360"/>
              </w:tabs>
              <w:jc w:val="both"/>
              <w:rPr>
                <w:lang w:val="pl-PL"/>
              </w:rPr>
            </w:pPr>
            <w:r w:rsidRPr="005424B3">
              <w:rPr>
                <w:lang w:val="pt-BR"/>
              </w:rPr>
              <w:t xml:space="preserve">                           </w:t>
            </w:r>
            <w:r w:rsidRPr="005424B3">
              <w:rPr>
                <w:lang w:val="pl-PL"/>
              </w:rPr>
              <w:t xml:space="preserve">Xt </w:t>
            </w:r>
          </w:p>
          <w:p w14:paraId="0DB4A1C9" w14:textId="77777777" w:rsidR="00446636" w:rsidRPr="005424B3" w:rsidRDefault="00446636" w:rsidP="00446636">
            <w:pPr>
              <w:tabs>
                <w:tab w:val="left" w:pos="9360"/>
              </w:tabs>
              <w:jc w:val="both"/>
              <w:rPr>
                <w:b/>
                <w:bCs/>
                <w:u w:val="single"/>
              </w:rPr>
            </w:pPr>
            <w:r w:rsidRPr="005424B3">
              <w:rPr>
                <w:b/>
                <w:bCs/>
              </w:rPr>
              <w:t xml:space="preserve">B. </w:t>
            </w:r>
            <w:r w:rsidRPr="005424B3">
              <w:rPr>
                <w:b/>
                <w:bCs/>
                <w:u w:val="single"/>
              </w:rPr>
              <w:t>Muối amoni</w:t>
            </w:r>
            <w:r w:rsidRPr="005424B3">
              <w:rPr>
                <w:b/>
                <w:bCs/>
              </w:rPr>
              <w:t>:</w:t>
            </w:r>
          </w:p>
          <w:p w14:paraId="65AF56B0" w14:textId="77777777" w:rsidR="00446636" w:rsidRPr="005424B3" w:rsidRDefault="00446636" w:rsidP="00446636">
            <w:pPr>
              <w:tabs>
                <w:tab w:val="left" w:pos="9360"/>
              </w:tabs>
              <w:jc w:val="both"/>
            </w:pPr>
            <w:r w:rsidRPr="005424B3">
              <w:t>-Muối amoni là chất tinh thể ion gồm cation amoni NH</w:t>
            </w:r>
            <w:r w:rsidRPr="005424B3">
              <w:rPr>
                <w:vertAlign w:val="subscript"/>
              </w:rPr>
              <w:t>4</w:t>
            </w:r>
            <w:r w:rsidRPr="005424B3">
              <w:rPr>
                <w:vertAlign w:val="superscript"/>
              </w:rPr>
              <w:t>+</w:t>
            </w:r>
            <w:r w:rsidRPr="005424B3">
              <w:t xml:space="preserve"> và anion gốc axít. </w:t>
            </w:r>
          </w:p>
          <w:p w14:paraId="129D8065" w14:textId="77777777" w:rsidR="00446636" w:rsidRPr="005424B3" w:rsidRDefault="00446636" w:rsidP="00446636">
            <w:pPr>
              <w:tabs>
                <w:tab w:val="left" w:pos="9360"/>
              </w:tabs>
              <w:jc w:val="both"/>
            </w:pPr>
            <w:r w:rsidRPr="005424B3">
              <w:t>Vd: NH</w:t>
            </w:r>
            <w:r w:rsidRPr="005424B3">
              <w:rPr>
                <w:vertAlign w:val="subscript"/>
              </w:rPr>
              <w:t>4</w:t>
            </w:r>
            <w:r w:rsidRPr="005424B3">
              <w:t>Cl, (NH</w:t>
            </w:r>
            <w:r w:rsidRPr="005424B3">
              <w:rPr>
                <w:vertAlign w:val="subscript"/>
              </w:rPr>
              <w:t>4</w:t>
            </w:r>
            <w:r w:rsidRPr="005424B3">
              <w:t>)</w:t>
            </w:r>
            <w:r w:rsidRPr="005424B3">
              <w:rPr>
                <w:vertAlign w:val="subscript"/>
              </w:rPr>
              <w:t>2</w:t>
            </w:r>
            <w:r w:rsidRPr="005424B3">
              <w:t>SO</w:t>
            </w:r>
            <w:r w:rsidRPr="005424B3">
              <w:rPr>
                <w:vertAlign w:val="subscript"/>
              </w:rPr>
              <w:t xml:space="preserve">4 </w:t>
            </w:r>
            <w:r w:rsidRPr="005424B3">
              <w:t>, (NH</w:t>
            </w:r>
            <w:r w:rsidRPr="005424B3">
              <w:rPr>
                <w:vertAlign w:val="subscript"/>
              </w:rPr>
              <w:t>4</w:t>
            </w:r>
            <w:r w:rsidRPr="005424B3">
              <w:t>)</w:t>
            </w:r>
            <w:r w:rsidRPr="005424B3">
              <w:rPr>
                <w:vertAlign w:val="subscript"/>
              </w:rPr>
              <w:t>2</w:t>
            </w:r>
            <w:r w:rsidRPr="005424B3">
              <w:t>CO</w:t>
            </w:r>
            <w:r w:rsidRPr="005424B3">
              <w:rPr>
                <w:vertAlign w:val="subscript"/>
              </w:rPr>
              <w:t>3</w:t>
            </w:r>
          </w:p>
          <w:p w14:paraId="3F537018" w14:textId="77777777" w:rsidR="00446636" w:rsidRPr="005424B3" w:rsidRDefault="00446636" w:rsidP="00446636">
            <w:pPr>
              <w:tabs>
                <w:tab w:val="left" w:pos="9360"/>
              </w:tabs>
              <w:jc w:val="both"/>
              <w:rPr>
                <w:b/>
              </w:rPr>
            </w:pPr>
            <w:r w:rsidRPr="005424B3">
              <w:rPr>
                <w:b/>
                <w:bCs/>
              </w:rPr>
              <w:t xml:space="preserve">I. </w:t>
            </w:r>
            <w:r w:rsidRPr="005424B3">
              <w:rPr>
                <w:b/>
                <w:bCs/>
                <w:u w:val="single"/>
              </w:rPr>
              <w:t>Tính chất vật lý</w:t>
            </w:r>
            <w:r w:rsidRPr="005424B3">
              <w:rPr>
                <w:b/>
              </w:rPr>
              <w:t>:</w:t>
            </w:r>
          </w:p>
          <w:p w14:paraId="7F00148B" w14:textId="77777777" w:rsidR="00446636" w:rsidRPr="005424B3" w:rsidRDefault="00446636" w:rsidP="00446636">
            <w:pPr>
              <w:tabs>
                <w:tab w:val="left" w:pos="9360"/>
              </w:tabs>
              <w:jc w:val="both"/>
              <w:rPr>
                <w:u w:val="single"/>
              </w:rPr>
            </w:pPr>
            <w:r w:rsidRPr="005424B3">
              <w:t>Tinh thể. Đều tan trong nước. Ion NH</w:t>
            </w:r>
            <w:r w:rsidRPr="005424B3">
              <w:rPr>
                <w:vertAlign w:val="subscript"/>
              </w:rPr>
              <w:t>4</w:t>
            </w:r>
            <w:r w:rsidRPr="005424B3">
              <w:rPr>
                <w:vertAlign w:val="superscript"/>
              </w:rPr>
              <w:t>+</w:t>
            </w:r>
            <w:r w:rsidRPr="005424B3">
              <w:t xml:space="preserve"> không màu</w:t>
            </w:r>
          </w:p>
          <w:p w14:paraId="412111CE" w14:textId="77777777" w:rsidR="00446636" w:rsidRPr="005424B3" w:rsidRDefault="00446636" w:rsidP="00446636">
            <w:pPr>
              <w:tabs>
                <w:tab w:val="left" w:pos="9360"/>
              </w:tabs>
              <w:jc w:val="both"/>
              <w:rPr>
                <w:b/>
                <w:bCs/>
                <w:u w:val="single"/>
              </w:rPr>
            </w:pPr>
            <w:r w:rsidRPr="005424B3">
              <w:rPr>
                <w:b/>
                <w:bCs/>
              </w:rPr>
              <w:t xml:space="preserve">II. </w:t>
            </w:r>
            <w:r w:rsidRPr="005424B3">
              <w:rPr>
                <w:b/>
                <w:bCs/>
                <w:u w:val="single"/>
              </w:rPr>
              <w:t>Tính chất hoá học</w:t>
            </w:r>
            <w:r w:rsidRPr="005424B3">
              <w:rPr>
                <w:b/>
                <w:bCs/>
              </w:rPr>
              <w:t>:</w:t>
            </w:r>
            <w:r w:rsidRPr="005424B3">
              <w:rPr>
                <w:b/>
                <w:bCs/>
                <w:u w:val="single"/>
              </w:rPr>
              <w:t xml:space="preserve"> </w:t>
            </w:r>
          </w:p>
          <w:p w14:paraId="2CB4E8AC" w14:textId="77777777" w:rsidR="00446636" w:rsidRPr="005424B3" w:rsidRDefault="00446636" w:rsidP="00446636">
            <w:pPr>
              <w:tabs>
                <w:tab w:val="left" w:pos="9360"/>
              </w:tabs>
              <w:jc w:val="both"/>
              <w:rPr>
                <w:b/>
              </w:rPr>
            </w:pPr>
            <w:r w:rsidRPr="005424B3">
              <w:rPr>
                <w:b/>
                <w:i/>
                <w:iCs/>
              </w:rPr>
              <w:t xml:space="preserve">1. </w:t>
            </w:r>
            <w:r w:rsidRPr="005424B3">
              <w:rPr>
                <w:b/>
                <w:i/>
                <w:iCs/>
                <w:u w:val="single"/>
              </w:rPr>
              <w:t>Tác dụng với bazơ kiềm</w:t>
            </w:r>
            <w:r w:rsidRPr="005424B3">
              <w:rPr>
                <w:b/>
              </w:rPr>
              <w:t>:</w:t>
            </w:r>
          </w:p>
          <w:p w14:paraId="334EEA59" w14:textId="1549A20C" w:rsidR="00446636" w:rsidRPr="005424B3" w:rsidRDefault="00446636" w:rsidP="00446636">
            <w:pPr>
              <w:tabs>
                <w:tab w:val="left" w:pos="9360"/>
              </w:tabs>
              <w:jc w:val="both"/>
              <w:rPr>
                <w:lang w:val="pt-BR"/>
              </w:rPr>
            </w:pPr>
            <w:r w:rsidRPr="005424B3">
              <w:rPr>
                <w:lang w:val="pt-BR"/>
              </w:rPr>
              <w:t>(NH</w:t>
            </w:r>
            <w:r w:rsidRPr="005424B3">
              <w:rPr>
                <w:vertAlign w:val="subscript"/>
                <w:lang w:val="pt-BR"/>
              </w:rPr>
              <w:t>4</w:t>
            </w:r>
            <w:r w:rsidRPr="005424B3">
              <w:rPr>
                <w:lang w:val="pt-BR"/>
              </w:rPr>
              <w:t>)</w:t>
            </w:r>
            <w:r w:rsidRPr="005424B3">
              <w:rPr>
                <w:vertAlign w:val="subscript"/>
                <w:lang w:val="pt-BR"/>
              </w:rPr>
              <w:t>2</w:t>
            </w:r>
            <w:r w:rsidRPr="005424B3">
              <w:rPr>
                <w:lang w:val="pt-BR"/>
              </w:rPr>
              <w:t>SO</w:t>
            </w:r>
            <w:r w:rsidRPr="005424B3">
              <w:rPr>
                <w:vertAlign w:val="subscript"/>
                <w:lang w:val="pt-BR"/>
              </w:rPr>
              <w:t xml:space="preserve">4 </w:t>
            </w:r>
            <w:r w:rsidRPr="005424B3">
              <w:rPr>
                <w:lang w:val="pt-BR"/>
              </w:rPr>
              <w:t xml:space="preserve">+ 2NaOH  </w:t>
            </w:r>
            <w:r w:rsidRPr="005424B3">
              <w:t>→</w:t>
            </w:r>
            <w:r w:rsidRPr="005424B3">
              <w:rPr>
                <w:lang w:val="pt-BR"/>
              </w:rPr>
              <w:t xml:space="preserve"> Na</w:t>
            </w:r>
            <w:r w:rsidRPr="005424B3">
              <w:rPr>
                <w:vertAlign w:val="subscript"/>
                <w:lang w:val="pt-BR"/>
              </w:rPr>
              <w:t>2</w:t>
            </w:r>
            <w:r w:rsidRPr="005424B3">
              <w:rPr>
                <w:lang w:val="pt-BR"/>
              </w:rPr>
              <w:t>SO</w:t>
            </w:r>
            <w:r w:rsidRPr="005424B3">
              <w:rPr>
                <w:vertAlign w:val="subscript"/>
                <w:lang w:val="pt-BR"/>
              </w:rPr>
              <w:t>4</w:t>
            </w:r>
            <w:r w:rsidRPr="005424B3">
              <w:rPr>
                <w:lang w:val="pt-BR"/>
              </w:rPr>
              <w:t xml:space="preserve"> + 2NH</w:t>
            </w:r>
            <w:r w:rsidRPr="005424B3">
              <w:rPr>
                <w:vertAlign w:val="subscript"/>
                <w:lang w:val="pt-BR"/>
              </w:rPr>
              <w:t>3</w:t>
            </w:r>
            <w:r>
              <w:rPr>
                <w:noProof/>
                <w:position w:val="-6"/>
                <w:lang w:val="pt-BR"/>
              </w:rPr>
              <w:drawing>
                <wp:inline distT="0" distB="0" distL="0" distR="0" wp14:anchorId="2A8D71F6" wp14:editId="2B952F70">
                  <wp:extent cx="139700" cy="203200"/>
                  <wp:effectExtent l="0" t="0" r="0" b="635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39700" cy="203200"/>
                          </a:xfrm>
                          <a:prstGeom prst="rect">
                            <a:avLst/>
                          </a:prstGeom>
                          <a:noFill/>
                          <a:ln>
                            <a:noFill/>
                          </a:ln>
                        </pic:spPr>
                      </pic:pic>
                    </a:graphicData>
                  </a:graphic>
                </wp:inline>
              </w:drawing>
            </w:r>
            <w:r w:rsidRPr="005424B3">
              <w:rPr>
                <w:lang w:val="pt-BR"/>
              </w:rPr>
              <w:t xml:space="preserve"> + 2H</w:t>
            </w:r>
            <w:r w:rsidRPr="005424B3">
              <w:rPr>
                <w:vertAlign w:val="subscript"/>
                <w:lang w:val="pt-BR"/>
              </w:rPr>
              <w:t>2</w:t>
            </w:r>
            <w:r w:rsidRPr="005424B3">
              <w:rPr>
                <w:lang w:val="pt-BR"/>
              </w:rPr>
              <w:t>O.</w:t>
            </w:r>
          </w:p>
          <w:p w14:paraId="75812654" w14:textId="4417D4C8" w:rsidR="00446636" w:rsidRPr="005424B3" w:rsidRDefault="00446636" w:rsidP="00446636">
            <w:pPr>
              <w:tabs>
                <w:tab w:val="left" w:pos="9360"/>
              </w:tabs>
              <w:jc w:val="both"/>
            </w:pPr>
            <w:r w:rsidRPr="005424B3">
              <w:t>PT ion thu gọn: NH</w:t>
            </w:r>
            <w:r w:rsidRPr="005424B3">
              <w:rPr>
                <w:vertAlign w:val="subscript"/>
              </w:rPr>
              <w:t>4</w:t>
            </w:r>
            <w:r w:rsidRPr="005424B3">
              <w:rPr>
                <w:vertAlign w:val="superscript"/>
              </w:rPr>
              <w:t>+</w:t>
            </w:r>
            <w:r w:rsidRPr="005424B3">
              <w:t xml:space="preserve"> + OH</w:t>
            </w:r>
            <w:r w:rsidRPr="005424B3">
              <w:rPr>
                <w:vertAlign w:val="superscript"/>
              </w:rPr>
              <w:t>-</w:t>
            </w:r>
            <w:r w:rsidRPr="005424B3">
              <w:t xml:space="preserve"> → NH</w:t>
            </w:r>
            <w:r w:rsidRPr="005424B3">
              <w:rPr>
                <w:vertAlign w:val="subscript"/>
              </w:rPr>
              <w:t>3</w:t>
            </w:r>
            <w:r>
              <w:rPr>
                <w:noProof/>
                <w:position w:val="-6"/>
              </w:rPr>
              <w:drawing>
                <wp:inline distT="0" distB="0" distL="0" distR="0" wp14:anchorId="0F59AF88" wp14:editId="79D38EBD">
                  <wp:extent cx="139700" cy="203200"/>
                  <wp:effectExtent l="0" t="0" r="0" b="635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39700" cy="203200"/>
                          </a:xfrm>
                          <a:prstGeom prst="rect">
                            <a:avLst/>
                          </a:prstGeom>
                          <a:noFill/>
                          <a:ln>
                            <a:noFill/>
                          </a:ln>
                        </pic:spPr>
                      </pic:pic>
                    </a:graphicData>
                  </a:graphic>
                </wp:inline>
              </w:drawing>
            </w:r>
            <w:r w:rsidRPr="005424B3">
              <w:t xml:space="preserve">  + H</w:t>
            </w:r>
            <w:r w:rsidRPr="005424B3">
              <w:rPr>
                <w:vertAlign w:val="subscript"/>
              </w:rPr>
              <w:t>2</w:t>
            </w:r>
            <w:r w:rsidRPr="005424B3">
              <w:t xml:space="preserve">O </w:t>
            </w:r>
          </w:p>
          <w:p w14:paraId="76A86816" w14:textId="77777777" w:rsidR="00446636" w:rsidRPr="005424B3" w:rsidRDefault="00446636" w:rsidP="00446636">
            <w:pPr>
              <w:tabs>
                <w:tab w:val="left" w:pos="9360"/>
              </w:tabs>
              <w:jc w:val="both"/>
            </w:pPr>
            <w:r w:rsidRPr="005424B3">
              <w:t>→ Điều chế NH</w:t>
            </w:r>
            <w:r w:rsidRPr="005424B3">
              <w:rPr>
                <w:vertAlign w:val="subscript"/>
              </w:rPr>
              <w:t>3</w:t>
            </w:r>
            <w:r w:rsidRPr="005424B3">
              <w:t xml:space="preserve"> trong PTN và nhận biết muối amoni.</w:t>
            </w:r>
          </w:p>
          <w:p w14:paraId="35AE12B2" w14:textId="77777777" w:rsidR="00446636" w:rsidRPr="005424B3" w:rsidRDefault="00446636" w:rsidP="00446636">
            <w:pPr>
              <w:tabs>
                <w:tab w:val="left" w:pos="9360"/>
              </w:tabs>
              <w:jc w:val="both"/>
              <w:rPr>
                <w:b/>
                <w:i/>
                <w:iCs/>
                <w:u w:val="single"/>
              </w:rPr>
            </w:pPr>
            <w:r w:rsidRPr="005424B3">
              <w:rPr>
                <w:b/>
                <w:i/>
                <w:iCs/>
              </w:rPr>
              <w:t xml:space="preserve">. </w:t>
            </w:r>
            <w:r w:rsidRPr="005424B3">
              <w:rPr>
                <w:b/>
                <w:i/>
                <w:iCs/>
                <w:u w:val="single"/>
              </w:rPr>
              <w:t>Phản ứng nhiệt phân:</w:t>
            </w:r>
          </w:p>
          <w:p w14:paraId="7210167F" w14:textId="77777777" w:rsidR="00446636" w:rsidRPr="005424B3" w:rsidRDefault="00446636" w:rsidP="00446636">
            <w:pPr>
              <w:tabs>
                <w:tab w:val="left" w:pos="9360"/>
              </w:tabs>
              <w:jc w:val="both"/>
            </w:pPr>
            <w:r w:rsidRPr="005424B3">
              <w:t>* Muối amoni tạo bởi axít không có tính oxi hoá:</w:t>
            </w:r>
          </w:p>
          <w:p w14:paraId="6E3BEC30" w14:textId="69B225FB" w:rsidR="00446636" w:rsidRPr="005424B3" w:rsidRDefault="00446636" w:rsidP="00446636">
            <w:pPr>
              <w:tabs>
                <w:tab w:val="left" w:pos="9360"/>
              </w:tabs>
              <w:jc w:val="both"/>
              <w:rPr>
                <w:lang w:val="pt-BR"/>
              </w:rPr>
            </w:pPr>
            <w:r w:rsidRPr="005424B3">
              <w:rPr>
                <w:lang w:val="pt-BR"/>
              </w:rPr>
              <w:t>NH</w:t>
            </w:r>
            <w:r w:rsidRPr="005424B3">
              <w:rPr>
                <w:vertAlign w:val="subscript"/>
                <w:lang w:val="pt-BR"/>
              </w:rPr>
              <w:t>4</w:t>
            </w:r>
            <w:r w:rsidRPr="005424B3">
              <w:rPr>
                <w:lang w:val="pt-BR"/>
              </w:rPr>
              <w:t>Cl (r)</w:t>
            </w:r>
            <w:r>
              <w:rPr>
                <w:noProof/>
                <w:position w:val="-6"/>
              </w:rPr>
              <w:drawing>
                <wp:inline distT="0" distB="0" distL="0" distR="0" wp14:anchorId="7EAF9A9E" wp14:editId="156F4B8D">
                  <wp:extent cx="438150" cy="2349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38150" cy="234950"/>
                          </a:xfrm>
                          <a:prstGeom prst="rect">
                            <a:avLst/>
                          </a:prstGeom>
                          <a:noFill/>
                          <a:ln>
                            <a:noFill/>
                          </a:ln>
                        </pic:spPr>
                      </pic:pic>
                    </a:graphicData>
                  </a:graphic>
                </wp:inline>
              </w:drawing>
            </w:r>
            <w:r w:rsidRPr="005424B3">
              <w:rPr>
                <w:lang w:val="pt-BR"/>
              </w:rPr>
              <w:t xml:space="preserve">  NH</w:t>
            </w:r>
            <w:r w:rsidRPr="005424B3">
              <w:rPr>
                <w:vertAlign w:val="subscript"/>
                <w:lang w:val="pt-BR"/>
              </w:rPr>
              <w:t>3</w:t>
            </w:r>
            <w:r w:rsidRPr="005424B3">
              <w:rPr>
                <w:lang w:val="pt-BR"/>
              </w:rPr>
              <w:t xml:space="preserve"> </w:t>
            </w:r>
            <w:r w:rsidRPr="005424B3">
              <w:rPr>
                <w:vertAlign w:val="subscript"/>
                <w:lang w:val="pt-BR"/>
              </w:rPr>
              <w:t>(k)</w:t>
            </w:r>
            <w:r w:rsidRPr="005424B3">
              <w:rPr>
                <w:lang w:val="pt-BR"/>
              </w:rPr>
              <w:t xml:space="preserve"> + HCl </w:t>
            </w:r>
            <w:r w:rsidRPr="005424B3">
              <w:rPr>
                <w:vertAlign w:val="subscript"/>
                <w:lang w:val="pt-BR"/>
              </w:rPr>
              <w:t>(k).</w:t>
            </w:r>
          </w:p>
          <w:p w14:paraId="0BE0D691" w14:textId="170F5611" w:rsidR="00446636" w:rsidRPr="005424B3" w:rsidRDefault="00446636" w:rsidP="00446636">
            <w:pPr>
              <w:tabs>
                <w:tab w:val="left" w:pos="9360"/>
              </w:tabs>
              <w:jc w:val="both"/>
              <w:rPr>
                <w:lang w:val="pt-BR"/>
              </w:rPr>
            </w:pPr>
            <w:r w:rsidRPr="005424B3">
              <w:rPr>
                <w:lang w:val="pt-BR"/>
              </w:rPr>
              <w:t>NH</w:t>
            </w:r>
            <w:r w:rsidRPr="005424B3">
              <w:rPr>
                <w:vertAlign w:val="subscript"/>
                <w:lang w:val="pt-BR"/>
              </w:rPr>
              <w:t>4</w:t>
            </w:r>
            <w:r w:rsidRPr="005424B3">
              <w:rPr>
                <w:lang w:val="pt-BR"/>
              </w:rPr>
              <w:t>HCO</w:t>
            </w:r>
            <w:r w:rsidRPr="005424B3">
              <w:rPr>
                <w:vertAlign w:val="subscript"/>
                <w:lang w:val="pt-BR"/>
              </w:rPr>
              <w:t>3</w:t>
            </w:r>
            <w:r w:rsidRPr="005424B3">
              <w:rPr>
                <w:lang w:val="pt-BR"/>
              </w:rPr>
              <w:t>(r)</w:t>
            </w:r>
            <w:r>
              <w:rPr>
                <w:noProof/>
                <w:position w:val="-6"/>
              </w:rPr>
              <w:drawing>
                <wp:inline distT="0" distB="0" distL="0" distR="0" wp14:anchorId="31CB91AA" wp14:editId="2268519A">
                  <wp:extent cx="438150" cy="23495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38150" cy="234950"/>
                          </a:xfrm>
                          <a:prstGeom prst="rect">
                            <a:avLst/>
                          </a:prstGeom>
                          <a:noFill/>
                          <a:ln>
                            <a:noFill/>
                          </a:ln>
                        </pic:spPr>
                      </pic:pic>
                    </a:graphicData>
                  </a:graphic>
                </wp:inline>
              </w:drawing>
            </w:r>
            <w:r w:rsidRPr="005424B3">
              <w:rPr>
                <w:lang w:val="pt-BR"/>
              </w:rPr>
              <w:t>NH</w:t>
            </w:r>
            <w:r w:rsidRPr="005424B3">
              <w:rPr>
                <w:vertAlign w:val="subscript"/>
                <w:lang w:val="pt-BR"/>
              </w:rPr>
              <w:t>3</w:t>
            </w:r>
            <w:r w:rsidRPr="005424B3">
              <w:rPr>
                <w:lang w:val="pt-BR"/>
              </w:rPr>
              <w:t>(k) + CO</w:t>
            </w:r>
            <w:r w:rsidRPr="005424B3">
              <w:rPr>
                <w:vertAlign w:val="subscript"/>
                <w:lang w:val="pt-BR"/>
              </w:rPr>
              <w:t>2</w:t>
            </w:r>
            <w:r w:rsidRPr="005424B3">
              <w:rPr>
                <w:lang w:val="pt-BR"/>
              </w:rPr>
              <w:t>(k) + H</w:t>
            </w:r>
            <w:r w:rsidRPr="005424B3">
              <w:rPr>
                <w:vertAlign w:val="subscript"/>
                <w:lang w:val="pt-BR"/>
              </w:rPr>
              <w:t>2</w:t>
            </w:r>
            <w:r w:rsidRPr="005424B3">
              <w:rPr>
                <w:lang w:val="pt-BR"/>
              </w:rPr>
              <w:t xml:space="preserve">O </w:t>
            </w:r>
          </w:p>
          <w:p w14:paraId="4B942628" w14:textId="77777777" w:rsidR="00446636" w:rsidRPr="005424B3" w:rsidRDefault="00446636" w:rsidP="00446636">
            <w:pPr>
              <w:tabs>
                <w:tab w:val="left" w:pos="9360"/>
              </w:tabs>
              <w:jc w:val="both"/>
              <w:rPr>
                <w:lang w:val="pt-BR"/>
              </w:rPr>
            </w:pPr>
            <w:r w:rsidRPr="005424B3">
              <w:rPr>
                <w:lang w:val="pt-BR"/>
              </w:rPr>
              <w:t xml:space="preserve">* Muối amoni tạo bởi axít có tính oxi hoá: </w:t>
            </w:r>
          </w:p>
          <w:p w14:paraId="0D88B030" w14:textId="5FB26F8F" w:rsidR="00446636" w:rsidRPr="005424B3" w:rsidRDefault="00446636" w:rsidP="00446636">
            <w:pPr>
              <w:tabs>
                <w:tab w:val="left" w:pos="9360"/>
              </w:tabs>
              <w:jc w:val="both"/>
              <w:rPr>
                <w:lang w:val="pt-BR"/>
              </w:rPr>
            </w:pPr>
            <w:r w:rsidRPr="005424B3">
              <w:rPr>
                <w:lang w:val="pt-BR"/>
              </w:rPr>
              <w:t>NH</w:t>
            </w:r>
            <w:r w:rsidRPr="005424B3">
              <w:rPr>
                <w:vertAlign w:val="subscript"/>
                <w:lang w:val="pt-BR"/>
              </w:rPr>
              <w:t>4</w:t>
            </w:r>
            <w:r w:rsidRPr="005424B3">
              <w:rPr>
                <w:lang w:val="pt-BR"/>
              </w:rPr>
              <w:t>NO</w:t>
            </w:r>
            <w:r w:rsidRPr="005424B3">
              <w:rPr>
                <w:vertAlign w:val="subscript"/>
                <w:lang w:val="pt-BR"/>
              </w:rPr>
              <w:t>2</w:t>
            </w:r>
            <w:r w:rsidRPr="005424B3">
              <w:rPr>
                <w:lang w:val="pt-BR"/>
              </w:rPr>
              <w:t xml:space="preserve"> </w:t>
            </w:r>
            <w:r>
              <w:rPr>
                <w:noProof/>
                <w:position w:val="-6"/>
              </w:rPr>
              <w:drawing>
                <wp:inline distT="0" distB="0" distL="0" distR="0" wp14:anchorId="69A000BF" wp14:editId="6A1FC416">
                  <wp:extent cx="438150" cy="2349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38150" cy="234950"/>
                          </a:xfrm>
                          <a:prstGeom prst="rect">
                            <a:avLst/>
                          </a:prstGeom>
                          <a:noFill/>
                          <a:ln>
                            <a:noFill/>
                          </a:ln>
                        </pic:spPr>
                      </pic:pic>
                    </a:graphicData>
                  </a:graphic>
                </wp:inline>
              </w:drawing>
            </w:r>
            <w:r w:rsidRPr="005424B3">
              <w:rPr>
                <w:lang w:val="pt-BR"/>
              </w:rPr>
              <w:t xml:space="preserve"> N</w:t>
            </w:r>
            <w:r w:rsidRPr="005424B3">
              <w:rPr>
                <w:vertAlign w:val="subscript"/>
                <w:lang w:val="pt-BR"/>
              </w:rPr>
              <w:t>2</w:t>
            </w:r>
            <w:r w:rsidRPr="005424B3">
              <w:rPr>
                <w:lang w:val="pt-BR"/>
              </w:rPr>
              <w:t xml:space="preserve"> + 2H</w:t>
            </w:r>
            <w:r w:rsidRPr="005424B3">
              <w:rPr>
                <w:vertAlign w:val="subscript"/>
                <w:lang w:val="pt-BR"/>
              </w:rPr>
              <w:t>2</w:t>
            </w:r>
            <w:r w:rsidRPr="005424B3">
              <w:rPr>
                <w:lang w:val="pt-BR"/>
              </w:rPr>
              <w:t xml:space="preserve">O </w:t>
            </w:r>
          </w:p>
          <w:p w14:paraId="511162A8" w14:textId="77777777" w:rsidR="00446636" w:rsidRDefault="00446636" w:rsidP="00446636">
            <w:pPr>
              <w:jc w:val="both"/>
              <w:rPr>
                <w:lang w:val="pt-BR"/>
              </w:rPr>
            </w:pPr>
            <w:r w:rsidRPr="005424B3">
              <w:rPr>
                <w:lang w:val="pt-BR"/>
              </w:rPr>
              <w:t>NH</w:t>
            </w:r>
            <w:r w:rsidRPr="005424B3">
              <w:rPr>
                <w:vertAlign w:val="subscript"/>
                <w:lang w:val="pt-BR"/>
              </w:rPr>
              <w:t>4</w:t>
            </w:r>
            <w:r w:rsidRPr="005424B3">
              <w:rPr>
                <w:lang w:val="pt-BR"/>
              </w:rPr>
              <w:t>NO</w:t>
            </w:r>
            <w:r w:rsidRPr="005424B3">
              <w:rPr>
                <w:vertAlign w:val="subscript"/>
                <w:lang w:val="pt-BR"/>
              </w:rPr>
              <w:t>3</w:t>
            </w:r>
            <w:r w:rsidRPr="005424B3">
              <w:rPr>
                <w:lang w:val="pt-BR"/>
              </w:rPr>
              <w:t xml:space="preserve"> </w:t>
            </w:r>
            <w:r>
              <w:rPr>
                <w:noProof/>
                <w:position w:val="-6"/>
              </w:rPr>
              <w:drawing>
                <wp:inline distT="0" distB="0" distL="0" distR="0" wp14:anchorId="3A497EFF" wp14:editId="1AE9C821">
                  <wp:extent cx="438150" cy="2349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38150" cy="234950"/>
                          </a:xfrm>
                          <a:prstGeom prst="rect">
                            <a:avLst/>
                          </a:prstGeom>
                          <a:noFill/>
                          <a:ln>
                            <a:noFill/>
                          </a:ln>
                        </pic:spPr>
                      </pic:pic>
                    </a:graphicData>
                  </a:graphic>
                </wp:inline>
              </w:drawing>
            </w:r>
            <w:r w:rsidRPr="005424B3">
              <w:rPr>
                <w:lang w:val="pt-BR"/>
              </w:rPr>
              <w:t xml:space="preserve"> N</w:t>
            </w:r>
            <w:r w:rsidRPr="005424B3">
              <w:rPr>
                <w:vertAlign w:val="subscript"/>
                <w:lang w:val="pt-BR"/>
              </w:rPr>
              <w:t>2</w:t>
            </w:r>
            <w:r w:rsidRPr="005424B3">
              <w:rPr>
                <w:lang w:val="pt-BR"/>
              </w:rPr>
              <w:t>O + 2H</w:t>
            </w:r>
            <w:r w:rsidRPr="005424B3">
              <w:rPr>
                <w:vertAlign w:val="subscript"/>
                <w:lang w:val="pt-BR"/>
              </w:rPr>
              <w:t>2</w:t>
            </w:r>
            <w:r w:rsidRPr="005424B3">
              <w:rPr>
                <w:lang w:val="pt-BR"/>
              </w:rPr>
              <w:t>O</w:t>
            </w:r>
          </w:p>
          <w:p w14:paraId="1D8E11A0" w14:textId="77777777" w:rsidR="00446636" w:rsidRPr="005424B3" w:rsidRDefault="00446636" w:rsidP="00446636">
            <w:pPr>
              <w:tabs>
                <w:tab w:val="left" w:pos="9360"/>
              </w:tabs>
              <w:jc w:val="both"/>
            </w:pPr>
            <w:r w:rsidRPr="005424B3">
              <w:rPr>
                <w:b/>
              </w:rPr>
              <w:t xml:space="preserve">A. </w:t>
            </w:r>
            <w:r w:rsidRPr="005424B3">
              <w:rPr>
                <w:b/>
                <w:u w:val="single"/>
              </w:rPr>
              <w:t>AXIT NITRIC</w:t>
            </w:r>
            <w:r w:rsidRPr="005424B3">
              <w:rPr>
                <w:b/>
              </w:rPr>
              <w:t>:</w:t>
            </w:r>
          </w:p>
          <w:p w14:paraId="6E46DCC5" w14:textId="77777777" w:rsidR="00446636" w:rsidRPr="005424B3" w:rsidRDefault="00446636" w:rsidP="00446636">
            <w:pPr>
              <w:tabs>
                <w:tab w:val="left" w:pos="9360"/>
              </w:tabs>
              <w:jc w:val="both"/>
              <w:rPr>
                <w:b/>
                <w:u w:val="single"/>
              </w:rPr>
            </w:pPr>
            <w:r w:rsidRPr="005424B3">
              <w:rPr>
                <w:b/>
              </w:rPr>
              <w:t xml:space="preserve">I. </w:t>
            </w:r>
            <w:r w:rsidRPr="005424B3">
              <w:rPr>
                <w:b/>
                <w:u w:val="single"/>
              </w:rPr>
              <w:t>Cấu tạo phân tử</w:t>
            </w:r>
            <w:r w:rsidRPr="005424B3">
              <w:rPr>
                <w:b/>
              </w:rPr>
              <w:t>:</w:t>
            </w:r>
          </w:p>
          <w:p w14:paraId="2F9073DE" w14:textId="77777777" w:rsidR="00446636" w:rsidRPr="005424B3" w:rsidRDefault="00446636" w:rsidP="00446636">
            <w:pPr>
              <w:tabs>
                <w:tab w:val="left" w:pos="1980"/>
                <w:tab w:val="left" w:pos="2880"/>
              </w:tabs>
              <w:jc w:val="both"/>
              <w:rPr>
                <w:lang w:val="pt-BR"/>
              </w:rPr>
            </w:pPr>
            <w:r w:rsidRPr="005424B3">
              <w:rPr>
                <w:b/>
                <w:lang w:val="pt-BR"/>
              </w:rPr>
              <w:t xml:space="preserve">II. </w:t>
            </w:r>
            <w:r w:rsidRPr="005424B3">
              <w:rPr>
                <w:b/>
                <w:u w:val="single"/>
                <w:lang w:val="pt-BR"/>
              </w:rPr>
              <w:t>Tính chất vật lý</w:t>
            </w:r>
            <w:r w:rsidRPr="005424B3">
              <w:rPr>
                <w:b/>
                <w:lang w:val="pt-BR"/>
              </w:rPr>
              <w:t>:</w:t>
            </w:r>
            <w:r w:rsidRPr="005424B3">
              <w:rPr>
                <w:lang w:val="pt-BR"/>
              </w:rPr>
              <w:t xml:space="preserve">  GT</w:t>
            </w:r>
          </w:p>
          <w:p w14:paraId="53B9E0B1" w14:textId="77777777" w:rsidR="00446636" w:rsidRPr="005424B3" w:rsidRDefault="00446636" w:rsidP="00446636">
            <w:pPr>
              <w:tabs>
                <w:tab w:val="left" w:pos="9360"/>
              </w:tabs>
              <w:jc w:val="both"/>
              <w:rPr>
                <w:b/>
                <w:lang w:val="pt-BR"/>
              </w:rPr>
            </w:pPr>
            <w:r w:rsidRPr="005424B3">
              <w:rPr>
                <w:b/>
                <w:lang w:val="pt-BR"/>
              </w:rPr>
              <w:t xml:space="preserve">III. </w:t>
            </w:r>
            <w:r w:rsidRPr="005424B3">
              <w:rPr>
                <w:b/>
                <w:u w:val="single"/>
                <w:lang w:val="pt-BR"/>
              </w:rPr>
              <w:t>Tính chất hoá học</w:t>
            </w:r>
            <w:r w:rsidRPr="005424B3">
              <w:rPr>
                <w:b/>
                <w:lang w:val="pt-BR"/>
              </w:rPr>
              <w:t xml:space="preserve">: </w:t>
            </w:r>
          </w:p>
          <w:p w14:paraId="1CEDC65C" w14:textId="77777777" w:rsidR="00446636" w:rsidRPr="005424B3" w:rsidRDefault="00446636" w:rsidP="00446636">
            <w:pPr>
              <w:tabs>
                <w:tab w:val="left" w:pos="9360"/>
              </w:tabs>
              <w:jc w:val="both"/>
              <w:rPr>
                <w:b/>
                <w:lang w:val="pt-BR"/>
              </w:rPr>
            </w:pPr>
            <w:r w:rsidRPr="005424B3">
              <w:rPr>
                <w:lang w:val="pt-BR"/>
              </w:rPr>
              <w:t>axit mạnh, tính oxi hoá</w:t>
            </w:r>
          </w:p>
          <w:p w14:paraId="68DF8C04" w14:textId="77777777" w:rsidR="00446636" w:rsidRPr="005424B3" w:rsidRDefault="00446636" w:rsidP="00446636">
            <w:pPr>
              <w:tabs>
                <w:tab w:val="left" w:pos="9360"/>
              </w:tabs>
              <w:ind w:left="-44"/>
              <w:jc w:val="both"/>
              <w:rPr>
                <w:lang w:val="pt-BR"/>
              </w:rPr>
            </w:pPr>
            <w:r w:rsidRPr="005424B3">
              <w:rPr>
                <w:lang w:val="pt-BR"/>
              </w:rPr>
              <w:t>- HNO</w:t>
            </w:r>
            <w:r w:rsidRPr="005424B3">
              <w:rPr>
                <w:vertAlign w:val="subscript"/>
                <w:lang w:val="pt-BR"/>
              </w:rPr>
              <w:t>3</w:t>
            </w:r>
            <w:r w:rsidRPr="005424B3">
              <w:rPr>
                <w:lang w:val="pt-BR"/>
              </w:rPr>
              <w:t xml:space="preserve"> </w:t>
            </w:r>
            <w:r w:rsidRPr="005424B3">
              <w:sym w:font="Wingdings" w:char="F0E0"/>
            </w:r>
            <w:r w:rsidRPr="005424B3">
              <w:rPr>
                <w:lang w:val="pt-BR"/>
              </w:rPr>
              <w:t xml:space="preserve"> H</w:t>
            </w:r>
            <w:r w:rsidRPr="005424B3">
              <w:rPr>
                <w:vertAlign w:val="superscript"/>
                <w:lang w:val="pt-BR"/>
              </w:rPr>
              <w:t>+</w:t>
            </w:r>
            <w:r w:rsidRPr="005424B3">
              <w:rPr>
                <w:lang w:val="pt-BR"/>
              </w:rPr>
              <w:t xml:space="preserve"> + NO</w:t>
            </w:r>
            <w:r w:rsidRPr="005424B3">
              <w:rPr>
                <w:vertAlign w:val="subscript"/>
                <w:lang w:val="pt-BR"/>
              </w:rPr>
              <w:t>3</w:t>
            </w:r>
            <w:r w:rsidRPr="005424B3">
              <w:rPr>
                <w:vertAlign w:val="superscript"/>
                <w:lang w:val="pt-BR"/>
              </w:rPr>
              <w:t xml:space="preserve">- </w:t>
            </w:r>
          </w:p>
          <w:p w14:paraId="630B5210" w14:textId="77777777" w:rsidR="00446636" w:rsidRPr="005424B3" w:rsidRDefault="00446636" w:rsidP="00446636">
            <w:pPr>
              <w:tabs>
                <w:tab w:val="left" w:pos="9360"/>
              </w:tabs>
              <w:jc w:val="both"/>
              <w:rPr>
                <w:lang w:val="pt-BR"/>
              </w:rPr>
            </w:pPr>
            <w:r w:rsidRPr="005424B3">
              <w:rPr>
                <w:b/>
                <w:iCs/>
                <w:lang w:val="pt-BR"/>
              </w:rPr>
              <w:t xml:space="preserve">1. </w:t>
            </w:r>
            <w:r w:rsidRPr="005424B3">
              <w:rPr>
                <w:b/>
                <w:iCs/>
                <w:u w:val="single"/>
                <w:lang w:val="pt-BR"/>
              </w:rPr>
              <w:t>Tính axít</w:t>
            </w:r>
            <w:r w:rsidRPr="005424B3">
              <w:rPr>
                <w:b/>
                <w:lang w:val="pt-BR"/>
              </w:rPr>
              <w:t xml:space="preserve"> :</w:t>
            </w:r>
            <w:r w:rsidRPr="005424B3">
              <w:rPr>
                <w:lang w:val="pt-BR"/>
              </w:rPr>
              <w:t xml:space="preserve"> HNO</w:t>
            </w:r>
            <w:r w:rsidRPr="005424B3">
              <w:rPr>
                <w:vertAlign w:val="subscript"/>
                <w:lang w:val="pt-BR"/>
              </w:rPr>
              <w:t>3</w:t>
            </w:r>
            <w:r w:rsidRPr="005424B3">
              <w:rPr>
                <w:lang w:val="pt-BR"/>
              </w:rPr>
              <w:t xml:space="preserve"> là axít mạnh</w:t>
            </w:r>
          </w:p>
          <w:p w14:paraId="44581D22" w14:textId="77777777" w:rsidR="00446636" w:rsidRPr="005424B3" w:rsidRDefault="00446636" w:rsidP="00446636">
            <w:pPr>
              <w:tabs>
                <w:tab w:val="left" w:pos="9360"/>
              </w:tabs>
              <w:jc w:val="both"/>
              <w:rPr>
                <w:lang w:val="pt-BR"/>
              </w:rPr>
            </w:pPr>
            <w:r w:rsidRPr="005424B3">
              <w:rPr>
                <w:lang w:val="pt-BR"/>
              </w:rPr>
              <w:t>- Quỳ tím hoá đỏ</w:t>
            </w:r>
          </w:p>
          <w:p w14:paraId="03627BB8" w14:textId="77777777" w:rsidR="00446636" w:rsidRPr="005424B3" w:rsidRDefault="00446636" w:rsidP="00446636">
            <w:pPr>
              <w:tabs>
                <w:tab w:val="left" w:pos="9360"/>
              </w:tabs>
              <w:jc w:val="both"/>
              <w:rPr>
                <w:lang w:val="pt-BR"/>
              </w:rPr>
            </w:pPr>
            <w:r w:rsidRPr="005424B3">
              <w:rPr>
                <w:lang w:val="pt-BR"/>
              </w:rPr>
              <w:t>2 HNO</w:t>
            </w:r>
            <w:r w:rsidRPr="005424B3">
              <w:rPr>
                <w:vertAlign w:val="subscript"/>
                <w:lang w:val="pt-BR"/>
              </w:rPr>
              <w:t>3</w:t>
            </w:r>
            <w:r w:rsidRPr="005424B3">
              <w:rPr>
                <w:lang w:val="pt-BR"/>
              </w:rPr>
              <w:t xml:space="preserve"> + CuO </w:t>
            </w:r>
            <w:r w:rsidRPr="005424B3">
              <w:sym w:font="Wingdings" w:char="F0E0"/>
            </w:r>
            <w:r w:rsidRPr="005424B3">
              <w:rPr>
                <w:lang w:val="pt-BR"/>
              </w:rPr>
              <w:t xml:space="preserve"> Cu(NO</w:t>
            </w:r>
            <w:r w:rsidRPr="005424B3">
              <w:rPr>
                <w:vertAlign w:val="subscript"/>
                <w:lang w:val="pt-BR"/>
              </w:rPr>
              <w:t>3</w:t>
            </w:r>
            <w:r w:rsidRPr="005424B3">
              <w:rPr>
                <w:lang w:val="pt-BR"/>
              </w:rPr>
              <w:t>)</w:t>
            </w:r>
            <w:r w:rsidRPr="005424B3">
              <w:rPr>
                <w:vertAlign w:val="subscript"/>
                <w:lang w:val="pt-BR"/>
              </w:rPr>
              <w:t>2</w:t>
            </w:r>
            <w:r w:rsidRPr="005424B3">
              <w:rPr>
                <w:lang w:val="pt-BR"/>
              </w:rPr>
              <w:t xml:space="preserve"> + H</w:t>
            </w:r>
            <w:r w:rsidRPr="005424B3">
              <w:rPr>
                <w:vertAlign w:val="subscript"/>
                <w:lang w:val="pt-BR"/>
              </w:rPr>
              <w:t>2</w:t>
            </w:r>
            <w:r w:rsidRPr="005424B3">
              <w:rPr>
                <w:lang w:val="pt-BR"/>
              </w:rPr>
              <w:t xml:space="preserve">O </w:t>
            </w:r>
          </w:p>
          <w:p w14:paraId="7430F791" w14:textId="77777777" w:rsidR="00446636" w:rsidRPr="005424B3" w:rsidRDefault="00446636" w:rsidP="00446636">
            <w:pPr>
              <w:tabs>
                <w:tab w:val="left" w:pos="9360"/>
              </w:tabs>
              <w:jc w:val="both"/>
              <w:rPr>
                <w:lang w:val="pt-BR"/>
              </w:rPr>
            </w:pPr>
            <w:r w:rsidRPr="005424B3">
              <w:rPr>
                <w:lang w:val="pt-BR"/>
              </w:rPr>
              <w:t>2HNO</w:t>
            </w:r>
            <w:r w:rsidRPr="005424B3">
              <w:rPr>
                <w:vertAlign w:val="subscript"/>
                <w:lang w:val="pt-BR"/>
              </w:rPr>
              <w:t>3</w:t>
            </w:r>
            <w:r w:rsidRPr="005424B3">
              <w:rPr>
                <w:lang w:val="pt-BR"/>
              </w:rPr>
              <w:t xml:space="preserve"> +Ca(OH)</w:t>
            </w:r>
            <w:r w:rsidRPr="005424B3">
              <w:rPr>
                <w:vertAlign w:val="subscript"/>
                <w:lang w:val="pt-BR"/>
              </w:rPr>
              <w:t>2</w:t>
            </w:r>
            <w:r w:rsidRPr="005424B3">
              <w:sym w:font="Wingdings" w:char="F0E0"/>
            </w:r>
            <w:r w:rsidRPr="005424B3">
              <w:rPr>
                <w:lang w:val="pt-BR"/>
              </w:rPr>
              <w:t>Ca(NO</w:t>
            </w:r>
            <w:r w:rsidRPr="005424B3">
              <w:rPr>
                <w:vertAlign w:val="subscript"/>
                <w:lang w:val="pt-BR"/>
              </w:rPr>
              <w:t>3</w:t>
            </w:r>
            <w:r w:rsidRPr="005424B3">
              <w:rPr>
                <w:lang w:val="pt-BR"/>
              </w:rPr>
              <w:t>)</w:t>
            </w:r>
            <w:r w:rsidRPr="005424B3">
              <w:rPr>
                <w:vertAlign w:val="subscript"/>
                <w:lang w:val="pt-BR"/>
              </w:rPr>
              <w:t>2</w:t>
            </w:r>
            <w:r w:rsidRPr="005424B3">
              <w:rPr>
                <w:lang w:val="pt-BR"/>
              </w:rPr>
              <w:t>+2H</w:t>
            </w:r>
            <w:r w:rsidRPr="005424B3">
              <w:rPr>
                <w:vertAlign w:val="subscript"/>
                <w:lang w:val="pt-BR"/>
              </w:rPr>
              <w:t>2</w:t>
            </w:r>
            <w:r w:rsidRPr="005424B3">
              <w:rPr>
                <w:lang w:val="pt-BR"/>
              </w:rPr>
              <w:t xml:space="preserve">O  </w:t>
            </w:r>
          </w:p>
          <w:p w14:paraId="15965896" w14:textId="77777777" w:rsidR="00446636" w:rsidRPr="005424B3" w:rsidRDefault="00446636" w:rsidP="00446636">
            <w:pPr>
              <w:tabs>
                <w:tab w:val="left" w:pos="1980"/>
                <w:tab w:val="left" w:pos="2880"/>
              </w:tabs>
              <w:jc w:val="both"/>
              <w:rPr>
                <w:lang w:val="pt-BR"/>
              </w:rPr>
            </w:pPr>
            <w:r w:rsidRPr="005424B3">
              <w:rPr>
                <w:lang w:val="pt-BR"/>
              </w:rPr>
              <w:t>2HNO</w:t>
            </w:r>
            <w:r w:rsidRPr="005424B3">
              <w:rPr>
                <w:vertAlign w:val="subscript"/>
                <w:lang w:val="pt-BR"/>
              </w:rPr>
              <w:t>3</w:t>
            </w:r>
            <w:r w:rsidRPr="005424B3">
              <w:rPr>
                <w:lang w:val="pt-BR"/>
              </w:rPr>
              <w:t xml:space="preserve"> + CaCO</w:t>
            </w:r>
            <w:r w:rsidRPr="005424B3">
              <w:rPr>
                <w:vertAlign w:val="subscript"/>
                <w:lang w:val="pt-BR"/>
              </w:rPr>
              <w:t>3</w:t>
            </w:r>
            <w:r w:rsidRPr="005424B3">
              <w:rPr>
                <w:lang w:val="pt-BR"/>
              </w:rPr>
              <w:t xml:space="preserve"> </w:t>
            </w:r>
            <w:r w:rsidRPr="005424B3">
              <w:sym w:font="Wingdings" w:char="F0E0"/>
            </w:r>
            <w:r w:rsidRPr="005424B3">
              <w:rPr>
                <w:lang w:val="pt-BR"/>
              </w:rPr>
              <w:t xml:space="preserve"> Ca(NO</w:t>
            </w:r>
            <w:r w:rsidRPr="005424B3">
              <w:rPr>
                <w:vertAlign w:val="subscript"/>
                <w:lang w:val="pt-BR"/>
              </w:rPr>
              <w:t>3</w:t>
            </w:r>
            <w:r w:rsidRPr="005424B3">
              <w:rPr>
                <w:lang w:val="pt-BR"/>
              </w:rPr>
              <w:t>)</w:t>
            </w:r>
            <w:r w:rsidRPr="005424B3">
              <w:rPr>
                <w:vertAlign w:val="subscript"/>
                <w:lang w:val="pt-BR"/>
              </w:rPr>
              <w:t>2</w:t>
            </w:r>
            <w:r w:rsidRPr="005424B3">
              <w:rPr>
                <w:lang w:val="pt-BR"/>
              </w:rPr>
              <w:t xml:space="preserve"> + CO</w:t>
            </w:r>
            <w:r w:rsidRPr="005424B3">
              <w:rPr>
                <w:vertAlign w:val="subscript"/>
                <w:lang w:val="pt-BR"/>
              </w:rPr>
              <w:t>2</w:t>
            </w:r>
            <w:r w:rsidRPr="005424B3">
              <w:rPr>
                <w:lang w:val="pt-BR"/>
              </w:rPr>
              <w:t xml:space="preserve"> + H</w:t>
            </w:r>
            <w:r w:rsidRPr="005424B3">
              <w:rPr>
                <w:vertAlign w:val="subscript"/>
                <w:lang w:val="pt-BR"/>
              </w:rPr>
              <w:t>2</w:t>
            </w:r>
            <w:r w:rsidRPr="005424B3">
              <w:rPr>
                <w:lang w:val="pt-BR"/>
              </w:rPr>
              <w:t>O</w:t>
            </w:r>
          </w:p>
          <w:p w14:paraId="43D11CFA" w14:textId="77777777" w:rsidR="00446636" w:rsidRPr="005424B3" w:rsidRDefault="00446636" w:rsidP="00446636">
            <w:pPr>
              <w:tabs>
                <w:tab w:val="left" w:pos="9360"/>
              </w:tabs>
              <w:jc w:val="both"/>
              <w:rPr>
                <w:b/>
                <w:iCs/>
                <w:lang w:val="pt-BR"/>
              </w:rPr>
            </w:pPr>
            <w:r w:rsidRPr="005424B3">
              <w:rPr>
                <w:b/>
                <w:iCs/>
                <w:lang w:val="pt-BR"/>
              </w:rPr>
              <w:t xml:space="preserve">2. </w:t>
            </w:r>
            <w:r w:rsidRPr="005424B3">
              <w:rPr>
                <w:b/>
                <w:iCs/>
                <w:u w:val="single"/>
                <w:lang w:val="pt-BR"/>
              </w:rPr>
              <w:t>Tính oxi hoá</w:t>
            </w:r>
            <w:r w:rsidRPr="005424B3">
              <w:rPr>
                <w:b/>
                <w:iCs/>
                <w:lang w:val="pt-BR"/>
              </w:rPr>
              <w:t>:</w:t>
            </w:r>
          </w:p>
          <w:p w14:paraId="48517C49" w14:textId="77777777" w:rsidR="00446636" w:rsidRPr="005424B3" w:rsidRDefault="00446636" w:rsidP="00446636">
            <w:pPr>
              <w:tabs>
                <w:tab w:val="left" w:pos="9360"/>
              </w:tabs>
              <w:jc w:val="both"/>
              <w:rPr>
                <w:lang w:val="pt-BR"/>
              </w:rPr>
            </w:pPr>
            <w:r w:rsidRPr="005424B3">
              <w:rPr>
                <w:lang w:val="pt-BR"/>
              </w:rPr>
              <w:t>-  HNO</w:t>
            </w:r>
            <w:r w:rsidRPr="005424B3">
              <w:rPr>
                <w:vertAlign w:val="subscript"/>
                <w:lang w:val="pt-BR"/>
              </w:rPr>
              <w:t xml:space="preserve">3 </w:t>
            </w:r>
            <w:r w:rsidRPr="005424B3">
              <w:rPr>
                <w:lang w:val="pt-BR"/>
              </w:rPr>
              <w:t xml:space="preserve">có số OXH + 5 có thể bị khử thành: </w:t>
            </w:r>
          </w:p>
          <w:p w14:paraId="7919D1B6" w14:textId="77777777" w:rsidR="00446636" w:rsidRPr="005424B3" w:rsidRDefault="00446636" w:rsidP="00446636">
            <w:pPr>
              <w:tabs>
                <w:tab w:val="left" w:pos="9360"/>
              </w:tabs>
              <w:jc w:val="both"/>
              <w:rPr>
                <w:vertAlign w:val="subscript"/>
                <w:lang w:val="pt-BR"/>
              </w:rPr>
            </w:pPr>
            <w:r w:rsidRPr="005424B3">
              <w:rPr>
                <w:vertAlign w:val="subscript"/>
                <w:lang w:val="pt-BR"/>
              </w:rPr>
              <w:t xml:space="preserve"> o      +1           +2        +4           -3</w:t>
            </w:r>
          </w:p>
          <w:p w14:paraId="6E8F211C" w14:textId="77777777" w:rsidR="00446636" w:rsidRPr="005424B3" w:rsidRDefault="00446636" w:rsidP="00446636">
            <w:pPr>
              <w:tabs>
                <w:tab w:val="left" w:pos="9360"/>
              </w:tabs>
              <w:jc w:val="both"/>
              <w:rPr>
                <w:lang w:val="pt-BR"/>
              </w:rPr>
            </w:pPr>
            <w:r w:rsidRPr="005424B3">
              <w:rPr>
                <w:lang w:val="pt-BR"/>
              </w:rPr>
              <w:t>N</w:t>
            </w:r>
            <w:r w:rsidRPr="005424B3">
              <w:rPr>
                <w:vertAlign w:val="subscript"/>
                <w:lang w:val="pt-BR"/>
              </w:rPr>
              <w:t>2</w:t>
            </w:r>
            <w:r w:rsidRPr="005424B3">
              <w:rPr>
                <w:lang w:val="pt-BR"/>
              </w:rPr>
              <w:t>, N</w:t>
            </w:r>
            <w:r w:rsidRPr="005424B3">
              <w:rPr>
                <w:vertAlign w:val="subscript"/>
                <w:lang w:val="pt-BR"/>
              </w:rPr>
              <w:t>2</w:t>
            </w:r>
            <w:r w:rsidRPr="005424B3">
              <w:rPr>
                <w:lang w:val="pt-BR"/>
              </w:rPr>
              <w:t>O, NO, NO</w:t>
            </w:r>
            <w:r w:rsidRPr="005424B3">
              <w:rPr>
                <w:vertAlign w:val="subscript"/>
                <w:lang w:val="pt-BR"/>
              </w:rPr>
              <w:t>2</w:t>
            </w:r>
            <w:r w:rsidRPr="005424B3">
              <w:rPr>
                <w:lang w:val="pt-BR"/>
              </w:rPr>
              <w:t>, NH</w:t>
            </w:r>
            <w:r w:rsidRPr="005424B3">
              <w:rPr>
                <w:vertAlign w:val="subscript"/>
                <w:lang w:val="pt-BR"/>
              </w:rPr>
              <w:t>4</w:t>
            </w:r>
            <w:r w:rsidRPr="005424B3">
              <w:rPr>
                <w:lang w:val="pt-BR"/>
              </w:rPr>
              <w:t>NO</w:t>
            </w:r>
            <w:r w:rsidRPr="005424B3">
              <w:rPr>
                <w:vertAlign w:val="subscript"/>
                <w:lang w:val="pt-BR"/>
              </w:rPr>
              <w:t>3</w:t>
            </w:r>
            <w:r w:rsidRPr="005424B3">
              <w:rPr>
                <w:lang w:val="pt-BR"/>
              </w:rPr>
              <w:t xml:space="preserve"> </w:t>
            </w:r>
          </w:p>
          <w:p w14:paraId="03F621E4" w14:textId="77777777" w:rsidR="00446636" w:rsidRPr="005424B3" w:rsidRDefault="00446636" w:rsidP="00446636">
            <w:pPr>
              <w:tabs>
                <w:tab w:val="left" w:pos="9360"/>
              </w:tabs>
              <w:jc w:val="both"/>
              <w:rPr>
                <w:b/>
                <w:i/>
                <w:iCs/>
                <w:lang w:val="pl-PL"/>
              </w:rPr>
            </w:pPr>
            <w:r w:rsidRPr="005424B3">
              <w:rPr>
                <w:b/>
                <w:i/>
                <w:iCs/>
                <w:lang w:val="pl-PL"/>
              </w:rPr>
              <w:t xml:space="preserve">a. </w:t>
            </w:r>
            <w:r w:rsidRPr="005424B3">
              <w:rPr>
                <w:b/>
                <w:i/>
                <w:iCs/>
                <w:u w:val="single"/>
                <w:lang w:val="pl-PL"/>
              </w:rPr>
              <w:t>Tác dụng  với kim loại</w:t>
            </w:r>
            <w:r w:rsidRPr="005424B3">
              <w:rPr>
                <w:b/>
                <w:i/>
                <w:iCs/>
                <w:lang w:val="pl-PL"/>
              </w:rPr>
              <w:t>:</w:t>
            </w:r>
          </w:p>
          <w:p w14:paraId="147EDEE7" w14:textId="77777777" w:rsidR="00446636" w:rsidRPr="005424B3" w:rsidRDefault="00446636" w:rsidP="00446636">
            <w:pPr>
              <w:tabs>
                <w:tab w:val="left" w:pos="9360"/>
              </w:tabs>
              <w:jc w:val="both"/>
              <w:rPr>
                <w:lang w:val="pl-PL"/>
              </w:rPr>
            </w:pPr>
            <w:r w:rsidRPr="005424B3">
              <w:rPr>
                <w:lang w:val="pl-PL"/>
              </w:rPr>
              <w:t>-Oxy hoá hầu hết kim loại (trừ Au, Pt).</w:t>
            </w:r>
          </w:p>
          <w:p w14:paraId="623A0ACC" w14:textId="77777777" w:rsidR="00446636" w:rsidRPr="005424B3" w:rsidRDefault="00446636" w:rsidP="00446636">
            <w:pPr>
              <w:tabs>
                <w:tab w:val="left" w:pos="9360"/>
              </w:tabs>
              <w:jc w:val="both"/>
              <w:rPr>
                <w:vertAlign w:val="subscript"/>
                <w:lang w:val="pt-BR"/>
              </w:rPr>
            </w:pPr>
            <w:r w:rsidRPr="005424B3">
              <w:rPr>
                <w:vertAlign w:val="subscript"/>
                <w:lang w:val="pl-PL"/>
              </w:rPr>
              <w:t xml:space="preserve">      </w:t>
            </w:r>
            <w:r w:rsidRPr="005424B3">
              <w:rPr>
                <w:vertAlign w:val="subscript"/>
                <w:lang w:val="pt-BR"/>
              </w:rPr>
              <w:t>0</w:t>
            </w:r>
            <w:r w:rsidRPr="005424B3">
              <w:rPr>
                <w:lang w:val="pt-BR"/>
              </w:rPr>
              <w:t xml:space="preserve">          </w:t>
            </w:r>
            <w:r w:rsidRPr="005424B3">
              <w:rPr>
                <w:vertAlign w:val="subscript"/>
                <w:lang w:val="pt-BR"/>
              </w:rPr>
              <w:t>+5</w:t>
            </w:r>
            <w:r w:rsidRPr="005424B3">
              <w:rPr>
                <w:lang w:val="pt-BR"/>
              </w:rPr>
              <w:t xml:space="preserve">                 </w:t>
            </w:r>
            <w:r w:rsidRPr="005424B3">
              <w:rPr>
                <w:vertAlign w:val="subscript"/>
                <w:lang w:val="pt-BR"/>
              </w:rPr>
              <w:t>+2</w:t>
            </w:r>
            <w:r w:rsidRPr="005424B3">
              <w:rPr>
                <w:lang w:val="pt-BR"/>
              </w:rPr>
              <w:t xml:space="preserve">                 </w:t>
            </w:r>
            <w:r w:rsidRPr="005424B3">
              <w:rPr>
                <w:vertAlign w:val="subscript"/>
                <w:lang w:val="pt-BR"/>
              </w:rPr>
              <w:t>+2</w:t>
            </w:r>
          </w:p>
          <w:p w14:paraId="67BD2DDE" w14:textId="77777777" w:rsidR="00446636" w:rsidRPr="005424B3" w:rsidRDefault="00446636" w:rsidP="00446636">
            <w:pPr>
              <w:tabs>
                <w:tab w:val="left" w:pos="9360"/>
              </w:tabs>
              <w:jc w:val="both"/>
              <w:rPr>
                <w:lang w:val="pt-BR"/>
              </w:rPr>
            </w:pPr>
            <w:r w:rsidRPr="005424B3">
              <w:rPr>
                <w:lang w:val="pt-BR"/>
              </w:rPr>
              <w:t>3Cu +8HNO</w:t>
            </w:r>
            <w:r w:rsidRPr="005424B3">
              <w:rPr>
                <w:vertAlign w:val="subscript"/>
                <w:lang w:val="pt-BR"/>
              </w:rPr>
              <w:t>3(l)</w:t>
            </w:r>
            <w:r w:rsidRPr="005424B3">
              <w:rPr>
                <w:lang w:val="pt-BR"/>
              </w:rPr>
              <w:t xml:space="preserve"> </w:t>
            </w:r>
            <w:r w:rsidRPr="005424B3">
              <w:sym w:font="Wingdings" w:char="F0E0"/>
            </w:r>
            <w:r w:rsidRPr="005424B3">
              <w:rPr>
                <w:lang w:val="pt-BR"/>
              </w:rPr>
              <w:t xml:space="preserve"> 3Cu(NO</w:t>
            </w:r>
            <w:r w:rsidRPr="005424B3">
              <w:rPr>
                <w:vertAlign w:val="subscript"/>
                <w:lang w:val="pt-BR"/>
              </w:rPr>
              <w:t>3</w:t>
            </w:r>
            <w:r w:rsidRPr="005424B3">
              <w:rPr>
                <w:lang w:val="pt-BR"/>
              </w:rPr>
              <w:t>)</w:t>
            </w:r>
            <w:r w:rsidRPr="005424B3">
              <w:rPr>
                <w:vertAlign w:val="subscript"/>
                <w:lang w:val="pt-BR"/>
              </w:rPr>
              <w:t>2</w:t>
            </w:r>
            <w:r w:rsidRPr="005424B3">
              <w:rPr>
                <w:lang w:val="pt-BR"/>
              </w:rPr>
              <w:t xml:space="preserve"> + 2NO + 4H</w:t>
            </w:r>
            <w:r w:rsidRPr="005424B3">
              <w:rPr>
                <w:vertAlign w:val="subscript"/>
                <w:lang w:val="pt-BR"/>
              </w:rPr>
              <w:t>2</w:t>
            </w:r>
            <w:r w:rsidRPr="005424B3">
              <w:rPr>
                <w:lang w:val="pt-BR"/>
              </w:rPr>
              <w:t>O</w:t>
            </w:r>
          </w:p>
          <w:p w14:paraId="5F957DDB" w14:textId="77777777" w:rsidR="00446636" w:rsidRPr="005424B3" w:rsidRDefault="00446636" w:rsidP="00446636">
            <w:pPr>
              <w:tabs>
                <w:tab w:val="left" w:pos="9360"/>
              </w:tabs>
              <w:jc w:val="both"/>
              <w:rPr>
                <w:lang w:val="pt-BR"/>
              </w:rPr>
            </w:pPr>
            <w:r w:rsidRPr="005424B3">
              <w:rPr>
                <w:vertAlign w:val="subscript"/>
                <w:lang w:val="pt-BR"/>
              </w:rPr>
              <w:t xml:space="preserve">   0</w:t>
            </w:r>
            <w:r w:rsidRPr="005424B3">
              <w:rPr>
                <w:lang w:val="pt-BR"/>
              </w:rPr>
              <w:t xml:space="preserve">           </w:t>
            </w:r>
            <w:r w:rsidRPr="005424B3">
              <w:rPr>
                <w:vertAlign w:val="subscript"/>
                <w:lang w:val="pt-BR"/>
              </w:rPr>
              <w:t>+5</w:t>
            </w:r>
            <w:r w:rsidRPr="005424B3">
              <w:rPr>
                <w:lang w:val="pt-BR"/>
              </w:rPr>
              <w:t xml:space="preserve">              </w:t>
            </w:r>
            <w:r w:rsidRPr="005424B3">
              <w:rPr>
                <w:vertAlign w:val="subscript"/>
                <w:lang w:val="pt-BR"/>
              </w:rPr>
              <w:t>+2</w:t>
            </w:r>
            <w:r w:rsidRPr="005424B3">
              <w:rPr>
                <w:lang w:val="pt-BR"/>
              </w:rPr>
              <w:t xml:space="preserve">                   </w:t>
            </w:r>
            <w:r w:rsidRPr="005424B3">
              <w:rPr>
                <w:vertAlign w:val="subscript"/>
                <w:lang w:val="pt-BR"/>
              </w:rPr>
              <w:t>+4</w:t>
            </w:r>
          </w:p>
          <w:p w14:paraId="050A1D18" w14:textId="77777777" w:rsidR="00446636" w:rsidRPr="005424B3" w:rsidRDefault="00446636" w:rsidP="00446636">
            <w:pPr>
              <w:tabs>
                <w:tab w:val="left" w:pos="9360"/>
              </w:tabs>
              <w:jc w:val="both"/>
              <w:rPr>
                <w:lang w:val="pt-BR"/>
              </w:rPr>
            </w:pPr>
            <w:r w:rsidRPr="005424B3">
              <w:rPr>
                <w:lang w:val="pt-BR"/>
              </w:rPr>
              <w:lastRenderedPageBreak/>
              <w:t>Cu + 4HNO</w:t>
            </w:r>
            <w:r w:rsidRPr="005424B3">
              <w:rPr>
                <w:vertAlign w:val="subscript"/>
                <w:lang w:val="pt-BR"/>
              </w:rPr>
              <w:t>3đ</w:t>
            </w:r>
            <w:r w:rsidRPr="005424B3">
              <w:rPr>
                <w:lang w:val="pt-BR"/>
              </w:rPr>
              <w:t xml:space="preserve"> </w:t>
            </w:r>
            <w:r w:rsidRPr="005424B3">
              <w:sym w:font="Wingdings" w:char="F0E0"/>
            </w:r>
            <w:r w:rsidRPr="005424B3">
              <w:rPr>
                <w:lang w:val="pt-BR"/>
              </w:rPr>
              <w:t xml:space="preserve"> Cu(NO</w:t>
            </w:r>
            <w:r w:rsidRPr="005424B3">
              <w:rPr>
                <w:vertAlign w:val="subscript"/>
                <w:lang w:val="pt-BR"/>
              </w:rPr>
              <w:t>3</w:t>
            </w:r>
            <w:r w:rsidRPr="005424B3">
              <w:rPr>
                <w:lang w:val="pt-BR"/>
              </w:rPr>
              <w:t>)</w:t>
            </w:r>
            <w:r w:rsidRPr="005424B3">
              <w:rPr>
                <w:vertAlign w:val="subscript"/>
                <w:lang w:val="pt-BR"/>
              </w:rPr>
              <w:t>2</w:t>
            </w:r>
            <w:r w:rsidRPr="005424B3">
              <w:rPr>
                <w:lang w:val="pt-BR"/>
              </w:rPr>
              <w:t xml:space="preserve">  + 2NO</w:t>
            </w:r>
            <w:r w:rsidRPr="005424B3">
              <w:rPr>
                <w:vertAlign w:val="subscript"/>
                <w:lang w:val="pt-BR"/>
              </w:rPr>
              <w:t>2</w:t>
            </w:r>
            <w:r w:rsidRPr="005424B3">
              <w:rPr>
                <w:lang w:val="pt-BR"/>
              </w:rPr>
              <w:t xml:space="preserve"> + 2H</w:t>
            </w:r>
            <w:r w:rsidRPr="005424B3">
              <w:rPr>
                <w:vertAlign w:val="subscript"/>
                <w:lang w:val="pt-BR"/>
              </w:rPr>
              <w:t>2</w:t>
            </w:r>
            <w:r w:rsidRPr="005424B3">
              <w:rPr>
                <w:lang w:val="pt-BR"/>
              </w:rPr>
              <w:t>O</w:t>
            </w:r>
          </w:p>
          <w:p w14:paraId="700ACFB9" w14:textId="77777777" w:rsidR="00446636" w:rsidRPr="005424B3" w:rsidRDefault="00446636" w:rsidP="00446636">
            <w:pPr>
              <w:tabs>
                <w:tab w:val="left" w:pos="1980"/>
                <w:tab w:val="left" w:pos="2880"/>
              </w:tabs>
              <w:jc w:val="both"/>
              <w:rPr>
                <w:lang w:val="pt-BR"/>
              </w:rPr>
            </w:pPr>
            <w:r w:rsidRPr="005424B3">
              <w:rPr>
                <w:lang w:val="pt-BR"/>
              </w:rPr>
              <w:t>- Fe,Al,Cr  thụ động hoá với HNO</w:t>
            </w:r>
            <w:r w:rsidRPr="005424B3">
              <w:rPr>
                <w:vertAlign w:val="subscript"/>
                <w:lang w:val="pt-BR"/>
              </w:rPr>
              <w:t xml:space="preserve">3 </w:t>
            </w:r>
            <w:r w:rsidRPr="005424B3">
              <w:rPr>
                <w:lang w:val="pt-BR"/>
              </w:rPr>
              <w:t>đặc, nguội</w:t>
            </w:r>
          </w:p>
          <w:p w14:paraId="69CFDA46" w14:textId="77777777" w:rsidR="00446636" w:rsidRPr="005424B3" w:rsidRDefault="00446636" w:rsidP="00446636">
            <w:pPr>
              <w:tabs>
                <w:tab w:val="left" w:pos="9360"/>
              </w:tabs>
              <w:jc w:val="both"/>
              <w:rPr>
                <w:b/>
                <w:i/>
                <w:iCs/>
                <w:lang w:val="pt-BR"/>
              </w:rPr>
            </w:pPr>
            <w:r w:rsidRPr="005424B3">
              <w:rPr>
                <w:b/>
                <w:i/>
                <w:iCs/>
                <w:lang w:val="pt-BR"/>
              </w:rPr>
              <w:t xml:space="preserve">b. </w:t>
            </w:r>
            <w:r w:rsidRPr="005424B3">
              <w:rPr>
                <w:b/>
                <w:i/>
                <w:iCs/>
                <w:u w:val="single"/>
                <w:lang w:val="pt-BR"/>
              </w:rPr>
              <w:t>Tác dụng với phi kim</w:t>
            </w:r>
            <w:r w:rsidRPr="005424B3">
              <w:rPr>
                <w:b/>
                <w:i/>
                <w:iCs/>
                <w:lang w:val="pt-BR"/>
              </w:rPr>
              <w:t>:</w:t>
            </w:r>
          </w:p>
          <w:p w14:paraId="65F5A930" w14:textId="77777777" w:rsidR="00446636" w:rsidRPr="005424B3" w:rsidRDefault="00446636" w:rsidP="00446636">
            <w:pPr>
              <w:tabs>
                <w:tab w:val="left" w:pos="9360"/>
              </w:tabs>
              <w:jc w:val="both"/>
              <w:rPr>
                <w:lang w:val="pt-BR"/>
              </w:rPr>
            </w:pPr>
            <w:r w:rsidRPr="005424B3">
              <w:rPr>
                <w:lang w:val="pt-BR"/>
              </w:rPr>
              <w:t>HNO</w:t>
            </w:r>
            <w:r w:rsidRPr="005424B3">
              <w:rPr>
                <w:vertAlign w:val="subscript"/>
                <w:lang w:val="pt-BR"/>
              </w:rPr>
              <w:t xml:space="preserve">3 </w:t>
            </w:r>
            <w:r w:rsidRPr="005424B3">
              <w:rPr>
                <w:lang w:val="pt-BR"/>
              </w:rPr>
              <w:t xml:space="preserve">đặc, nóng OXH được một số phi kim C,S,P,... </w:t>
            </w:r>
            <w:r w:rsidRPr="005424B3">
              <w:sym w:font="Wingdings" w:char="F0E0"/>
            </w:r>
            <w:r w:rsidRPr="005424B3">
              <w:rPr>
                <w:lang w:val="pt-BR"/>
              </w:rPr>
              <w:t xml:space="preserve"> NO</w:t>
            </w:r>
            <w:r w:rsidRPr="005424B3">
              <w:rPr>
                <w:vertAlign w:val="subscript"/>
                <w:lang w:val="pt-BR"/>
              </w:rPr>
              <w:t>2</w:t>
            </w:r>
            <w:r w:rsidRPr="005424B3">
              <w:rPr>
                <w:lang w:val="pt-BR"/>
              </w:rPr>
              <w:t xml:space="preserve"> </w:t>
            </w:r>
          </w:p>
          <w:p w14:paraId="1C6876A6" w14:textId="77777777" w:rsidR="00446636" w:rsidRPr="005424B3" w:rsidRDefault="00446636" w:rsidP="00446636">
            <w:pPr>
              <w:tabs>
                <w:tab w:val="left" w:pos="9360"/>
              </w:tabs>
              <w:jc w:val="both"/>
              <w:rPr>
                <w:lang w:val="pt-BR"/>
              </w:rPr>
            </w:pPr>
            <w:r w:rsidRPr="005424B3">
              <w:rPr>
                <w:position w:val="-6"/>
                <w:lang w:val="pt-BR"/>
              </w:rPr>
              <w:object w:dxaOrig="240" w:dyaOrig="440" w14:anchorId="23029BDA">
                <v:shape id="_x0000_i1029" type="#_x0000_t75" style="width:12.3pt;height:21.95pt" o:ole="">
                  <v:imagedata r:id="rId50" o:title=""/>
                </v:shape>
                <o:OLEObject Type="Embed" ProgID="Equation.DSMT4" ShapeID="_x0000_i1029" DrawAspect="Content" ObjectID="_1697434676" r:id="rId51"/>
              </w:object>
            </w:r>
            <w:r w:rsidRPr="005424B3">
              <w:rPr>
                <w:lang w:val="pt-BR"/>
              </w:rPr>
              <w:t xml:space="preserve"> + 4H</w:t>
            </w:r>
            <w:r w:rsidRPr="005424B3">
              <w:rPr>
                <w:position w:val="-6"/>
                <w:lang w:val="pt-BR"/>
              </w:rPr>
              <w:object w:dxaOrig="279" w:dyaOrig="440" w14:anchorId="3621C559">
                <v:shape id="_x0000_i1030" type="#_x0000_t75" style="width:14.25pt;height:21.95pt" o:ole="">
                  <v:imagedata r:id="rId52" o:title=""/>
                </v:shape>
                <o:OLEObject Type="Embed" ProgID="Equation.DSMT4" ShapeID="_x0000_i1030" DrawAspect="Content" ObjectID="_1697434677" r:id="rId53"/>
              </w:object>
            </w:r>
            <w:r w:rsidRPr="005424B3">
              <w:rPr>
                <w:lang w:val="pt-BR"/>
              </w:rPr>
              <w:t>O</w:t>
            </w:r>
            <w:r w:rsidRPr="005424B3">
              <w:rPr>
                <w:vertAlign w:val="subscript"/>
                <w:lang w:val="pt-BR"/>
              </w:rPr>
              <w:t>3</w:t>
            </w:r>
            <w:r w:rsidRPr="005424B3">
              <w:rPr>
                <w:lang w:val="pt-BR"/>
              </w:rPr>
              <w:t xml:space="preserve"> </w:t>
            </w:r>
            <w:r w:rsidRPr="005424B3">
              <w:sym w:font="Wingdings" w:char="F0E0"/>
            </w:r>
            <w:r w:rsidRPr="005424B3">
              <w:rPr>
                <w:lang w:val="pt-BR"/>
              </w:rPr>
              <w:t xml:space="preserve"> </w:t>
            </w:r>
            <w:r w:rsidRPr="005424B3">
              <w:rPr>
                <w:position w:val="-6"/>
                <w:lang w:val="pt-BR"/>
              </w:rPr>
              <w:object w:dxaOrig="240" w:dyaOrig="440" w14:anchorId="489CC84A">
                <v:shape id="_x0000_i1031" type="#_x0000_t75" style="width:12.3pt;height:21.95pt" o:ole="">
                  <v:imagedata r:id="rId54" o:title=""/>
                </v:shape>
                <o:OLEObject Type="Embed" ProgID="Equation.DSMT4" ShapeID="_x0000_i1031" DrawAspect="Content" ObjectID="_1697434678" r:id="rId55"/>
              </w:object>
            </w:r>
            <w:r w:rsidRPr="005424B3">
              <w:rPr>
                <w:lang w:val="pt-BR"/>
              </w:rPr>
              <w:t>O</w:t>
            </w:r>
            <w:r w:rsidRPr="005424B3">
              <w:rPr>
                <w:vertAlign w:val="subscript"/>
                <w:lang w:val="pt-BR"/>
              </w:rPr>
              <w:t>2</w:t>
            </w:r>
            <w:r w:rsidRPr="005424B3">
              <w:rPr>
                <w:lang w:val="pt-BR"/>
              </w:rPr>
              <w:t xml:space="preserve"> + 4</w:t>
            </w:r>
            <w:r w:rsidRPr="005424B3">
              <w:rPr>
                <w:position w:val="-6"/>
                <w:lang w:val="pt-BR"/>
              </w:rPr>
              <w:object w:dxaOrig="279" w:dyaOrig="440" w14:anchorId="41BC9A5F">
                <v:shape id="_x0000_i1032" type="#_x0000_t75" style="width:14.25pt;height:21.95pt" o:ole="">
                  <v:imagedata r:id="rId56" o:title=""/>
                </v:shape>
                <o:OLEObject Type="Embed" ProgID="Equation.DSMT4" ShapeID="_x0000_i1032" DrawAspect="Content" ObjectID="_1697434679" r:id="rId57"/>
              </w:object>
            </w:r>
            <w:r w:rsidRPr="005424B3">
              <w:rPr>
                <w:lang w:val="pt-BR"/>
              </w:rPr>
              <w:t>O</w:t>
            </w:r>
            <w:r w:rsidRPr="005424B3">
              <w:rPr>
                <w:vertAlign w:val="subscript"/>
                <w:lang w:val="pt-BR"/>
              </w:rPr>
              <w:t>2</w:t>
            </w:r>
            <w:r w:rsidRPr="005424B3">
              <w:rPr>
                <w:lang w:val="pt-BR"/>
              </w:rPr>
              <w:t xml:space="preserve"> + 2H</w:t>
            </w:r>
            <w:r w:rsidRPr="005424B3">
              <w:rPr>
                <w:vertAlign w:val="subscript"/>
                <w:lang w:val="pt-BR"/>
              </w:rPr>
              <w:t>2</w:t>
            </w:r>
            <w:r w:rsidRPr="005424B3">
              <w:rPr>
                <w:lang w:val="pt-BR"/>
              </w:rPr>
              <w:t>O</w:t>
            </w:r>
          </w:p>
          <w:p w14:paraId="6E9C7A78" w14:textId="77777777" w:rsidR="00446636" w:rsidRPr="005424B3" w:rsidRDefault="00446636" w:rsidP="00446636">
            <w:pPr>
              <w:tabs>
                <w:tab w:val="left" w:pos="1980"/>
                <w:tab w:val="left" w:pos="2880"/>
              </w:tabs>
              <w:jc w:val="both"/>
              <w:rPr>
                <w:lang w:val="pt-BR"/>
              </w:rPr>
            </w:pPr>
            <w:r w:rsidRPr="005424B3">
              <w:rPr>
                <w:position w:val="-6"/>
                <w:lang w:val="pt-BR"/>
              </w:rPr>
              <w:object w:dxaOrig="220" w:dyaOrig="440" w14:anchorId="7B7B0008">
                <v:shape id="_x0000_i1033" type="#_x0000_t75" style="width:11.15pt;height:21.95pt" o:ole="">
                  <v:imagedata r:id="rId58" o:title=""/>
                </v:shape>
                <o:OLEObject Type="Embed" ProgID="Equation.DSMT4" ShapeID="_x0000_i1033" DrawAspect="Content" ObjectID="_1697434680" r:id="rId59"/>
              </w:object>
            </w:r>
            <w:r w:rsidRPr="005424B3">
              <w:rPr>
                <w:lang w:val="pt-BR"/>
              </w:rPr>
              <w:t xml:space="preserve"> + 6H</w:t>
            </w:r>
            <w:r w:rsidRPr="005424B3">
              <w:rPr>
                <w:position w:val="-6"/>
                <w:lang w:val="pt-BR"/>
              </w:rPr>
              <w:object w:dxaOrig="279" w:dyaOrig="440" w14:anchorId="38BD24B9">
                <v:shape id="_x0000_i1034" type="#_x0000_t75" style="width:14.25pt;height:21.95pt" o:ole="">
                  <v:imagedata r:id="rId52" o:title=""/>
                </v:shape>
                <o:OLEObject Type="Embed" ProgID="Equation.DSMT4" ShapeID="_x0000_i1034" DrawAspect="Content" ObjectID="_1697434681" r:id="rId60"/>
              </w:object>
            </w:r>
            <w:r w:rsidRPr="005424B3">
              <w:rPr>
                <w:lang w:val="pt-BR"/>
              </w:rPr>
              <w:t>O</w:t>
            </w:r>
            <w:r w:rsidRPr="005424B3">
              <w:rPr>
                <w:vertAlign w:val="subscript"/>
                <w:lang w:val="pt-BR"/>
              </w:rPr>
              <w:t>3</w:t>
            </w:r>
            <w:r w:rsidRPr="005424B3">
              <w:sym w:font="Wingdings" w:char="F0E0"/>
            </w:r>
            <w:r w:rsidRPr="005424B3">
              <w:rPr>
                <w:lang w:val="pt-BR"/>
              </w:rPr>
              <w:t xml:space="preserve"> H</w:t>
            </w:r>
            <w:r w:rsidRPr="005424B3">
              <w:rPr>
                <w:vertAlign w:val="subscript"/>
                <w:lang w:val="pt-BR"/>
              </w:rPr>
              <w:t>2</w:t>
            </w:r>
            <w:r w:rsidRPr="005424B3">
              <w:rPr>
                <w:position w:val="-6"/>
                <w:lang w:val="pt-BR"/>
              </w:rPr>
              <w:object w:dxaOrig="220" w:dyaOrig="440" w14:anchorId="4B36A3C0">
                <v:shape id="_x0000_i1035" type="#_x0000_t75" style="width:11.15pt;height:21.95pt" o:ole="">
                  <v:imagedata r:id="rId61" o:title=""/>
                </v:shape>
                <o:OLEObject Type="Embed" ProgID="Equation.DSMT4" ShapeID="_x0000_i1035" DrawAspect="Content" ObjectID="_1697434682" r:id="rId62"/>
              </w:object>
            </w:r>
            <w:r w:rsidRPr="005424B3">
              <w:rPr>
                <w:lang w:val="pt-BR"/>
              </w:rPr>
              <w:t>O</w:t>
            </w:r>
            <w:r w:rsidRPr="005424B3">
              <w:rPr>
                <w:vertAlign w:val="subscript"/>
                <w:lang w:val="pt-BR"/>
              </w:rPr>
              <w:t>4</w:t>
            </w:r>
            <w:r w:rsidRPr="005424B3">
              <w:rPr>
                <w:lang w:val="pt-BR"/>
              </w:rPr>
              <w:t xml:space="preserve"> + 6</w:t>
            </w:r>
            <w:r w:rsidRPr="005424B3">
              <w:rPr>
                <w:position w:val="-6"/>
                <w:lang w:val="pt-BR"/>
              </w:rPr>
              <w:object w:dxaOrig="279" w:dyaOrig="440" w14:anchorId="0A34CEBA">
                <v:shape id="_x0000_i1036" type="#_x0000_t75" style="width:14.25pt;height:21.95pt" o:ole="">
                  <v:imagedata r:id="rId63" o:title=""/>
                </v:shape>
                <o:OLEObject Type="Embed" ProgID="Equation.DSMT4" ShapeID="_x0000_i1036" DrawAspect="Content" ObjectID="_1697434683" r:id="rId64"/>
              </w:object>
            </w:r>
            <w:r w:rsidRPr="005424B3">
              <w:rPr>
                <w:lang w:val="pt-BR"/>
              </w:rPr>
              <w:t>O</w:t>
            </w:r>
            <w:r w:rsidRPr="005424B3">
              <w:rPr>
                <w:vertAlign w:val="subscript"/>
                <w:lang w:val="pt-BR"/>
              </w:rPr>
              <w:t>2</w:t>
            </w:r>
            <w:r w:rsidRPr="005424B3">
              <w:rPr>
                <w:lang w:val="pt-BR"/>
              </w:rPr>
              <w:t>+ 2H</w:t>
            </w:r>
            <w:r w:rsidRPr="005424B3">
              <w:rPr>
                <w:vertAlign w:val="subscript"/>
                <w:lang w:val="pt-BR"/>
              </w:rPr>
              <w:t>2</w:t>
            </w:r>
            <w:r w:rsidRPr="005424B3">
              <w:rPr>
                <w:lang w:val="pt-BR"/>
              </w:rPr>
              <w:t>O</w:t>
            </w:r>
          </w:p>
          <w:p w14:paraId="04134855" w14:textId="77777777" w:rsidR="00446636" w:rsidRPr="005424B3" w:rsidRDefault="00446636" w:rsidP="00446636">
            <w:pPr>
              <w:tabs>
                <w:tab w:val="left" w:pos="9360"/>
              </w:tabs>
              <w:jc w:val="both"/>
              <w:rPr>
                <w:b/>
                <w:i/>
                <w:iCs/>
                <w:u w:val="single"/>
                <w:lang w:val="pt-BR"/>
              </w:rPr>
            </w:pPr>
            <w:r w:rsidRPr="005424B3">
              <w:rPr>
                <w:b/>
                <w:i/>
                <w:iCs/>
                <w:lang w:val="pt-BR"/>
              </w:rPr>
              <w:t xml:space="preserve">c. </w:t>
            </w:r>
            <w:r w:rsidRPr="005424B3">
              <w:rPr>
                <w:b/>
                <w:i/>
                <w:iCs/>
                <w:u w:val="single"/>
                <w:lang w:val="pt-BR"/>
              </w:rPr>
              <w:t>Tác dụng với  hợp chất</w:t>
            </w:r>
            <w:r w:rsidRPr="005424B3">
              <w:rPr>
                <w:b/>
                <w:i/>
                <w:iCs/>
                <w:lang w:val="pt-BR"/>
              </w:rPr>
              <w:t>:</w:t>
            </w:r>
          </w:p>
          <w:p w14:paraId="72CA865E" w14:textId="77777777" w:rsidR="00446636" w:rsidRPr="005424B3" w:rsidRDefault="00446636" w:rsidP="00446636">
            <w:pPr>
              <w:tabs>
                <w:tab w:val="left" w:pos="9360"/>
              </w:tabs>
              <w:jc w:val="both"/>
              <w:rPr>
                <w:lang w:val="pt-BR"/>
              </w:rPr>
            </w:pPr>
            <w:r w:rsidRPr="005424B3">
              <w:rPr>
                <w:lang w:val="pt-BR"/>
              </w:rPr>
              <w:t>- HNO</w:t>
            </w:r>
            <w:r w:rsidRPr="005424B3">
              <w:rPr>
                <w:vertAlign w:val="subscript"/>
                <w:lang w:val="pt-BR"/>
              </w:rPr>
              <w:t>3</w:t>
            </w:r>
            <w:r w:rsidRPr="005424B3">
              <w:rPr>
                <w:lang w:val="pt-BR"/>
              </w:rPr>
              <w:t xml:space="preserve"> đặc oxi hoá nhiều hợp chất vô cơ và hữu cơ</w:t>
            </w:r>
          </w:p>
          <w:p w14:paraId="4FDBEB3E" w14:textId="5E91CBC4" w:rsidR="00446636" w:rsidRPr="005424B3" w:rsidRDefault="00446636" w:rsidP="00446636">
            <w:pPr>
              <w:jc w:val="both"/>
              <w:rPr>
                <w:lang w:val="nb-NO"/>
              </w:rPr>
            </w:pPr>
            <w:r w:rsidRPr="005424B3">
              <w:rPr>
                <w:position w:val="-6"/>
                <w:lang w:val="pt-BR"/>
              </w:rPr>
              <w:object w:dxaOrig="340" w:dyaOrig="440" w14:anchorId="26EB5E1C">
                <v:shape id="_x0000_i1037" type="#_x0000_t75" style="width:16.15pt;height:21.95pt" o:ole="">
                  <v:imagedata r:id="rId65" o:title=""/>
                </v:shape>
                <o:OLEObject Type="Embed" ProgID="Equation.DSMT4" ShapeID="_x0000_i1037" DrawAspect="Content" ObjectID="_1697434684" r:id="rId66"/>
              </w:object>
            </w:r>
            <w:r w:rsidRPr="005424B3">
              <w:rPr>
                <w:lang w:val="pt-BR"/>
              </w:rPr>
              <w:t>O + 4H</w:t>
            </w:r>
            <w:r w:rsidRPr="005424B3">
              <w:rPr>
                <w:position w:val="-6"/>
                <w:lang w:val="pt-BR"/>
              </w:rPr>
              <w:object w:dxaOrig="279" w:dyaOrig="440" w14:anchorId="2E8615EA">
                <v:shape id="_x0000_i1038" type="#_x0000_t75" style="width:14.25pt;height:21.95pt" o:ole="">
                  <v:imagedata r:id="rId67" o:title=""/>
                </v:shape>
                <o:OLEObject Type="Embed" ProgID="Equation.DSMT4" ShapeID="_x0000_i1038" DrawAspect="Content" ObjectID="_1697434685" r:id="rId68"/>
              </w:object>
            </w:r>
            <w:r w:rsidRPr="005424B3">
              <w:rPr>
                <w:lang w:val="pt-BR"/>
              </w:rPr>
              <w:t>O</w:t>
            </w:r>
            <w:r w:rsidRPr="005424B3">
              <w:rPr>
                <w:vertAlign w:val="subscript"/>
                <w:lang w:val="pt-BR"/>
              </w:rPr>
              <w:t>3</w:t>
            </w:r>
            <w:r w:rsidRPr="005424B3">
              <w:rPr>
                <w:lang w:val="pt-BR"/>
              </w:rPr>
              <w:t xml:space="preserve"> </w:t>
            </w:r>
            <w:r w:rsidRPr="005424B3">
              <w:sym w:font="Wingdings" w:char="F0E0"/>
            </w:r>
            <w:r w:rsidRPr="005424B3">
              <w:rPr>
                <w:lang w:val="pt-BR"/>
              </w:rPr>
              <w:t xml:space="preserve"> </w:t>
            </w:r>
            <w:r w:rsidRPr="005424B3">
              <w:rPr>
                <w:position w:val="-6"/>
                <w:lang w:val="pt-BR"/>
              </w:rPr>
              <w:object w:dxaOrig="340" w:dyaOrig="440" w14:anchorId="69037F42">
                <v:shape id="_x0000_i1039" type="#_x0000_t75" style="width:16.15pt;height:21.95pt" o:ole="">
                  <v:imagedata r:id="rId69" o:title=""/>
                </v:shape>
                <o:OLEObject Type="Embed" ProgID="Equation.DSMT4" ShapeID="_x0000_i1039" DrawAspect="Content" ObjectID="_1697434686" r:id="rId70"/>
              </w:object>
            </w:r>
            <w:r w:rsidRPr="005424B3">
              <w:rPr>
                <w:lang w:val="pt-BR"/>
              </w:rPr>
              <w:t>(NO</w:t>
            </w:r>
            <w:r w:rsidRPr="005424B3">
              <w:rPr>
                <w:vertAlign w:val="subscript"/>
                <w:lang w:val="pt-BR"/>
              </w:rPr>
              <w:t>3</w:t>
            </w:r>
            <w:r w:rsidRPr="005424B3">
              <w:rPr>
                <w:lang w:val="pt-BR"/>
              </w:rPr>
              <w:t>)</w:t>
            </w:r>
            <w:r w:rsidRPr="005424B3">
              <w:rPr>
                <w:vertAlign w:val="subscript"/>
                <w:lang w:val="pt-BR"/>
              </w:rPr>
              <w:t>3</w:t>
            </w:r>
            <w:r w:rsidRPr="005424B3">
              <w:rPr>
                <w:lang w:val="pt-BR"/>
              </w:rPr>
              <w:t xml:space="preserve"> + </w:t>
            </w:r>
            <w:r w:rsidRPr="005424B3">
              <w:rPr>
                <w:position w:val="-6"/>
                <w:lang w:val="pt-BR"/>
              </w:rPr>
              <w:object w:dxaOrig="279" w:dyaOrig="440" w14:anchorId="4635EB3B">
                <v:shape id="_x0000_i1040" type="#_x0000_t75" style="width:14.25pt;height:21.95pt" o:ole="">
                  <v:imagedata r:id="rId71" o:title=""/>
                </v:shape>
                <o:OLEObject Type="Embed" ProgID="Equation.DSMT4" ShapeID="_x0000_i1040" DrawAspect="Content" ObjectID="_1697434687" r:id="rId72"/>
              </w:object>
            </w:r>
            <w:r w:rsidRPr="005424B3">
              <w:rPr>
                <w:lang w:val="pt-BR"/>
              </w:rPr>
              <w:t>O</w:t>
            </w:r>
            <w:r w:rsidRPr="005424B3">
              <w:rPr>
                <w:vertAlign w:val="subscript"/>
                <w:lang w:val="pt-BR"/>
              </w:rPr>
              <w:t>2</w:t>
            </w:r>
            <w:r w:rsidRPr="005424B3">
              <w:rPr>
                <w:lang w:val="pt-BR"/>
              </w:rPr>
              <w:t xml:space="preserve"> + 2H</w:t>
            </w:r>
            <w:r w:rsidRPr="005424B3">
              <w:rPr>
                <w:vertAlign w:val="subscript"/>
                <w:lang w:val="pt-BR"/>
              </w:rPr>
              <w:t>2</w:t>
            </w:r>
            <w:r w:rsidRPr="005424B3">
              <w:rPr>
                <w:lang w:val="pt-BR"/>
              </w:rPr>
              <w:t>O</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2DC8024" w14:textId="77777777" w:rsidR="00446636" w:rsidRPr="005424B3" w:rsidRDefault="00446636" w:rsidP="00446636">
            <w:r w:rsidRPr="005424B3">
              <w:rPr>
                <w:bCs/>
              </w:rPr>
              <w:lastRenderedPageBreak/>
              <w:t>- Gv: ?</w:t>
            </w:r>
            <w:r w:rsidRPr="005424B3">
              <w:t xml:space="preserve"> Dựa vào cấu tạo của ngtử N và H hãy mô tả sự hình thành ptử NH</w:t>
            </w:r>
            <w:r w:rsidRPr="005424B3">
              <w:rPr>
                <w:vertAlign w:val="subscript"/>
              </w:rPr>
              <w:t>3</w:t>
            </w:r>
            <w:r w:rsidRPr="005424B3">
              <w:t xml:space="preserve"> ?</w:t>
            </w:r>
          </w:p>
          <w:p w14:paraId="202CBE05" w14:textId="77777777" w:rsidR="00446636" w:rsidRPr="005424B3" w:rsidRDefault="00446636" w:rsidP="00446636">
            <w:pPr>
              <w:tabs>
                <w:tab w:val="left" w:pos="9360"/>
              </w:tabs>
              <w:rPr>
                <w:lang w:val="pt-BR"/>
              </w:rPr>
            </w:pPr>
            <w:r w:rsidRPr="005424B3">
              <w:rPr>
                <w:bCs/>
                <w:lang w:val="pt-BR"/>
              </w:rPr>
              <w:t>- Gv thông báo</w:t>
            </w:r>
            <w:r w:rsidRPr="005424B3">
              <w:rPr>
                <w:b/>
                <w:bCs/>
                <w:lang w:val="pt-BR"/>
              </w:rPr>
              <w:t>:</w:t>
            </w:r>
            <w:r w:rsidRPr="005424B3">
              <w:rPr>
                <w:lang w:val="pt-BR"/>
              </w:rPr>
              <w:t xml:space="preserve"> Thí nghiệm thử tính tan của NH</w:t>
            </w:r>
            <w:r w:rsidRPr="005424B3">
              <w:rPr>
                <w:vertAlign w:val="subscript"/>
                <w:lang w:val="pt-BR"/>
              </w:rPr>
              <w:t>3</w:t>
            </w:r>
            <w:r w:rsidRPr="005424B3">
              <w:rPr>
                <w:lang w:val="pt-BR"/>
              </w:rPr>
              <w:t xml:space="preserve"> trong nước đã chứng tỏ dd NH</w:t>
            </w:r>
            <w:r w:rsidRPr="005424B3">
              <w:rPr>
                <w:vertAlign w:val="subscript"/>
                <w:lang w:val="pt-BR"/>
              </w:rPr>
              <w:t>3</w:t>
            </w:r>
            <w:r w:rsidRPr="005424B3">
              <w:rPr>
                <w:lang w:val="pt-BR"/>
              </w:rPr>
              <w:t xml:space="preserve"> có tính bazơ yếu.</w:t>
            </w:r>
          </w:p>
          <w:p w14:paraId="6F829098" w14:textId="77777777" w:rsidR="00446636" w:rsidRPr="005424B3" w:rsidRDefault="00446636" w:rsidP="00446636">
            <w:pPr>
              <w:jc w:val="both"/>
              <w:rPr>
                <w:lang w:val="pt-BR"/>
              </w:rPr>
            </w:pPr>
            <w:r w:rsidRPr="005424B3">
              <w:rPr>
                <w:lang w:val="pt-BR"/>
              </w:rPr>
              <w:t>Hs viết phương trình ion</w:t>
            </w:r>
          </w:p>
          <w:p w14:paraId="7EF1FBB2" w14:textId="77777777" w:rsidR="00446636" w:rsidRPr="005424B3" w:rsidRDefault="00446636" w:rsidP="00446636">
            <w:pPr>
              <w:tabs>
                <w:tab w:val="left" w:pos="9360"/>
              </w:tabs>
              <w:jc w:val="both"/>
            </w:pPr>
            <w:r w:rsidRPr="005424B3">
              <w:rPr>
                <w:lang w:val="pt-BR"/>
              </w:rPr>
              <w:t>- Gv hỏi : Khi cho dd AlCl</w:t>
            </w:r>
            <w:r w:rsidRPr="005424B3">
              <w:rPr>
                <w:vertAlign w:val="subscript"/>
                <w:lang w:val="pt-BR"/>
              </w:rPr>
              <w:t>3</w:t>
            </w:r>
            <w:r w:rsidRPr="005424B3">
              <w:rPr>
                <w:lang w:val="pt-BR"/>
              </w:rPr>
              <w:t xml:space="preserve"> vào dd NH</w:t>
            </w:r>
            <w:r w:rsidRPr="005424B3">
              <w:rPr>
                <w:vertAlign w:val="subscript"/>
                <w:lang w:val="pt-BR"/>
              </w:rPr>
              <w:t>3</w:t>
            </w:r>
            <w:r w:rsidRPr="005424B3">
              <w:rPr>
                <w:lang w:val="pt-BR"/>
              </w:rPr>
              <w:t xml:space="preserve"> sẽ xảy ra pứ nào? </w:t>
            </w:r>
            <w:r w:rsidRPr="005424B3">
              <w:sym w:font="Wingdings" w:char="F0E0"/>
            </w:r>
            <w:r w:rsidRPr="005424B3">
              <w:t>Làm thí nghiệm với dung dịch AlCl</w:t>
            </w:r>
            <w:r w:rsidRPr="005424B3">
              <w:rPr>
                <w:vertAlign w:val="subscript"/>
              </w:rPr>
              <w:t>3</w:t>
            </w:r>
          </w:p>
          <w:p w14:paraId="2451CBD5" w14:textId="77777777" w:rsidR="00446636" w:rsidRPr="005424B3" w:rsidRDefault="00446636" w:rsidP="00446636">
            <w:pPr>
              <w:jc w:val="both"/>
            </w:pPr>
            <w:r w:rsidRPr="005424B3">
              <w:t>Hs quan sát, nhận xét hiện tượng, viết phương trình phản ứng, phtrình ion thu gọn</w:t>
            </w:r>
          </w:p>
          <w:p w14:paraId="71058111" w14:textId="77777777" w:rsidR="00446636" w:rsidRPr="005424B3" w:rsidRDefault="00446636" w:rsidP="00446636">
            <w:pPr>
              <w:rPr>
                <w:lang w:val="de-DE"/>
              </w:rPr>
            </w:pPr>
            <w:r w:rsidRPr="005424B3">
              <w:rPr>
                <w:lang w:val="de-DE"/>
              </w:rPr>
              <w:lastRenderedPageBreak/>
              <w:t>Gv: Yêu cầu hs cho biết: SOXH của N trong NH</w:t>
            </w:r>
            <w:r w:rsidRPr="005424B3">
              <w:rPr>
                <w:vertAlign w:val="subscript"/>
                <w:lang w:val="de-DE"/>
              </w:rPr>
              <w:t>3</w:t>
            </w:r>
            <w:r w:rsidRPr="005424B3">
              <w:rPr>
                <w:lang w:val="de-DE"/>
              </w:rPr>
              <w:t xml:space="preserve"> và nhắc lại các SOXH của N. Từ đó dự đoán TCHH tiếp theo của NH</w:t>
            </w:r>
            <w:r w:rsidRPr="005424B3">
              <w:rPr>
                <w:vertAlign w:val="subscript"/>
                <w:lang w:val="de-DE"/>
              </w:rPr>
              <w:t>3</w:t>
            </w:r>
            <w:r w:rsidRPr="005424B3">
              <w:rPr>
                <w:lang w:val="de-DE"/>
              </w:rPr>
              <w:t xml:space="preserve"> dựa vào sự thay đổi SOXH của N.</w:t>
            </w:r>
          </w:p>
          <w:p w14:paraId="7B356F72" w14:textId="77777777" w:rsidR="00446636" w:rsidRPr="005424B3" w:rsidRDefault="00446636" w:rsidP="00446636">
            <w:pPr>
              <w:rPr>
                <w:b/>
                <w:lang w:val="nb-NO"/>
              </w:rPr>
            </w:pPr>
          </w:p>
          <w:p w14:paraId="4C01556F" w14:textId="77777777" w:rsidR="00446636" w:rsidRPr="005424B3" w:rsidRDefault="00446636" w:rsidP="00446636">
            <w:pPr>
              <w:rPr>
                <w:b/>
                <w:lang w:val="nb-NO"/>
              </w:rPr>
            </w:pPr>
          </w:p>
          <w:p w14:paraId="6A376840" w14:textId="77777777" w:rsidR="00446636" w:rsidRPr="005424B3" w:rsidRDefault="00446636" w:rsidP="00446636">
            <w:pPr>
              <w:tabs>
                <w:tab w:val="left" w:pos="9360"/>
              </w:tabs>
              <w:jc w:val="both"/>
              <w:rPr>
                <w:lang w:val="de-DE"/>
              </w:rPr>
            </w:pPr>
            <w:r w:rsidRPr="005424B3">
              <w:rPr>
                <w:lang w:val="de-DE"/>
              </w:rPr>
              <w:t>- Gv: Yêu cầu hs viết ptpứ của NH</w:t>
            </w:r>
            <w:r w:rsidRPr="005424B3">
              <w:rPr>
                <w:vertAlign w:val="subscript"/>
                <w:lang w:val="de-DE"/>
              </w:rPr>
              <w:t>3</w:t>
            </w:r>
            <w:r w:rsidRPr="005424B3">
              <w:rPr>
                <w:lang w:val="de-DE"/>
              </w:rPr>
              <w:t xml:space="preserve"> với clo.</w:t>
            </w:r>
          </w:p>
          <w:p w14:paraId="10B968DC" w14:textId="77777777" w:rsidR="00446636" w:rsidRDefault="00446636" w:rsidP="00446636">
            <w:pPr>
              <w:rPr>
                <w:b/>
                <w:lang w:val="nb-NO"/>
              </w:rPr>
            </w:pPr>
          </w:p>
          <w:p w14:paraId="5FD1464F" w14:textId="77777777" w:rsidR="00446636" w:rsidRDefault="00446636" w:rsidP="00446636">
            <w:pPr>
              <w:rPr>
                <w:b/>
                <w:lang w:val="nb-NO"/>
              </w:rPr>
            </w:pPr>
          </w:p>
          <w:p w14:paraId="14739795" w14:textId="77777777" w:rsidR="00446636" w:rsidRDefault="00446636" w:rsidP="00446636">
            <w:pPr>
              <w:rPr>
                <w:b/>
                <w:lang w:val="nb-NO"/>
              </w:rPr>
            </w:pPr>
          </w:p>
          <w:p w14:paraId="39211A9A" w14:textId="77777777" w:rsidR="00446636" w:rsidRDefault="00446636" w:rsidP="00446636">
            <w:pPr>
              <w:rPr>
                <w:b/>
                <w:lang w:val="nb-NO"/>
              </w:rPr>
            </w:pPr>
          </w:p>
          <w:p w14:paraId="7AE95278" w14:textId="77777777" w:rsidR="00446636" w:rsidRDefault="00446636" w:rsidP="00446636">
            <w:pPr>
              <w:rPr>
                <w:b/>
                <w:lang w:val="nb-NO"/>
              </w:rPr>
            </w:pPr>
          </w:p>
          <w:p w14:paraId="7CDA9257" w14:textId="77777777" w:rsidR="00446636" w:rsidRDefault="00446636" w:rsidP="00446636">
            <w:pPr>
              <w:rPr>
                <w:b/>
                <w:lang w:val="nb-NO"/>
              </w:rPr>
            </w:pPr>
          </w:p>
          <w:p w14:paraId="226C7465" w14:textId="77777777" w:rsidR="00446636" w:rsidRDefault="00446636" w:rsidP="00446636">
            <w:pPr>
              <w:rPr>
                <w:b/>
                <w:lang w:val="nb-NO"/>
              </w:rPr>
            </w:pPr>
          </w:p>
          <w:p w14:paraId="401FF759" w14:textId="77777777" w:rsidR="00446636" w:rsidRDefault="00446636" w:rsidP="00446636">
            <w:pPr>
              <w:rPr>
                <w:b/>
                <w:lang w:val="nb-NO"/>
              </w:rPr>
            </w:pPr>
          </w:p>
          <w:p w14:paraId="0F7BC792" w14:textId="77777777" w:rsidR="00446636" w:rsidRDefault="00446636" w:rsidP="00446636">
            <w:pPr>
              <w:rPr>
                <w:b/>
                <w:lang w:val="nb-NO"/>
              </w:rPr>
            </w:pPr>
          </w:p>
          <w:p w14:paraId="19D15300" w14:textId="77777777" w:rsidR="00446636" w:rsidRDefault="00446636" w:rsidP="00446636">
            <w:pPr>
              <w:rPr>
                <w:b/>
                <w:lang w:val="nb-NO"/>
              </w:rPr>
            </w:pPr>
          </w:p>
          <w:p w14:paraId="1139861A" w14:textId="77777777" w:rsidR="00446636" w:rsidRDefault="00446636" w:rsidP="00446636">
            <w:pPr>
              <w:rPr>
                <w:b/>
                <w:lang w:val="nb-NO"/>
              </w:rPr>
            </w:pPr>
          </w:p>
          <w:p w14:paraId="61D39B64" w14:textId="77777777" w:rsidR="00446636" w:rsidRDefault="00446636" w:rsidP="00446636">
            <w:pPr>
              <w:rPr>
                <w:b/>
                <w:lang w:val="nb-NO"/>
              </w:rPr>
            </w:pPr>
          </w:p>
          <w:p w14:paraId="47C36389" w14:textId="77777777" w:rsidR="00446636" w:rsidRDefault="00446636" w:rsidP="00446636">
            <w:pPr>
              <w:rPr>
                <w:b/>
                <w:lang w:val="nb-NO"/>
              </w:rPr>
            </w:pPr>
          </w:p>
          <w:p w14:paraId="62FBA9E2" w14:textId="77777777" w:rsidR="00446636" w:rsidRDefault="00446636" w:rsidP="00446636">
            <w:pPr>
              <w:rPr>
                <w:b/>
                <w:lang w:val="nb-NO"/>
              </w:rPr>
            </w:pPr>
          </w:p>
          <w:p w14:paraId="04D5798C" w14:textId="77777777" w:rsidR="00446636" w:rsidRDefault="00446636" w:rsidP="00446636">
            <w:pPr>
              <w:rPr>
                <w:b/>
                <w:lang w:val="nb-NO"/>
              </w:rPr>
            </w:pPr>
          </w:p>
          <w:p w14:paraId="20C506D1" w14:textId="77777777" w:rsidR="00446636" w:rsidRDefault="00446636" w:rsidP="00446636">
            <w:pPr>
              <w:rPr>
                <w:b/>
                <w:lang w:val="nb-NO"/>
              </w:rPr>
            </w:pPr>
          </w:p>
          <w:p w14:paraId="2EE0721B" w14:textId="77777777" w:rsidR="00446636" w:rsidRDefault="00446636" w:rsidP="00446636">
            <w:pPr>
              <w:rPr>
                <w:b/>
                <w:lang w:val="nb-NO"/>
              </w:rPr>
            </w:pPr>
          </w:p>
          <w:p w14:paraId="0117F716" w14:textId="77777777" w:rsidR="00446636" w:rsidRDefault="00446636" w:rsidP="00446636">
            <w:pPr>
              <w:rPr>
                <w:b/>
                <w:lang w:val="nb-NO"/>
              </w:rPr>
            </w:pPr>
          </w:p>
          <w:p w14:paraId="26225D33" w14:textId="77777777" w:rsidR="00446636" w:rsidRDefault="00446636" w:rsidP="00446636">
            <w:pPr>
              <w:rPr>
                <w:b/>
                <w:lang w:val="nb-NO"/>
              </w:rPr>
            </w:pPr>
          </w:p>
          <w:p w14:paraId="2C6ADF57" w14:textId="77777777" w:rsidR="00446636" w:rsidRDefault="00446636" w:rsidP="00446636">
            <w:pPr>
              <w:rPr>
                <w:b/>
                <w:lang w:val="nb-NO"/>
              </w:rPr>
            </w:pPr>
          </w:p>
          <w:p w14:paraId="6E04FBB9" w14:textId="77777777" w:rsidR="00446636" w:rsidRDefault="00446636" w:rsidP="00446636">
            <w:pPr>
              <w:rPr>
                <w:b/>
                <w:lang w:val="nb-NO"/>
              </w:rPr>
            </w:pPr>
          </w:p>
          <w:p w14:paraId="57DC6E45" w14:textId="77777777" w:rsidR="00446636" w:rsidRDefault="00446636" w:rsidP="00446636">
            <w:pPr>
              <w:rPr>
                <w:b/>
                <w:lang w:val="nb-NO"/>
              </w:rPr>
            </w:pPr>
          </w:p>
          <w:p w14:paraId="3E7F2E2D" w14:textId="77777777" w:rsidR="00446636" w:rsidRPr="005424B3" w:rsidRDefault="00446636" w:rsidP="00446636">
            <w:pPr>
              <w:tabs>
                <w:tab w:val="left" w:pos="9360"/>
              </w:tabs>
              <w:jc w:val="both"/>
            </w:pPr>
            <w:r w:rsidRPr="005424B3">
              <w:rPr>
                <w:bCs/>
              </w:rPr>
              <w:t>Gv:</w:t>
            </w:r>
            <w:r w:rsidRPr="005424B3">
              <w:t xml:space="preserve"> Yêu cầu hs viết CTCT của phân tử HNO</w:t>
            </w:r>
            <w:r w:rsidRPr="005424B3">
              <w:rPr>
                <w:vertAlign w:val="subscript"/>
              </w:rPr>
              <w:t>3</w:t>
            </w:r>
            <w:r w:rsidRPr="005424B3">
              <w:t>. Xác định số oxh của nitơ trong HNO</w:t>
            </w:r>
            <w:r w:rsidRPr="005424B3">
              <w:rPr>
                <w:vertAlign w:val="subscript"/>
              </w:rPr>
              <w:t>3</w:t>
            </w:r>
            <w:r w:rsidRPr="005424B3">
              <w:t>.</w:t>
            </w:r>
          </w:p>
          <w:p w14:paraId="301B3769" w14:textId="77777777" w:rsidR="00446636" w:rsidRPr="005424B3" w:rsidRDefault="00446636" w:rsidP="00446636">
            <w:pPr>
              <w:jc w:val="both"/>
              <w:rPr>
                <w:lang w:val="pt-BR"/>
              </w:rPr>
            </w:pPr>
            <w:r w:rsidRPr="005424B3">
              <w:rPr>
                <w:lang w:val="pt-BR"/>
              </w:rPr>
              <w:t>- Gv: Yêu cầu học sinh viết phương trình điện li của HNO</w:t>
            </w:r>
            <w:r w:rsidRPr="005424B3">
              <w:rPr>
                <w:vertAlign w:val="subscript"/>
                <w:lang w:val="pt-BR"/>
              </w:rPr>
              <w:t>3</w:t>
            </w:r>
            <w:r w:rsidRPr="005424B3">
              <w:rPr>
                <w:lang w:val="pt-BR"/>
              </w:rPr>
              <w:t xml:space="preserve"> và xác định số oxi hoá của N trong phân tử HNO</w:t>
            </w:r>
            <w:r w:rsidRPr="005424B3">
              <w:rPr>
                <w:vertAlign w:val="subscript"/>
                <w:lang w:val="pt-BR"/>
              </w:rPr>
              <w:t>3</w:t>
            </w:r>
            <w:r w:rsidRPr="005424B3">
              <w:rPr>
                <w:lang w:val="pt-BR"/>
              </w:rPr>
              <w:t xml:space="preserve"> → Dự đoán tính chất?</w:t>
            </w:r>
          </w:p>
          <w:p w14:paraId="1F29806D" w14:textId="77777777" w:rsidR="00446636" w:rsidRPr="005424B3" w:rsidRDefault="00446636" w:rsidP="00446636">
            <w:pPr>
              <w:jc w:val="both"/>
              <w:rPr>
                <w:lang w:val="pt-BR"/>
              </w:rPr>
            </w:pPr>
          </w:p>
          <w:p w14:paraId="6AA752CA" w14:textId="5039E393" w:rsidR="00446636" w:rsidRPr="005424B3" w:rsidRDefault="00446636" w:rsidP="00446636">
            <w:pPr>
              <w:rPr>
                <w:b/>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01FECAB" w14:textId="77777777" w:rsidR="00446636" w:rsidRPr="005424B3" w:rsidRDefault="00446636" w:rsidP="00446636">
            <w:pPr>
              <w:rPr>
                <w:lang w:val="de-DE"/>
              </w:rPr>
            </w:pPr>
            <w:r w:rsidRPr="005424B3">
              <w:rPr>
                <w:lang w:val="de-DE"/>
              </w:rPr>
              <w:lastRenderedPageBreak/>
              <w:t xml:space="preserve">- </w:t>
            </w:r>
            <w:r w:rsidRPr="005424B3">
              <w:rPr>
                <w:lang w:val="nb-NO"/>
              </w:rPr>
              <w:t>HS theo dõi, ghi bài và t</w:t>
            </w:r>
            <w:r w:rsidRPr="005424B3">
              <w:rPr>
                <w:lang w:val="de-DE"/>
              </w:rPr>
              <w:t>rả lời các câu hỏi</w:t>
            </w:r>
          </w:p>
          <w:p w14:paraId="53C73B6E" w14:textId="77777777" w:rsidR="00446636" w:rsidRPr="005424B3" w:rsidRDefault="00446636" w:rsidP="00446636">
            <w:pPr>
              <w:rPr>
                <w:lang w:val="de-DE"/>
              </w:rPr>
            </w:pPr>
          </w:p>
          <w:p w14:paraId="1D3FC69A" w14:textId="77777777" w:rsidR="00446636" w:rsidRPr="005424B3" w:rsidRDefault="00446636" w:rsidP="00446636">
            <w:pPr>
              <w:rPr>
                <w:lang w:val="de-DE"/>
              </w:rPr>
            </w:pPr>
          </w:p>
          <w:p w14:paraId="32B2BB0B" w14:textId="77777777" w:rsidR="00446636" w:rsidRPr="005424B3" w:rsidRDefault="00446636" w:rsidP="00446636">
            <w:pPr>
              <w:rPr>
                <w:lang w:val="de-DE"/>
              </w:rPr>
            </w:pPr>
          </w:p>
          <w:p w14:paraId="0DBE5836" w14:textId="77777777" w:rsidR="00446636" w:rsidRPr="005424B3" w:rsidRDefault="00446636" w:rsidP="00446636">
            <w:pPr>
              <w:rPr>
                <w:lang w:val="de-DE"/>
              </w:rPr>
            </w:pPr>
          </w:p>
          <w:p w14:paraId="5A4AC078" w14:textId="77777777" w:rsidR="00446636" w:rsidRPr="005424B3" w:rsidRDefault="00446636" w:rsidP="00446636">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00C6A5EC" w14:textId="77777777" w:rsidR="00446636" w:rsidRPr="005424B3" w:rsidRDefault="00446636" w:rsidP="00446636">
            <w:pPr>
              <w:rPr>
                <w:lang w:val="de-DE"/>
              </w:rPr>
            </w:pPr>
          </w:p>
          <w:p w14:paraId="5FD7F88B" w14:textId="77777777" w:rsidR="00446636" w:rsidRPr="005424B3" w:rsidRDefault="00446636" w:rsidP="00446636">
            <w:pPr>
              <w:rPr>
                <w:lang w:val="de-DE"/>
              </w:rPr>
            </w:pPr>
          </w:p>
          <w:p w14:paraId="7B66D3F8" w14:textId="77777777" w:rsidR="00446636" w:rsidRPr="005424B3" w:rsidRDefault="00446636" w:rsidP="00446636">
            <w:pPr>
              <w:rPr>
                <w:lang w:val="de-DE"/>
              </w:rPr>
            </w:pPr>
          </w:p>
          <w:p w14:paraId="32DED6D8" w14:textId="77777777" w:rsidR="00446636" w:rsidRPr="005424B3" w:rsidRDefault="00446636" w:rsidP="00446636">
            <w:pPr>
              <w:rPr>
                <w:lang w:val="de-DE"/>
              </w:rPr>
            </w:pPr>
          </w:p>
          <w:p w14:paraId="29E4D8CA" w14:textId="77777777" w:rsidR="00446636" w:rsidRPr="005424B3" w:rsidRDefault="00446636" w:rsidP="00446636">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4B5D7953" w14:textId="77777777" w:rsidR="00446636" w:rsidRPr="005424B3" w:rsidRDefault="00446636" w:rsidP="00446636">
            <w:pPr>
              <w:rPr>
                <w:lang w:val="de-DE"/>
              </w:rPr>
            </w:pPr>
          </w:p>
          <w:p w14:paraId="5C044AFA" w14:textId="77777777" w:rsidR="00446636" w:rsidRPr="005424B3" w:rsidRDefault="00446636" w:rsidP="00446636">
            <w:pPr>
              <w:rPr>
                <w:lang w:val="de-DE"/>
              </w:rPr>
            </w:pPr>
          </w:p>
          <w:p w14:paraId="2BBD5341" w14:textId="77777777" w:rsidR="00446636" w:rsidRPr="005424B3" w:rsidRDefault="00446636" w:rsidP="00446636">
            <w:pPr>
              <w:rPr>
                <w:lang w:val="de-DE"/>
              </w:rPr>
            </w:pPr>
          </w:p>
          <w:p w14:paraId="192FB6D0" w14:textId="77777777" w:rsidR="00446636" w:rsidRPr="005424B3" w:rsidRDefault="00446636" w:rsidP="00446636">
            <w:pPr>
              <w:rPr>
                <w:lang w:val="de-DE"/>
              </w:rPr>
            </w:pPr>
          </w:p>
          <w:p w14:paraId="56850701" w14:textId="77777777" w:rsidR="00446636" w:rsidRPr="005424B3" w:rsidRDefault="00446636" w:rsidP="00446636">
            <w:pPr>
              <w:rPr>
                <w:lang w:val="de-DE"/>
              </w:rPr>
            </w:pPr>
            <w:r w:rsidRPr="005424B3">
              <w:rPr>
                <w:lang w:val="de-DE"/>
              </w:rPr>
              <w:t xml:space="preserve">- </w:t>
            </w:r>
            <w:r w:rsidRPr="005424B3">
              <w:rPr>
                <w:lang w:val="nb-NO"/>
              </w:rPr>
              <w:t xml:space="preserve">HS theo dõi, ghi </w:t>
            </w:r>
            <w:r w:rsidRPr="005424B3">
              <w:rPr>
                <w:lang w:val="nb-NO"/>
              </w:rPr>
              <w:lastRenderedPageBreak/>
              <w:t>bài và t</w:t>
            </w:r>
            <w:r w:rsidRPr="005424B3">
              <w:rPr>
                <w:lang w:val="de-DE"/>
              </w:rPr>
              <w:t>rả lời các câu hỏi</w:t>
            </w:r>
          </w:p>
          <w:p w14:paraId="486A891B" w14:textId="77777777" w:rsidR="00446636" w:rsidRPr="005424B3" w:rsidRDefault="00446636" w:rsidP="00446636">
            <w:pPr>
              <w:rPr>
                <w:lang w:val="de-DE"/>
              </w:rPr>
            </w:pPr>
          </w:p>
          <w:p w14:paraId="3A1A9F2F" w14:textId="77777777" w:rsidR="00446636" w:rsidRPr="005424B3" w:rsidRDefault="00446636" w:rsidP="00446636">
            <w:pPr>
              <w:rPr>
                <w:lang w:val="de-DE"/>
              </w:rPr>
            </w:pPr>
          </w:p>
          <w:p w14:paraId="2A59A7C4" w14:textId="77777777" w:rsidR="00446636" w:rsidRPr="005424B3" w:rsidRDefault="00446636" w:rsidP="00446636">
            <w:pPr>
              <w:rPr>
                <w:lang w:val="de-DE"/>
              </w:rPr>
            </w:pPr>
          </w:p>
          <w:p w14:paraId="5EB10EB8" w14:textId="77777777" w:rsidR="00446636" w:rsidRDefault="00446636" w:rsidP="00446636">
            <w:pPr>
              <w:rPr>
                <w:lang w:val="de-DE"/>
              </w:rPr>
            </w:pPr>
            <w:r w:rsidRPr="005424B3">
              <w:rPr>
                <w:lang w:val="de-DE"/>
              </w:rPr>
              <w:t>học sinh thảo luận làm bài theo nhóm</w:t>
            </w:r>
          </w:p>
          <w:p w14:paraId="7CED3196" w14:textId="77777777" w:rsidR="00446636" w:rsidRDefault="00446636" w:rsidP="00446636">
            <w:pPr>
              <w:rPr>
                <w:b/>
                <w:lang w:val="nb-NO"/>
              </w:rPr>
            </w:pPr>
          </w:p>
          <w:p w14:paraId="7B9B1FE9" w14:textId="77777777" w:rsidR="00446636" w:rsidRDefault="00446636" w:rsidP="00446636">
            <w:pPr>
              <w:rPr>
                <w:b/>
                <w:lang w:val="nb-NO"/>
              </w:rPr>
            </w:pPr>
          </w:p>
          <w:p w14:paraId="4B3398B0" w14:textId="77777777" w:rsidR="00446636" w:rsidRDefault="00446636" w:rsidP="00446636">
            <w:pPr>
              <w:rPr>
                <w:b/>
                <w:lang w:val="nb-NO"/>
              </w:rPr>
            </w:pPr>
          </w:p>
          <w:p w14:paraId="53646A71" w14:textId="77777777" w:rsidR="00446636" w:rsidRDefault="00446636" w:rsidP="00446636">
            <w:pPr>
              <w:rPr>
                <w:b/>
                <w:lang w:val="nb-NO"/>
              </w:rPr>
            </w:pPr>
          </w:p>
          <w:p w14:paraId="13A7348B" w14:textId="77777777" w:rsidR="00446636" w:rsidRDefault="00446636" w:rsidP="00446636">
            <w:pPr>
              <w:rPr>
                <w:b/>
                <w:lang w:val="nb-NO"/>
              </w:rPr>
            </w:pPr>
          </w:p>
          <w:p w14:paraId="2034F1AB" w14:textId="77777777" w:rsidR="00446636" w:rsidRDefault="00446636" w:rsidP="00446636">
            <w:pPr>
              <w:rPr>
                <w:b/>
                <w:lang w:val="nb-NO"/>
              </w:rPr>
            </w:pPr>
          </w:p>
          <w:p w14:paraId="5A1ED9E1" w14:textId="77777777" w:rsidR="00446636" w:rsidRDefault="00446636" w:rsidP="00446636">
            <w:pPr>
              <w:rPr>
                <w:b/>
                <w:lang w:val="nb-NO"/>
              </w:rPr>
            </w:pPr>
          </w:p>
          <w:p w14:paraId="53ADB130" w14:textId="77777777" w:rsidR="00446636" w:rsidRDefault="00446636" w:rsidP="00446636">
            <w:pPr>
              <w:rPr>
                <w:b/>
                <w:lang w:val="nb-NO"/>
              </w:rPr>
            </w:pPr>
          </w:p>
          <w:p w14:paraId="69A9A67B" w14:textId="77777777" w:rsidR="00446636" w:rsidRDefault="00446636" w:rsidP="00446636">
            <w:pPr>
              <w:rPr>
                <w:b/>
                <w:lang w:val="nb-NO"/>
              </w:rPr>
            </w:pPr>
          </w:p>
          <w:p w14:paraId="2B0357F0" w14:textId="77777777" w:rsidR="00446636" w:rsidRDefault="00446636" w:rsidP="00446636">
            <w:pPr>
              <w:rPr>
                <w:b/>
                <w:lang w:val="nb-NO"/>
              </w:rPr>
            </w:pPr>
          </w:p>
          <w:p w14:paraId="5ECCEFAE" w14:textId="77777777" w:rsidR="00446636" w:rsidRDefault="00446636" w:rsidP="00446636">
            <w:pPr>
              <w:rPr>
                <w:b/>
                <w:lang w:val="nb-NO"/>
              </w:rPr>
            </w:pPr>
          </w:p>
          <w:p w14:paraId="5072CE14" w14:textId="77777777" w:rsidR="00446636" w:rsidRDefault="00446636" w:rsidP="00446636">
            <w:pPr>
              <w:rPr>
                <w:b/>
                <w:lang w:val="nb-NO"/>
              </w:rPr>
            </w:pPr>
          </w:p>
          <w:p w14:paraId="678A78C1" w14:textId="77777777" w:rsidR="00446636" w:rsidRDefault="00446636" w:rsidP="00446636">
            <w:pPr>
              <w:rPr>
                <w:b/>
                <w:lang w:val="nb-NO"/>
              </w:rPr>
            </w:pPr>
          </w:p>
          <w:p w14:paraId="3FE2B227" w14:textId="77777777" w:rsidR="00446636" w:rsidRDefault="00446636" w:rsidP="00446636">
            <w:pPr>
              <w:rPr>
                <w:b/>
                <w:lang w:val="nb-NO"/>
              </w:rPr>
            </w:pPr>
          </w:p>
          <w:p w14:paraId="08D72AFE" w14:textId="77777777" w:rsidR="00446636" w:rsidRDefault="00446636" w:rsidP="00446636">
            <w:pPr>
              <w:rPr>
                <w:b/>
                <w:lang w:val="nb-NO"/>
              </w:rPr>
            </w:pPr>
          </w:p>
          <w:p w14:paraId="26DA6449" w14:textId="77777777" w:rsidR="00446636" w:rsidRDefault="00446636" w:rsidP="00446636">
            <w:pPr>
              <w:rPr>
                <w:b/>
                <w:lang w:val="nb-NO"/>
              </w:rPr>
            </w:pPr>
          </w:p>
          <w:p w14:paraId="51725ED7" w14:textId="77777777" w:rsidR="00446636" w:rsidRDefault="00446636" w:rsidP="00446636">
            <w:pPr>
              <w:rPr>
                <w:b/>
                <w:lang w:val="nb-NO"/>
              </w:rPr>
            </w:pPr>
          </w:p>
          <w:p w14:paraId="2D87A4C3" w14:textId="77777777" w:rsidR="00446636" w:rsidRDefault="00446636" w:rsidP="00446636">
            <w:pPr>
              <w:rPr>
                <w:b/>
                <w:lang w:val="nb-NO"/>
              </w:rPr>
            </w:pPr>
          </w:p>
          <w:p w14:paraId="47C89CF0" w14:textId="77777777" w:rsidR="00446636" w:rsidRPr="005424B3" w:rsidRDefault="00446636" w:rsidP="00446636">
            <w:pPr>
              <w:rPr>
                <w:lang w:val="de-DE"/>
              </w:rPr>
            </w:pPr>
            <w:r w:rsidRPr="005424B3">
              <w:rPr>
                <w:lang w:val="de-DE"/>
              </w:rPr>
              <w:t xml:space="preserve">- </w:t>
            </w:r>
            <w:r w:rsidRPr="005424B3">
              <w:rPr>
                <w:lang w:val="nb-NO"/>
              </w:rPr>
              <w:t>HS theo dõi, ghi bài, thảo luận và t</w:t>
            </w:r>
            <w:r w:rsidRPr="005424B3">
              <w:rPr>
                <w:lang w:val="de-DE"/>
              </w:rPr>
              <w:t>rả lời các câu hỏi.</w:t>
            </w:r>
          </w:p>
          <w:p w14:paraId="763983B1" w14:textId="77777777" w:rsidR="00446636" w:rsidRPr="005424B3" w:rsidRDefault="00446636" w:rsidP="00446636">
            <w:pPr>
              <w:rPr>
                <w:lang w:val="de-DE"/>
              </w:rPr>
            </w:pPr>
          </w:p>
          <w:p w14:paraId="4F227C25" w14:textId="77777777" w:rsidR="00446636" w:rsidRDefault="00446636" w:rsidP="00446636">
            <w:pPr>
              <w:rPr>
                <w:b/>
                <w:lang w:val="nb-NO"/>
              </w:rPr>
            </w:pPr>
          </w:p>
          <w:p w14:paraId="4680930B" w14:textId="77777777" w:rsidR="00446636" w:rsidRDefault="00446636" w:rsidP="00446636">
            <w:pPr>
              <w:rPr>
                <w:b/>
                <w:lang w:val="nb-NO"/>
              </w:rPr>
            </w:pPr>
          </w:p>
          <w:p w14:paraId="0D82D1DD" w14:textId="77777777" w:rsidR="00446636" w:rsidRDefault="00446636" w:rsidP="00446636">
            <w:pPr>
              <w:rPr>
                <w:b/>
                <w:lang w:val="nb-NO"/>
              </w:rPr>
            </w:pPr>
          </w:p>
          <w:p w14:paraId="65905F41" w14:textId="77777777" w:rsidR="00446636" w:rsidRDefault="00446636" w:rsidP="00446636">
            <w:pPr>
              <w:rPr>
                <w:b/>
                <w:lang w:val="nb-NO"/>
              </w:rPr>
            </w:pPr>
          </w:p>
          <w:p w14:paraId="0393964C" w14:textId="77777777" w:rsidR="00446636" w:rsidRDefault="00446636" w:rsidP="00446636">
            <w:pPr>
              <w:rPr>
                <w:b/>
                <w:lang w:val="nb-NO"/>
              </w:rPr>
            </w:pPr>
          </w:p>
          <w:p w14:paraId="356EB7F1" w14:textId="77777777" w:rsidR="00446636" w:rsidRDefault="00446636" w:rsidP="00446636">
            <w:pPr>
              <w:rPr>
                <w:b/>
                <w:lang w:val="nb-NO"/>
              </w:rPr>
            </w:pPr>
          </w:p>
          <w:p w14:paraId="77289F92" w14:textId="77777777" w:rsidR="00446636" w:rsidRDefault="00446636" w:rsidP="00446636">
            <w:pPr>
              <w:rPr>
                <w:b/>
                <w:lang w:val="nb-NO"/>
              </w:rPr>
            </w:pPr>
          </w:p>
          <w:p w14:paraId="50A0B995" w14:textId="77777777" w:rsidR="00446636" w:rsidRDefault="00446636" w:rsidP="00446636">
            <w:pPr>
              <w:rPr>
                <w:b/>
                <w:lang w:val="nb-NO"/>
              </w:rPr>
            </w:pPr>
          </w:p>
          <w:p w14:paraId="2CE39BFA" w14:textId="77777777" w:rsidR="00446636" w:rsidRDefault="00446636" w:rsidP="00446636">
            <w:pPr>
              <w:rPr>
                <w:b/>
                <w:lang w:val="nb-NO"/>
              </w:rPr>
            </w:pPr>
          </w:p>
          <w:p w14:paraId="5C85E0B6" w14:textId="77777777" w:rsidR="00446636" w:rsidRDefault="00446636" w:rsidP="00446636">
            <w:pPr>
              <w:rPr>
                <w:b/>
                <w:lang w:val="nb-NO"/>
              </w:rPr>
            </w:pPr>
          </w:p>
          <w:p w14:paraId="09152918" w14:textId="77777777" w:rsidR="00446636" w:rsidRDefault="00446636" w:rsidP="00446636">
            <w:pPr>
              <w:rPr>
                <w:b/>
                <w:lang w:val="nb-NO"/>
              </w:rPr>
            </w:pPr>
          </w:p>
          <w:p w14:paraId="323E6771" w14:textId="77777777" w:rsidR="00446636" w:rsidRDefault="00446636" w:rsidP="00446636">
            <w:pPr>
              <w:rPr>
                <w:b/>
                <w:lang w:val="nb-NO"/>
              </w:rPr>
            </w:pPr>
          </w:p>
          <w:p w14:paraId="3D8F90F3" w14:textId="77777777" w:rsidR="00446636" w:rsidRDefault="00446636" w:rsidP="00446636">
            <w:pPr>
              <w:rPr>
                <w:b/>
                <w:lang w:val="nb-NO"/>
              </w:rPr>
            </w:pPr>
          </w:p>
          <w:p w14:paraId="1002C9F8" w14:textId="77777777" w:rsidR="00446636" w:rsidRDefault="00446636" w:rsidP="00446636">
            <w:pPr>
              <w:rPr>
                <w:b/>
                <w:lang w:val="nb-NO"/>
              </w:rPr>
            </w:pPr>
          </w:p>
          <w:p w14:paraId="7BAB40CF" w14:textId="77777777" w:rsidR="00446636" w:rsidRDefault="00446636" w:rsidP="00446636">
            <w:pPr>
              <w:rPr>
                <w:b/>
                <w:lang w:val="nb-NO"/>
              </w:rPr>
            </w:pPr>
          </w:p>
          <w:p w14:paraId="4B288B2E" w14:textId="77777777" w:rsidR="00446636" w:rsidRDefault="00446636" w:rsidP="00446636">
            <w:pPr>
              <w:rPr>
                <w:b/>
                <w:lang w:val="nb-NO"/>
              </w:rPr>
            </w:pPr>
          </w:p>
          <w:p w14:paraId="08184354" w14:textId="77777777" w:rsidR="00446636" w:rsidRDefault="00446636" w:rsidP="00446636">
            <w:pPr>
              <w:rPr>
                <w:b/>
                <w:lang w:val="nb-NO"/>
              </w:rPr>
            </w:pPr>
          </w:p>
          <w:p w14:paraId="734F1DE0" w14:textId="77777777" w:rsidR="00446636" w:rsidRDefault="00446636" w:rsidP="00446636">
            <w:pPr>
              <w:rPr>
                <w:b/>
                <w:lang w:val="nb-NO"/>
              </w:rPr>
            </w:pPr>
          </w:p>
          <w:p w14:paraId="7A3424D6" w14:textId="77777777" w:rsidR="00446636" w:rsidRDefault="00446636" w:rsidP="00446636">
            <w:pPr>
              <w:rPr>
                <w:b/>
                <w:lang w:val="nb-NO"/>
              </w:rPr>
            </w:pPr>
          </w:p>
          <w:p w14:paraId="768C7E40" w14:textId="77777777" w:rsidR="00446636" w:rsidRDefault="00446636" w:rsidP="00446636">
            <w:pPr>
              <w:rPr>
                <w:b/>
                <w:lang w:val="nb-NO"/>
              </w:rPr>
            </w:pPr>
          </w:p>
          <w:p w14:paraId="1A09B45F" w14:textId="77777777" w:rsidR="00446636" w:rsidRDefault="00446636" w:rsidP="00446636">
            <w:pPr>
              <w:rPr>
                <w:b/>
                <w:lang w:val="nb-NO"/>
              </w:rPr>
            </w:pPr>
          </w:p>
          <w:p w14:paraId="5F89CDF2" w14:textId="77777777" w:rsidR="00446636" w:rsidRDefault="00446636" w:rsidP="00446636">
            <w:pPr>
              <w:rPr>
                <w:b/>
                <w:lang w:val="nb-NO"/>
              </w:rPr>
            </w:pPr>
          </w:p>
          <w:p w14:paraId="7A641587" w14:textId="77777777" w:rsidR="00446636" w:rsidRDefault="00446636" w:rsidP="00446636">
            <w:pPr>
              <w:rPr>
                <w:b/>
                <w:lang w:val="nb-NO"/>
              </w:rPr>
            </w:pPr>
          </w:p>
          <w:p w14:paraId="0C5C2A80" w14:textId="77777777" w:rsidR="00446636" w:rsidRDefault="00446636" w:rsidP="00446636">
            <w:pPr>
              <w:rPr>
                <w:b/>
                <w:lang w:val="nb-NO"/>
              </w:rPr>
            </w:pPr>
          </w:p>
          <w:p w14:paraId="45051115" w14:textId="77777777" w:rsidR="00446636" w:rsidRDefault="00446636" w:rsidP="00446636">
            <w:pPr>
              <w:rPr>
                <w:b/>
                <w:lang w:val="nb-NO"/>
              </w:rPr>
            </w:pPr>
          </w:p>
          <w:p w14:paraId="6AFFA3E8" w14:textId="77777777" w:rsidR="00446636" w:rsidRDefault="00446636" w:rsidP="00446636">
            <w:pPr>
              <w:rPr>
                <w:b/>
                <w:lang w:val="nb-NO"/>
              </w:rPr>
            </w:pPr>
          </w:p>
          <w:p w14:paraId="688C503F" w14:textId="77777777" w:rsidR="00446636" w:rsidRDefault="00446636" w:rsidP="00446636">
            <w:pPr>
              <w:rPr>
                <w:b/>
                <w:lang w:val="nb-NO"/>
              </w:rPr>
            </w:pPr>
          </w:p>
          <w:p w14:paraId="22A5B323" w14:textId="77777777" w:rsidR="00446636" w:rsidRDefault="00446636" w:rsidP="00446636">
            <w:pPr>
              <w:rPr>
                <w:b/>
                <w:lang w:val="nb-NO"/>
              </w:rPr>
            </w:pPr>
          </w:p>
          <w:p w14:paraId="30EDDCAA" w14:textId="77777777" w:rsidR="00446636" w:rsidRDefault="00446636" w:rsidP="00446636">
            <w:pPr>
              <w:rPr>
                <w:b/>
                <w:lang w:val="nb-NO"/>
              </w:rPr>
            </w:pPr>
          </w:p>
          <w:p w14:paraId="4F98C465" w14:textId="77777777" w:rsidR="00446636" w:rsidRDefault="00446636" w:rsidP="00446636">
            <w:pPr>
              <w:rPr>
                <w:b/>
                <w:lang w:val="nb-NO"/>
              </w:rPr>
            </w:pPr>
          </w:p>
          <w:p w14:paraId="21594C0F" w14:textId="77777777" w:rsidR="00446636" w:rsidRDefault="00446636" w:rsidP="00446636">
            <w:pPr>
              <w:rPr>
                <w:b/>
                <w:lang w:val="nb-NO"/>
              </w:rPr>
            </w:pPr>
          </w:p>
          <w:p w14:paraId="79C7B031" w14:textId="77777777" w:rsidR="00446636" w:rsidRPr="005424B3" w:rsidRDefault="00446636" w:rsidP="00446636">
            <w:pPr>
              <w:rPr>
                <w:lang w:val="de-DE"/>
              </w:rPr>
            </w:pPr>
            <w:r w:rsidRPr="005424B3">
              <w:rPr>
                <w:lang w:val="de-DE"/>
              </w:rPr>
              <w:t xml:space="preserve">- </w:t>
            </w:r>
            <w:r w:rsidRPr="005424B3">
              <w:rPr>
                <w:lang w:val="nb-NO"/>
              </w:rPr>
              <w:t>HS theo dõi, ghi bài, thảo luận và t</w:t>
            </w:r>
            <w:r w:rsidRPr="005424B3">
              <w:rPr>
                <w:lang w:val="de-DE"/>
              </w:rPr>
              <w:t>rả lời các câu hỏi.</w:t>
            </w:r>
          </w:p>
          <w:p w14:paraId="7CBF3258" w14:textId="77777777" w:rsidR="00446636" w:rsidRPr="005424B3" w:rsidRDefault="00446636" w:rsidP="00446636">
            <w:pPr>
              <w:rPr>
                <w:lang w:val="de-DE"/>
              </w:rPr>
            </w:pPr>
          </w:p>
          <w:p w14:paraId="0062672D" w14:textId="77777777" w:rsidR="00446636" w:rsidRDefault="00446636" w:rsidP="00446636">
            <w:pPr>
              <w:rPr>
                <w:b/>
                <w:lang w:val="nb-NO"/>
              </w:rPr>
            </w:pPr>
          </w:p>
          <w:p w14:paraId="1E8750E4" w14:textId="77777777" w:rsidR="00446636" w:rsidRDefault="00446636" w:rsidP="00446636">
            <w:pPr>
              <w:rPr>
                <w:b/>
                <w:lang w:val="nb-NO"/>
              </w:rPr>
            </w:pPr>
          </w:p>
          <w:p w14:paraId="4C85CDF0" w14:textId="5FA8EDF2" w:rsidR="00446636" w:rsidRPr="005424B3" w:rsidRDefault="00446636" w:rsidP="00446636">
            <w:pPr>
              <w:rPr>
                <w:b/>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43A51D2" w14:textId="77777777" w:rsidR="00446636" w:rsidRPr="005424B3" w:rsidRDefault="00446636" w:rsidP="00446636">
            <w:pPr>
              <w:rPr>
                <w:lang w:val="nb-NO"/>
              </w:rPr>
            </w:pPr>
          </w:p>
          <w:p w14:paraId="0C61B2C5" w14:textId="77777777" w:rsidR="00446636" w:rsidRPr="005424B3" w:rsidRDefault="00446636" w:rsidP="00446636">
            <w:pPr>
              <w:jc w:val="center"/>
              <w:rPr>
                <w:lang w:val="pt-BR"/>
              </w:rPr>
            </w:pPr>
          </w:p>
          <w:p w14:paraId="1B13DC00" w14:textId="77777777" w:rsidR="00446636" w:rsidRDefault="00446636" w:rsidP="00446636">
            <w:pPr>
              <w:rPr>
                <w:lang w:val="pt-BR"/>
              </w:rPr>
            </w:pPr>
            <w:r>
              <w:rPr>
                <w:lang w:val="pt-BR"/>
              </w:rPr>
              <w:t xml:space="preserve">40 </w:t>
            </w:r>
            <w:r w:rsidRPr="005424B3">
              <w:rPr>
                <w:lang w:val="pt-BR"/>
              </w:rPr>
              <w:t>phút</w:t>
            </w:r>
          </w:p>
          <w:p w14:paraId="63EBBAD3" w14:textId="77777777" w:rsidR="00446636" w:rsidRDefault="00446636" w:rsidP="00446636">
            <w:pPr>
              <w:rPr>
                <w:lang w:val="pt-BR"/>
              </w:rPr>
            </w:pPr>
          </w:p>
          <w:p w14:paraId="656B0DC9" w14:textId="77777777" w:rsidR="00446636" w:rsidRDefault="00446636" w:rsidP="00446636">
            <w:pPr>
              <w:rPr>
                <w:lang w:val="pt-BR"/>
              </w:rPr>
            </w:pPr>
          </w:p>
          <w:p w14:paraId="56FCCFC1" w14:textId="77777777" w:rsidR="00446636" w:rsidRDefault="00446636" w:rsidP="00446636">
            <w:pPr>
              <w:rPr>
                <w:lang w:val="pt-BR"/>
              </w:rPr>
            </w:pPr>
          </w:p>
          <w:p w14:paraId="3BBB02FE" w14:textId="77777777" w:rsidR="00446636" w:rsidRDefault="00446636" w:rsidP="00446636">
            <w:pPr>
              <w:rPr>
                <w:lang w:val="pt-BR"/>
              </w:rPr>
            </w:pPr>
          </w:p>
          <w:p w14:paraId="106EA8FC" w14:textId="77777777" w:rsidR="00446636" w:rsidRDefault="00446636" w:rsidP="00446636">
            <w:pPr>
              <w:rPr>
                <w:lang w:val="pt-BR"/>
              </w:rPr>
            </w:pPr>
          </w:p>
          <w:p w14:paraId="005595CE" w14:textId="77777777" w:rsidR="00446636" w:rsidRDefault="00446636" w:rsidP="00446636">
            <w:pPr>
              <w:rPr>
                <w:lang w:val="pt-BR"/>
              </w:rPr>
            </w:pPr>
          </w:p>
          <w:p w14:paraId="6E60B389" w14:textId="77777777" w:rsidR="00446636" w:rsidRDefault="00446636" w:rsidP="00446636">
            <w:pPr>
              <w:rPr>
                <w:lang w:val="pt-BR"/>
              </w:rPr>
            </w:pPr>
          </w:p>
          <w:p w14:paraId="0ED4755A" w14:textId="77777777" w:rsidR="00446636" w:rsidRDefault="00446636" w:rsidP="00446636">
            <w:pPr>
              <w:rPr>
                <w:lang w:val="pt-BR"/>
              </w:rPr>
            </w:pPr>
          </w:p>
          <w:p w14:paraId="07A6B2D3" w14:textId="77777777" w:rsidR="00446636" w:rsidRDefault="00446636" w:rsidP="00446636">
            <w:pPr>
              <w:rPr>
                <w:lang w:val="pt-BR"/>
              </w:rPr>
            </w:pPr>
          </w:p>
          <w:p w14:paraId="2126F3D0" w14:textId="77777777" w:rsidR="00446636" w:rsidRDefault="00446636" w:rsidP="00446636">
            <w:pPr>
              <w:rPr>
                <w:lang w:val="pt-BR"/>
              </w:rPr>
            </w:pPr>
          </w:p>
          <w:p w14:paraId="6E643E03" w14:textId="77777777" w:rsidR="00446636" w:rsidRDefault="00446636" w:rsidP="00446636">
            <w:pPr>
              <w:rPr>
                <w:lang w:val="pt-BR"/>
              </w:rPr>
            </w:pPr>
          </w:p>
          <w:p w14:paraId="16ABF5EC" w14:textId="77777777" w:rsidR="00446636" w:rsidRDefault="00446636" w:rsidP="00446636">
            <w:pPr>
              <w:rPr>
                <w:lang w:val="pt-BR"/>
              </w:rPr>
            </w:pPr>
          </w:p>
          <w:p w14:paraId="5E0629E3" w14:textId="77777777" w:rsidR="00446636" w:rsidRDefault="00446636" w:rsidP="00446636">
            <w:pPr>
              <w:rPr>
                <w:lang w:val="pt-BR"/>
              </w:rPr>
            </w:pPr>
          </w:p>
          <w:p w14:paraId="2D81CA6C" w14:textId="77777777" w:rsidR="00446636" w:rsidRDefault="00446636" w:rsidP="00446636">
            <w:pPr>
              <w:rPr>
                <w:lang w:val="pt-BR"/>
              </w:rPr>
            </w:pPr>
          </w:p>
          <w:p w14:paraId="673F6CB8" w14:textId="77777777" w:rsidR="00446636" w:rsidRDefault="00446636" w:rsidP="00446636">
            <w:pPr>
              <w:rPr>
                <w:lang w:val="pt-BR"/>
              </w:rPr>
            </w:pPr>
          </w:p>
          <w:p w14:paraId="073AC6BC" w14:textId="77777777" w:rsidR="00446636" w:rsidRDefault="00446636" w:rsidP="00446636">
            <w:pPr>
              <w:rPr>
                <w:lang w:val="pt-BR"/>
              </w:rPr>
            </w:pPr>
          </w:p>
          <w:p w14:paraId="74E6BF62" w14:textId="77777777" w:rsidR="00446636" w:rsidRDefault="00446636" w:rsidP="00446636">
            <w:pPr>
              <w:rPr>
                <w:lang w:val="pt-BR"/>
              </w:rPr>
            </w:pPr>
          </w:p>
          <w:p w14:paraId="53490F6E" w14:textId="77777777" w:rsidR="00446636" w:rsidRDefault="00446636" w:rsidP="00446636">
            <w:pPr>
              <w:rPr>
                <w:lang w:val="pt-BR"/>
              </w:rPr>
            </w:pPr>
          </w:p>
          <w:p w14:paraId="34E1E07A" w14:textId="77777777" w:rsidR="00446636" w:rsidRDefault="00446636" w:rsidP="00446636">
            <w:pPr>
              <w:rPr>
                <w:lang w:val="pt-BR"/>
              </w:rPr>
            </w:pPr>
          </w:p>
          <w:p w14:paraId="586D8947" w14:textId="77777777" w:rsidR="00446636" w:rsidRDefault="00446636" w:rsidP="00446636">
            <w:pPr>
              <w:rPr>
                <w:lang w:val="pt-BR"/>
              </w:rPr>
            </w:pPr>
          </w:p>
          <w:p w14:paraId="7D384447" w14:textId="77777777" w:rsidR="00446636" w:rsidRDefault="00446636" w:rsidP="00446636">
            <w:pPr>
              <w:rPr>
                <w:lang w:val="pt-BR"/>
              </w:rPr>
            </w:pPr>
          </w:p>
          <w:p w14:paraId="72A04FAD" w14:textId="77777777" w:rsidR="00446636" w:rsidRDefault="00446636" w:rsidP="00446636">
            <w:pPr>
              <w:rPr>
                <w:lang w:val="pt-BR"/>
              </w:rPr>
            </w:pPr>
            <w:r>
              <w:rPr>
                <w:lang w:val="pt-BR"/>
              </w:rPr>
              <w:t xml:space="preserve">10 </w:t>
            </w:r>
            <w:r w:rsidRPr="005424B3">
              <w:rPr>
                <w:lang w:val="pt-BR"/>
              </w:rPr>
              <w:t>phút</w:t>
            </w:r>
          </w:p>
          <w:p w14:paraId="0B1D91AB" w14:textId="77777777" w:rsidR="00446636" w:rsidRDefault="00446636" w:rsidP="00446636">
            <w:pPr>
              <w:rPr>
                <w:lang w:val="pt-BR"/>
              </w:rPr>
            </w:pPr>
          </w:p>
          <w:p w14:paraId="0869FD4E" w14:textId="77777777" w:rsidR="00446636" w:rsidRDefault="00446636" w:rsidP="00446636">
            <w:pPr>
              <w:rPr>
                <w:lang w:val="pt-BR"/>
              </w:rPr>
            </w:pPr>
          </w:p>
          <w:p w14:paraId="652744F1" w14:textId="77777777" w:rsidR="00446636" w:rsidRDefault="00446636" w:rsidP="00446636">
            <w:pPr>
              <w:rPr>
                <w:lang w:val="pt-BR"/>
              </w:rPr>
            </w:pPr>
          </w:p>
          <w:p w14:paraId="2E8CC6D1" w14:textId="77777777" w:rsidR="00446636" w:rsidRDefault="00446636" w:rsidP="00446636">
            <w:pPr>
              <w:rPr>
                <w:lang w:val="pt-BR"/>
              </w:rPr>
            </w:pPr>
          </w:p>
          <w:p w14:paraId="69B3FDAA" w14:textId="77777777" w:rsidR="00446636" w:rsidRDefault="00446636" w:rsidP="00446636">
            <w:pPr>
              <w:rPr>
                <w:lang w:val="pt-BR"/>
              </w:rPr>
            </w:pPr>
          </w:p>
          <w:p w14:paraId="3917565F" w14:textId="77777777" w:rsidR="00446636" w:rsidRDefault="00446636" w:rsidP="00446636">
            <w:pPr>
              <w:rPr>
                <w:lang w:val="pt-BR"/>
              </w:rPr>
            </w:pPr>
          </w:p>
          <w:p w14:paraId="4F595EC4" w14:textId="77777777" w:rsidR="00446636" w:rsidRDefault="00446636" w:rsidP="00446636">
            <w:pPr>
              <w:rPr>
                <w:lang w:val="pt-BR"/>
              </w:rPr>
            </w:pPr>
            <w:r>
              <w:rPr>
                <w:lang w:val="pt-BR"/>
              </w:rPr>
              <w:t xml:space="preserve">30 </w:t>
            </w:r>
            <w:r w:rsidRPr="005424B3">
              <w:rPr>
                <w:lang w:val="pt-BR"/>
              </w:rPr>
              <w:t>phút</w:t>
            </w:r>
          </w:p>
          <w:p w14:paraId="32956064" w14:textId="77777777" w:rsidR="00446636" w:rsidRDefault="00446636" w:rsidP="00446636">
            <w:pPr>
              <w:rPr>
                <w:lang w:val="pt-BR"/>
              </w:rPr>
            </w:pPr>
          </w:p>
          <w:p w14:paraId="279FB858" w14:textId="77777777" w:rsidR="00446636" w:rsidRDefault="00446636" w:rsidP="00446636">
            <w:pPr>
              <w:rPr>
                <w:lang w:val="pt-BR"/>
              </w:rPr>
            </w:pPr>
          </w:p>
          <w:p w14:paraId="356FBD8B" w14:textId="77777777" w:rsidR="00446636" w:rsidRPr="005424B3" w:rsidRDefault="00446636" w:rsidP="00446636">
            <w:pPr>
              <w:rPr>
                <w:lang w:val="nb-NO"/>
              </w:rPr>
            </w:pPr>
          </w:p>
        </w:tc>
      </w:tr>
      <w:tr w:rsidR="00446636" w:rsidRPr="005424B3" w14:paraId="7A6762F0" w14:textId="77777777" w:rsidTr="00446636">
        <w:tc>
          <w:tcPr>
            <w:tcW w:w="540" w:type="dxa"/>
            <w:tcBorders>
              <w:top w:val="single" w:sz="4" w:space="0" w:color="auto"/>
              <w:left w:val="single" w:sz="4" w:space="0" w:color="auto"/>
              <w:bottom w:val="single" w:sz="4" w:space="0" w:color="auto"/>
              <w:right w:val="single" w:sz="4" w:space="0" w:color="auto"/>
            </w:tcBorders>
            <w:shd w:val="clear" w:color="auto" w:fill="auto"/>
          </w:tcPr>
          <w:p w14:paraId="6BB37851" w14:textId="77777777" w:rsidR="00446636" w:rsidRPr="005424B3" w:rsidRDefault="00446636" w:rsidP="00446636">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F1BBA81" w14:textId="77777777" w:rsidR="00446636" w:rsidRPr="005424B3" w:rsidRDefault="00446636" w:rsidP="00446636">
            <w:pPr>
              <w:rPr>
                <w:b/>
                <w:bCs/>
                <w:u w:val="single"/>
                <w:lang w:val="nb-NO"/>
              </w:rPr>
            </w:pPr>
            <w:r w:rsidRPr="005424B3">
              <w:rPr>
                <w:b/>
                <w:bCs/>
                <w:u w:val="single"/>
                <w:lang w:val="nb-NO"/>
              </w:rPr>
              <w:t>Củng cố kiến thức và kết thúc bài</w:t>
            </w:r>
          </w:p>
          <w:p w14:paraId="45CEC31A" w14:textId="77777777" w:rsidR="00446636" w:rsidRDefault="00446636" w:rsidP="00446636">
            <w:r w:rsidRPr="005424B3">
              <w:t>Gv nhắc kiến thức cơ bản</w:t>
            </w:r>
          </w:p>
          <w:p w14:paraId="281F86ED" w14:textId="77777777" w:rsidR="00446636" w:rsidRPr="005424B3" w:rsidRDefault="00446636" w:rsidP="00446636">
            <w:r>
              <w:t>bài tập củng cố</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C87FAB4" w14:textId="77777777" w:rsidR="00446636" w:rsidRPr="005424B3" w:rsidRDefault="00446636" w:rsidP="00446636">
            <w:pPr>
              <w:rPr>
                <w:lang w:val="nb-NO"/>
              </w:rPr>
            </w:pPr>
          </w:p>
          <w:p w14:paraId="67A9A59A" w14:textId="77777777" w:rsidR="00446636" w:rsidRPr="005424B3" w:rsidRDefault="00446636" w:rsidP="00446636">
            <w:pPr>
              <w:rPr>
                <w:lang w:val="vi-VN"/>
              </w:rPr>
            </w:pPr>
            <w:r w:rsidRPr="005424B3">
              <w:rPr>
                <w:lang w:val="de-DE"/>
              </w:rPr>
              <w:t xml:space="preserve">Giảng viên trình bày tóm tắt nội dung bằng lời.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242F975" w14:textId="77777777" w:rsidR="00446636" w:rsidRPr="005424B3" w:rsidRDefault="00446636" w:rsidP="00446636">
            <w:pPr>
              <w:rPr>
                <w:lang w:val="nb-NO"/>
              </w:rPr>
            </w:pPr>
          </w:p>
          <w:p w14:paraId="0E68E8A8" w14:textId="77777777" w:rsidR="00446636" w:rsidRPr="005424B3" w:rsidRDefault="00446636" w:rsidP="00446636">
            <w:pPr>
              <w:rPr>
                <w:lang w:val="nb-NO"/>
              </w:rPr>
            </w:pPr>
            <w:r w:rsidRPr="005424B3">
              <w:rPr>
                <w:lang w:val="de-DE"/>
              </w:rPr>
              <w:t xml:space="preserve">Học sinh lắng nghe và ghi chép những nội dung cần thiết.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9B21EEA" w14:textId="77777777" w:rsidR="00446636" w:rsidRPr="005424B3" w:rsidRDefault="00446636" w:rsidP="00446636">
            <w:pPr>
              <w:jc w:val="center"/>
              <w:rPr>
                <w:lang w:val="nb-NO"/>
              </w:rPr>
            </w:pPr>
          </w:p>
          <w:p w14:paraId="7158E573" w14:textId="77777777" w:rsidR="00446636" w:rsidRPr="005424B3" w:rsidRDefault="00446636" w:rsidP="00446636">
            <w:pPr>
              <w:jc w:val="center"/>
              <w:rPr>
                <w:lang w:val="nb-NO"/>
              </w:rPr>
            </w:pPr>
            <w:r>
              <w:rPr>
                <w:lang w:val="pt-BR"/>
              </w:rPr>
              <w:t>35</w:t>
            </w:r>
            <w:r w:rsidRPr="005424B3">
              <w:rPr>
                <w:lang w:val="pt-BR"/>
              </w:rPr>
              <w:t xml:space="preserve"> phút</w:t>
            </w:r>
          </w:p>
        </w:tc>
      </w:tr>
      <w:tr w:rsidR="00446636" w:rsidRPr="005424B3" w14:paraId="76AC7F64" w14:textId="77777777" w:rsidTr="00446636">
        <w:tc>
          <w:tcPr>
            <w:tcW w:w="540" w:type="dxa"/>
            <w:tcBorders>
              <w:top w:val="single" w:sz="4" w:space="0" w:color="auto"/>
              <w:left w:val="single" w:sz="4" w:space="0" w:color="auto"/>
              <w:bottom w:val="single" w:sz="4" w:space="0" w:color="auto"/>
              <w:right w:val="single" w:sz="4" w:space="0" w:color="auto"/>
            </w:tcBorders>
            <w:shd w:val="clear" w:color="auto" w:fill="auto"/>
          </w:tcPr>
          <w:p w14:paraId="6B4B7C42" w14:textId="77777777" w:rsidR="00446636" w:rsidRPr="005424B3" w:rsidRDefault="00446636" w:rsidP="00446636">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9EADF8B" w14:textId="77777777" w:rsidR="00446636" w:rsidRPr="005424B3" w:rsidRDefault="00446636" w:rsidP="00446636">
            <w:pPr>
              <w:rPr>
                <w:b/>
                <w:bCs/>
                <w:u w:val="single"/>
                <w:lang w:val="pt-BR"/>
              </w:rPr>
            </w:pPr>
            <w:r w:rsidRPr="005424B3">
              <w:rPr>
                <w:b/>
                <w:bCs/>
                <w:u w:val="single"/>
                <w:lang w:val="pt-BR"/>
              </w:rPr>
              <w:t>Hướng dẫn tự học</w:t>
            </w:r>
          </w:p>
          <w:p w14:paraId="528EC32B" w14:textId="77777777" w:rsidR="00446636" w:rsidRPr="005424B3" w:rsidRDefault="00446636" w:rsidP="00446636">
            <w:pPr>
              <w:rPr>
                <w:b/>
                <w:bCs/>
                <w:u w:val="single"/>
                <w:lang w:val="pt-BR"/>
              </w:rPr>
            </w:pPr>
            <w:r w:rsidRPr="005424B3">
              <w:rPr>
                <w:lang w:val="nb-NO"/>
              </w:rPr>
              <w:t>bài tập 1 – 5 trong giáo trình</w:t>
            </w:r>
          </w:p>
          <w:p w14:paraId="49E22322" w14:textId="77777777" w:rsidR="00446636" w:rsidRPr="005424B3" w:rsidRDefault="00446636" w:rsidP="00446636">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36AB961" w14:textId="77777777" w:rsidR="00446636" w:rsidRPr="005424B3" w:rsidRDefault="00446636" w:rsidP="00446636">
            <w:pPr>
              <w:rPr>
                <w:lang w:val="pt-BR"/>
              </w:rPr>
            </w:pPr>
          </w:p>
          <w:p w14:paraId="3056728A" w14:textId="77777777" w:rsidR="00446636" w:rsidRPr="005424B3" w:rsidRDefault="00446636" w:rsidP="00446636">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F74E9BA" w14:textId="77777777" w:rsidR="00446636" w:rsidRPr="005424B3" w:rsidRDefault="00446636" w:rsidP="00446636">
            <w:pPr>
              <w:rPr>
                <w:lang w:val="de-DE"/>
              </w:rPr>
            </w:pPr>
          </w:p>
          <w:p w14:paraId="43377D5B" w14:textId="77777777" w:rsidR="00446636" w:rsidRPr="005424B3" w:rsidRDefault="00446636" w:rsidP="00446636">
            <w:pPr>
              <w:rPr>
                <w:lang w:val="pt-BR"/>
              </w:rPr>
            </w:pPr>
            <w:r w:rsidRPr="005424B3">
              <w:rPr>
                <w:lang w:val="pt-BR"/>
              </w:rPr>
              <w:t>Học sinh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D0DE68" w14:textId="77777777" w:rsidR="00446636" w:rsidRPr="005424B3" w:rsidRDefault="00446636" w:rsidP="00446636">
            <w:pPr>
              <w:jc w:val="center"/>
              <w:rPr>
                <w:lang w:val="pt-BR"/>
              </w:rPr>
            </w:pPr>
          </w:p>
          <w:p w14:paraId="61F10728" w14:textId="77777777" w:rsidR="00446636" w:rsidRPr="005424B3" w:rsidRDefault="00446636" w:rsidP="00446636">
            <w:pPr>
              <w:jc w:val="center"/>
              <w:rPr>
                <w:lang w:val="pt-BR"/>
              </w:rPr>
            </w:pPr>
            <w:r>
              <w:rPr>
                <w:lang w:val="pt-BR"/>
              </w:rPr>
              <w:t xml:space="preserve">10 </w:t>
            </w:r>
            <w:r w:rsidRPr="005424B3">
              <w:rPr>
                <w:lang w:val="pt-BR"/>
              </w:rPr>
              <w:t>phút</w:t>
            </w:r>
          </w:p>
        </w:tc>
      </w:tr>
    </w:tbl>
    <w:p w14:paraId="52A014D1" w14:textId="77777777" w:rsidR="00446636" w:rsidRPr="005424B3" w:rsidRDefault="00446636" w:rsidP="00446636">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446636" w:rsidRPr="005424B3" w14:paraId="677D2011" w14:textId="77777777" w:rsidTr="00446636">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24B6892" w14:textId="77777777" w:rsidR="00446636" w:rsidRPr="005424B3" w:rsidRDefault="00446636" w:rsidP="00446636">
            <w:pPr>
              <w:rPr>
                <w:u w:val="single"/>
                <w:lang w:val="pt-BR"/>
              </w:rPr>
            </w:pPr>
          </w:p>
          <w:p w14:paraId="01F7904B" w14:textId="77777777" w:rsidR="00446636" w:rsidRPr="005424B3" w:rsidRDefault="00446636" w:rsidP="00446636">
            <w:pPr>
              <w:rPr>
                <w:u w:val="single"/>
                <w:lang w:val="pt-BR"/>
              </w:rPr>
            </w:pPr>
          </w:p>
          <w:p w14:paraId="11674C44" w14:textId="77777777" w:rsidR="00446636" w:rsidRPr="005424B3" w:rsidRDefault="00446636" w:rsidP="00446636">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42E576F7" w14:textId="77777777" w:rsidR="00446636" w:rsidRPr="005424B3" w:rsidRDefault="00446636" w:rsidP="00446636">
            <w:pPr>
              <w:jc w:val="both"/>
            </w:pPr>
            <w:r w:rsidRPr="005424B3">
              <w:t xml:space="preserve">1. </w:t>
            </w:r>
            <w:r w:rsidRPr="005424B3">
              <w:rPr>
                <w:i/>
                <w:iCs/>
              </w:rPr>
              <w:t xml:space="preserve">Giáo trình hóa học 1, </w:t>
            </w:r>
            <w:r w:rsidRPr="005424B3">
              <w:t>Trường CĐ lý tự trọng Tp. HCM, năm 2018.</w:t>
            </w:r>
          </w:p>
          <w:p w14:paraId="7811BD4A" w14:textId="77777777" w:rsidR="00446636" w:rsidRPr="005424B3" w:rsidRDefault="00446636" w:rsidP="00446636">
            <w:pPr>
              <w:jc w:val="both"/>
            </w:pPr>
            <w:r w:rsidRPr="005424B3">
              <w:t xml:space="preserve">2. </w:t>
            </w:r>
            <w:r w:rsidRPr="005424B3">
              <w:rPr>
                <w:lang w:val="vi-VN"/>
              </w:rPr>
              <w:t>Nguyễn Xuân Trường</w:t>
            </w:r>
            <w:r w:rsidRPr="005424B3">
              <w:t xml:space="preserve">, </w:t>
            </w:r>
            <w:r w:rsidRPr="005424B3">
              <w:rPr>
                <w:i/>
                <w:iCs/>
              </w:rPr>
              <w:t xml:space="preserve">Hóa học 10, </w:t>
            </w:r>
            <w:r w:rsidRPr="005424B3">
              <w:rPr>
                <w:lang w:val="vi-VN"/>
              </w:rPr>
              <w:t>NXB Giáo dục Việt Nam</w:t>
            </w:r>
            <w:r w:rsidRPr="005424B3">
              <w:t>, năm 2015.</w:t>
            </w:r>
          </w:p>
          <w:p w14:paraId="5B97BEBC" w14:textId="77777777" w:rsidR="00446636" w:rsidRPr="005424B3" w:rsidRDefault="00446636" w:rsidP="00446636">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10, </w:t>
            </w:r>
            <w:r w:rsidRPr="005424B3">
              <w:rPr>
                <w:lang w:val="vi-VN"/>
              </w:rPr>
              <w:t>NXB Giáo dục Việt Nam</w:t>
            </w:r>
            <w:r w:rsidRPr="005424B3">
              <w:t>, năm 2015.</w:t>
            </w:r>
          </w:p>
        </w:tc>
      </w:tr>
      <w:tr w:rsidR="00446636" w:rsidRPr="005424B3" w14:paraId="5321CD9B" w14:textId="77777777" w:rsidTr="004466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464409FC" w14:textId="77777777" w:rsidR="00446636" w:rsidRPr="005424B3" w:rsidRDefault="00446636" w:rsidP="00446636">
            <w:pPr>
              <w:rPr>
                <w:lang w:val="pt-BR"/>
              </w:rPr>
            </w:pPr>
          </w:p>
          <w:p w14:paraId="3B3FF245" w14:textId="77777777" w:rsidR="00446636" w:rsidRPr="005424B3" w:rsidRDefault="00446636" w:rsidP="00446636">
            <w:pPr>
              <w:jc w:val="center"/>
              <w:rPr>
                <w:b/>
                <w:bCs/>
                <w:lang w:val="pt-BR"/>
              </w:rPr>
            </w:pPr>
            <w:r w:rsidRPr="005424B3">
              <w:rPr>
                <w:b/>
                <w:bCs/>
                <w:lang w:val="pt-BR"/>
              </w:rPr>
              <w:t>Trưởng tổ môn</w:t>
            </w:r>
          </w:p>
          <w:p w14:paraId="1F3E2639" w14:textId="47EF1E60" w:rsidR="00446636" w:rsidRPr="005424B3" w:rsidRDefault="008961A6" w:rsidP="00446636">
            <w:pPr>
              <w:jc w:val="center"/>
              <w:rPr>
                <w:b/>
                <w:bCs/>
                <w:lang w:val="pt-BR"/>
              </w:rPr>
            </w:pPr>
            <w:r>
              <w:rPr>
                <w:b/>
                <w:bCs/>
                <w:sz w:val="26"/>
                <w:szCs w:val="26"/>
              </w:rPr>
              <w:t>Phạm Thị Thu Nga</w:t>
            </w:r>
          </w:p>
          <w:p w14:paraId="2E4D146D" w14:textId="77777777" w:rsidR="00446636" w:rsidRPr="005424B3" w:rsidRDefault="00446636" w:rsidP="00446636">
            <w:pPr>
              <w:jc w:val="center"/>
              <w:rPr>
                <w:b/>
                <w:bCs/>
                <w:lang w:val="pt-BR"/>
              </w:rPr>
            </w:pPr>
          </w:p>
          <w:p w14:paraId="5E156A85" w14:textId="77777777" w:rsidR="00446636" w:rsidRPr="005424B3" w:rsidRDefault="00446636" w:rsidP="00446636">
            <w:pPr>
              <w:jc w:val="center"/>
              <w:rPr>
                <w:b/>
                <w:bCs/>
                <w:lang w:val="pt-BR"/>
              </w:rPr>
            </w:pPr>
          </w:p>
          <w:p w14:paraId="76A450BF" w14:textId="4EC6A8D9" w:rsidR="00446636" w:rsidRPr="005424B3" w:rsidRDefault="00446636" w:rsidP="00446636">
            <w:pPr>
              <w:jc w:val="center"/>
              <w:rPr>
                <w:b/>
                <w:bCs/>
                <w:lang w:val="pt-BR"/>
              </w:rPr>
            </w:pPr>
            <w:r w:rsidRPr="005424B3">
              <w:rPr>
                <w:b/>
                <w:bCs/>
                <w:lang w:val="vi-VN"/>
              </w:rPr>
              <w:t xml:space="preserve">   </w:t>
            </w:r>
          </w:p>
        </w:tc>
        <w:tc>
          <w:tcPr>
            <w:tcW w:w="6205" w:type="dxa"/>
            <w:shd w:val="clear" w:color="auto" w:fill="auto"/>
          </w:tcPr>
          <w:p w14:paraId="18BAA6D3" w14:textId="77777777" w:rsidR="00446636" w:rsidRPr="005424B3" w:rsidRDefault="00446636" w:rsidP="00446636">
            <w:pPr>
              <w:rPr>
                <w:lang w:val="pt-BR"/>
              </w:rPr>
            </w:pPr>
          </w:p>
          <w:p w14:paraId="6FB8A8C1" w14:textId="77777777" w:rsidR="005A252A" w:rsidRDefault="005A252A" w:rsidP="00446636">
            <w:pPr>
              <w:jc w:val="center"/>
              <w:rPr>
                <w:i/>
                <w:lang w:val="pt-BR"/>
              </w:rPr>
            </w:pPr>
            <w:r>
              <w:rPr>
                <w:i/>
                <w:lang w:val="pt-BR"/>
              </w:rPr>
              <w:t xml:space="preserve">Tp. Hồ Chí Minh, ngày 18 tháng 10  năm 2021 </w:t>
            </w:r>
          </w:p>
          <w:p w14:paraId="14F90ABE" w14:textId="37DE8C49" w:rsidR="00446636" w:rsidRDefault="00446636" w:rsidP="00446636">
            <w:pPr>
              <w:jc w:val="center"/>
              <w:rPr>
                <w:b/>
                <w:lang w:val="pt-BR"/>
              </w:rPr>
            </w:pPr>
            <w:r w:rsidRPr="005424B3">
              <w:rPr>
                <w:b/>
                <w:lang w:val="pt-BR"/>
              </w:rPr>
              <w:t>Giảng viên</w:t>
            </w:r>
          </w:p>
          <w:p w14:paraId="228B3FF8" w14:textId="311DD6BE" w:rsidR="001136C5" w:rsidRPr="005424B3" w:rsidRDefault="001136C5" w:rsidP="00446636">
            <w:pPr>
              <w:jc w:val="center"/>
              <w:rPr>
                <w:lang w:val="pt-BR"/>
              </w:rPr>
            </w:pPr>
            <w:r>
              <w:t>Trịnh Khắc Vũ</w:t>
            </w:r>
          </w:p>
        </w:tc>
      </w:tr>
    </w:tbl>
    <w:p w14:paraId="52D99C35" w14:textId="77777777" w:rsidR="00446636" w:rsidRPr="005424B3" w:rsidRDefault="00446636" w:rsidP="00446636"/>
    <w:p w14:paraId="3FA7F92F" w14:textId="51632A95" w:rsidR="00446636" w:rsidRDefault="00446636">
      <w:r>
        <w:br w:type="page"/>
      </w:r>
    </w:p>
    <w:tbl>
      <w:tblPr>
        <w:tblW w:w="10348" w:type="dxa"/>
        <w:tblInd w:w="108" w:type="dxa"/>
        <w:tblLook w:val="01E0" w:firstRow="1" w:lastRow="1" w:firstColumn="1" w:lastColumn="1" w:noHBand="0" w:noVBand="0"/>
      </w:tblPr>
      <w:tblGrid>
        <w:gridCol w:w="4500"/>
        <w:gridCol w:w="5848"/>
      </w:tblGrid>
      <w:tr w:rsidR="00446636" w:rsidRPr="005424B3" w14:paraId="3C8F1BD7" w14:textId="77777777" w:rsidTr="00446636">
        <w:tc>
          <w:tcPr>
            <w:tcW w:w="4500" w:type="dxa"/>
            <w:shd w:val="clear" w:color="auto" w:fill="auto"/>
          </w:tcPr>
          <w:p w14:paraId="31CED236" w14:textId="6B2AE365" w:rsidR="00446636" w:rsidRPr="005424B3" w:rsidRDefault="00446636" w:rsidP="00446636">
            <w:pPr>
              <w:rPr>
                <w:lang w:val="pt-BR"/>
              </w:rPr>
            </w:pPr>
            <w:r w:rsidRPr="005424B3">
              <w:lastRenderedPageBreak/>
              <w:br w:type="page"/>
            </w:r>
            <w:r>
              <w:rPr>
                <w:lang w:val="pt-BR"/>
              </w:rPr>
              <w:t>Giáo án số:  1</w:t>
            </w:r>
            <w:r w:rsidR="005A252A">
              <w:rPr>
                <w:lang w:val="pt-BR"/>
              </w:rPr>
              <w:t>5</w:t>
            </w:r>
          </w:p>
        </w:tc>
        <w:tc>
          <w:tcPr>
            <w:tcW w:w="5848" w:type="dxa"/>
            <w:shd w:val="clear" w:color="auto" w:fill="auto"/>
          </w:tcPr>
          <w:p w14:paraId="666325A6" w14:textId="77777777" w:rsidR="00446636" w:rsidRPr="005424B3" w:rsidRDefault="00446636" w:rsidP="00446636">
            <w:r w:rsidRPr="005424B3">
              <w:t xml:space="preserve">Thời gian thực hiện: </w:t>
            </w:r>
            <w:r>
              <w:t xml:space="preserve">2 </w:t>
            </w:r>
            <w:r w:rsidRPr="005424B3">
              <w:t>tiết</w:t>
            </w:r>
          </w:p>
          <w:p w14:paraId="04A84ED0" w14:textId="15C69225" w:rsidR="00446636" w:rsidRPr="005424B3" w:rsidRDefault="00446636" w:rsidP="00446636">
            <w:r w:rsidRPr="005424B3">
              <w:t xml:space="preserve">Tên chương: </w:t>
            </w:r>
            <w:r w:rsidRPr="005424B3">
              <w:rPr>
                <w:b/>
                <w:bCs/>
              </w:rPr>
              <w:t>CHƯƠNG I</w:t>
            </w:r>
            <w:r>
              <w:rPr>
                <w:b/>
                <w:bCs/>
              </w:rPr>
              <w:t>V</w:t>
            </w:r>
            <w:r w:rsidRPr="005424B3">
              <w:rPr>
                <w:b/>
                <w:bCs/>
              </w:rPr>
              <w:t xml:space="preserve"> : </w:t>
            </w:r>
            <w:r>
              <w:rPr>
                <w:b/>
                <w:bCs/>
              </w:rPr>
              <w:t>PHI KIM</w:t>
            </w:r>
            <w:r w:rsidR="00FB0F59">
              <w:rPr>
                <w:b/>
                <w:bCs/>
              </w:rPr>
              <w:t>-</w:t>
            </w:r>
            <w:r w:rsidR="00FB0F59" w:rsidRPr="00A0188D">
              <w:rPr>
                <w:b/>
                <w:color w:val="000000"/>
                <w:sz w:val="26"/>
                <w:szCs w:val="26"/>
              </w:rPr>
              <w:t xml:space="preserve"> OXI, LƯU HUỲNH, NITƠ    </w:t>
            </w:r>
          </w:p>
          <w:p w14:paraId="47E43E8E" w14:textId="170DC65E" w:rsidR="00446636" w:rsidRPr="005424B3" w:rsidRDefault="00446636" w:rsidP="00446636">
            <w:r w:rsidRPr="005424B3">
              <w:t xml:space="preserve">Thực hiện ngày        </w:t>
            </w:r>
            <w:r w:rsidR="005A252A">
              <w:t>15</w:t>
            </w:r>
            <w:r w:rsidRPr="005424B3">
              <w:t xml:space="preserve">          tháng     </w:t>
            </w:r>
            <w:r w:rsidR="005A252A">
              <w:t>11</w:t>
            </w:r>
            <w:r w:rsidRPr="005424B3">
              <w:t xml:space="preserve">            năm 20</w:t>
            </w:r>
            <w:r w:rsidR="005A252A">
              <w:t>21</w:t>
            </w:r>
            <w:r w:rsidRPr="005424B3">
              <w:t xml:space="preserve"> </w:t>
            </w:r>
          </w:p>
          <w:p w14:paraId="1A40A1E2" w14:textId="77777777" w:rsidR="00446636" w:rsidRPr="005424B3" w:rsidRDefault="00446636" w:rsidP="00446636">
            <w:r w:rsidRPr="005424B3">
              <w:t xml:space="preserve"> </w:t>
            </w:r>
          </w:p>
        </w:tc>
      </w:tr>
    </w:tbl>
    <w:p w14:paraId="592BDE8C" w14:textId="141253C3" w:rsidR="00446636" w:rsidRPr="005424B3" w:rsidRDefault="00446636" w:rsidP="00446636">
      <w:pPr>
        <w:rPr>
          <w:lang w:val="it-IT"/>
        </w:rPr>
      </w:pPr>
      <w:r w:rsidRPr="005424B3">
        <w:rPr>
          <w:lang w:val="it-IT"/>
        </w:rPr>
        <w:t xml:space="preserve">Tên bài: </w:t>
      </w:r>
      <w:r w:rsidRPr="005424B3">
        <w:rPr>
          <w:lang w:val="it-IT"/>
        </w:rPr>
        <w:tab/>
      </w:r>
      <w:r w:rsidRPr="005424B3">
        <w:rPr>
          <w:lang w:val="it-IT"/>
        </w:rPr>
        <w:tab/>
      </w:r>
      <w:r>
        <w:rPr>
          <w:b/>
          <w:i/>
        </w:rPr>
        <w:t>Bài 1</w:t>
      </w:r>
      <w:r w:rsidR="005A252A">
        <w:rPr>
          <w:b/>
          <w:i/>
        </w:rPr>
        <w:t>5</w:t>
      </w:r>
      <w:r w:rsidRPr="005424B3">
        <w:rPr>
          <w:b/>
          <w:i/>
        </w:rPr>
        <w:t xml:space="preserve">:  Ôn tập chương </w:t>
      </w:r>
      <w:r>
        <w:rPr>
          <w:b/>
          <w:bCs/>
        </w:rPr>
        <w:t>PHI KIM</w:t>
      </w:r>
      <w:r w:rsidR="00FB0F59" w:rsidRPr="00FB0F59">
        <w:rPr>
          <w:b/>
          <w:color w:val="000000"/>
          <w:sz w:val="26"/>
          <w:szCs w:val="26"/>
        </w:rPr>
        <w:t xml:space="preserve"> </w:t>
      </w:r>
      <w:r w:rsidR="00FB0F59">
        <w:rPr>
          <w:b/>
          <w:color w:val="000000"/>
          <w:sz w:val="26"/>
          <w:szCs w:val="26"/>
        </w:rPr>
        <w:t>-</w:t>
      </w:r>
      <w:r w:rsidR="00FB0F59" w:rsidRPr="00A0188D">
        <w:rPr>
          <w:b/>
          <w:color w:val="000000"/>
          <w:sz w:val="26"/>
          <w:szCs w:val="26"/>
        </w:rPr>
        <w:t xml:space="preserve">OXI, LƯU HUỲNH, NITƠ    </w:t>
      </w:r>
    </w:p>
    <w:p w14:paraId="030579BA" w14:textId="77777777" w:rsidR="00446636" w:rsidRPr="005424B3" w:rsidRDefault="00446636" w:rsidP="00446636">
      <w:pPr>
        <w:rPr>
          <w:b/>
          <w:u w:val="single"/>
          <w:lang w:val="it-IT"/>
        </w:rPr>
      </w:pPr>
      <w:r w:rsidRPr="005424B3">
        <w:rPr>
          <w:b/>
          <w:u w:val="single"/>
          <w:lang w:val="it-IT"/>
        </w:rPr>
        <w:t xml:space="preserve">Mục tiêu của bài: </w:t>
      </w:r>
    </w:p>
    <w:p w14:paraId="041B9862" w14:textId="77777777" w:rsidR="00446636" w:rsidRPr="005424B3" w:rsidRDefault="00446636" w:rsidP="00446636">
      <w:pPr>
        <w:rPr>
          <w:b/>
          <w:lang w:val="it-IT"/>
        </w:rPr>
      </w:pPr>
      <w:r w:rsidRPr="005424B3">
        <w:rPr>
          <w:lang w:val="it-IT"/>
        </w:rPr>
        <w:t xml:space="preserve">Sau khi học xong bài này người học có khả năng: </w:t>
      </w:r>
    </w:p>
    <w:p w14:paraId="31B1A9D7" w14:textId="77777777" w:rsidR="00446636" w:rsidRPr="005424B3" w:rsidRDefault="00446636" w:rsidP="00446636">
      <w:pPr>
        <w:spacing w:before="20" w:after="20" w:line="223" w:lineRule="auto"/>
        <w:jc w:val="both"/>
        <w:rPr>
          <w:lang w:val="pl-PL"/>
        </w:rPr>
      </w:pPr>
      <w:r w:rsidRPr="005424B3">
        <w:rPr>
          <w:b/>
          <w:lang w:val="pl-PL"/>
        </w:rPr>
        <w:t xml:space="preserve">1. </w:t>
      </w:r>
      <w:r w:rsidRPr="005424B3">
        <w:rPr>
          <w:b/>
          <w:u w:val="single"/>
          <w:lang w:val="pl-PL"/>
        </w:rPr>
        <w:t>Kiến thức</w:t>
      </w:r>
      <w:r w:rsidRPr="005424B3">
        <w:rPr>
          <w:b/>
          <w:lang w:val="pl-PL"/>
        </w:rPr>
        <w:t xml:space="preserve">: </w:t>
      </w:r>
      <w:r w:rsidRPr="005424B3">
        <w:rPr>
          <w:lang w:val="pl-PL"/>
        </w:rPr>
        <w:t>Hệ thống hoá</w:t>
      </w:r>
      <w:r>
        <w:rPr>
          <w:lang w:val="pl-PL"/>
        </w:rPr>
        <w:t>,</w:t>
      </w:r>
      <w:r w:rsidRPr="00A14C93">
        <w:rPr>
          <w:lang w:val="es-ES_tradnl"/>
        </w:rPr>
        <w:t xml:space="preserve"> </w:t>
      </w:r>
      <w:r>
        <w:rPr>
          <w:lang w:val="es-ES_tradnl"/>
        </w:rPr>
        <w:t>c</w:t>
      </w:r>
      <w:r w:rsidRPr="005424B3">
        <w:rPr>
          <w:lang w:val="es-ES_tradnl"/>
        </w:rPr>
        <w:t>ủng cố</w:t>
      </w:r>
      <w:r w:rsidRPr="005424B3">
        <w:rPr>
          <w:lang w:val="pl-PL"/>
        </w:rPr>
        <w:t xml:space="preserve"> </w:t>
      </w:r>
      <w:r>
        <w:rPr>
          <w:lang w:val="pl-PL"/>
        </w:rPr>
        <w:t xml:space="preserve">được </w:t>
      </w:r>
      <w:r w:rsidRPr="005424B3">
        <w:rPr>
          <w:lang w:val="pl-PL"/>
        </w:rPr>
        <w:t>kiến thức về:</w:t>
      </w:r>
    </w:p>
    <w:p w14:paraId="07CD7D75" w14:textId="77777777" w:rsidR="00446636" w:rsidRPr="005424B3" w:rsidRDefault="00446636" w:rsidP="00446636">
      <w:pPr>
        <w:spacing w:before="20" w:after="20" w:line="223" w:lineRule="auto"/>
        <w:ind w:firstLine="420"/>
        <w:jc w:val="both"/>
        <w:rPr>
          <w:lang w:val="pl-PL"/>
        </w:rPr>
      </w:pPr>
      <w:r w:rsidRPr="005424B3">
        <w:rPr>
          <w:lang w:val="pl-PL"/>
        </w:rPr>
        <w:t>- Cấu hình e nguyên tử, độ âm điện, các trạng thái oxi hoá của N, P, cấu tạo phân tử N</w:t>
      </w:r>
      <w:r w:rsidRPr="005424B3">
        <w:rPr>
          <w:vertAlign w:val="subscript"/>
          <w:lang w:val="pl-PL"/>
        </w:rPr>
        <w:t>2</w:t>
      </w:r>
    </w:p>
    <w:p w14:paraId="7152AC5B" w14:textId="77777777" w:rsidR="00446636" w:rsidRPr="005424B3" w:rsidRDefault="00446636" w:rsidP="00446636">
      <w:pPr>
        <w:spacing w:before="20" w:after="20" w:line="223" w:lineRule="auto"/>
        <w:ind w:firstLine="420"/>
        <w:jc w:val="both"/>
        <w:rPr>
          <w:lang w:val="pl-PL"/>
        </w:rPr>
      </w:pPr>
      <w:r w:rsidRPr="005424B3">
        <w:rPr>
          <w:lang w:val="pl-PL"/>
        </w:rPr>
        <w:t>- Tính chất của N</w:t>
      </w:r>
      <w:r w:rsidRPr="005424B3">
        <w:rPr>
          <w:vertAlign w:val="subscript"/>
          <w:lang w:val="pl-PL"/>
        </w:rPr>
        <w:t>2</w:t>
      </w:r>
      <w:r w:rsidRPr="005424B3">
        <w:rPr>
          <w:lang w:val="pl-PL"/>
        </w:rPr>
        <w:t>; P; NH</w:t>
      </w:r>
      <w:r w:rsidRPr="005424B3">
        <w:rPr>
          <w:vertAlign w:val="subscript"/>
          <w:lang w:val="pl-PL"/>
        </w:rPr>
        <w:t>3</w:t>
      </w:r>
      <w:r w:rsidRPr="005424B3">
        <w:rPr>
          <w:lang w:val="pl-PL"/>
        </w:rPr>
        <w:t>; Muối amoni; Axit nitric; Muối nitrat; Axit photphoric; Muối photphat</w:t>
      </w:r>
    </w:p>
    <w:p w14:paraId="0BAB261F" w14:textId="77777777" w:rsidR="00446636" w:rsidRPr="005424B3" w:rsidRDefault="00446636" w:rsidP="00446636">
      <w:pPr>
        <w:spacing w:before="20" w:after="20" w:line="223" w:lineRule="auto"/>
        <w:ind w:firstLine="420"/>
        <w:jc w:val="both"/>
        <w:rPr>
          <w:lang w:val="pl-PL"/>
        </w:rPr>
      </w:pPr>
      <w:r w:rsidRPr="005424B3">
        <w:rPr>
          <w:lang w:val="pl-PL"/>
        </w:rPr>
        <w:t>- Phương pháp nhận biết muối photphat</w:t>
      </w:r>
    </w:p>
    <w:p w14:paraId="3FE2234B" w14:textId="77777777" w:rsidR="00446636" w:rsidRPr="005424B3" w:rsidRDefault="00446636" w:rsidP="00446636">
      <w:pPr>
        <w:spacing w:before="20" w:after="20" w:line="223" w:lineRule="auto"/>
        <w:ind w:firstLine="420"/>
        <w:jc w:val="both"/>
        <w:rPr>
          <w:lang w:val="pl-PL"/>
        </w:rPr>
      </w:pPr>
      <w:r w:rsidRPr="005424B3">
        <w:rPr>
          <w:lang w:val="es-ES_tradnl"/>
        </w:rPr>
        <w:t xml:space="preserve">- </w:t>
      </w:r>
      <w:r>
        <w:rPr>
          <w:lang w:val="es-ES_tradnl"/>
        </w:rPr>
        <w:t>K</w:t>
      </w:r>
      <w:r w:rsidRPr="005424B3">
        <w:rPr>
          <w:lang w:val="es-ES_tradnl"/>
        </w:rPr>
        <w:t>iến thức về tính chất hoá học , điều chế các chất</w:t>
      </w:r>
    </w:p>
    <w:p w14:paraId="6170B847" w14:textId="77777777" w:rsidR="00446636" w:rsidRPr="005424B3" w:rsidRDefault="00446636" w:rsidP="00446636">
      <w:pPr>
        <w:rPr>
          <w:b/>
          <w:lang w:val="pl-PL"/>
        </w:rPr>
      </w:pPr>
      <w:r w:rsidRPr="005424B3">
        <w:rPr>
          <w:b/>
          <w:lang w:val="pl-PL"/>
        </w:rPr>
        <w:t xml:space="preserve">2. </w:t>
      </w:r>
      <w:r w:rsidRPr="005424B3">
        <w:rPr>
          <w:b/>
          <w:u w:val="single"/>
          <w:lang w:val="pl-PL"/>
        </w:rPr>
        <w:t>Kĩ năng</w:t>
      </w:r>
      <w:r w:rsidRPr="005424B3">
        <w:rPr>
          <w:b/>
          <w:lang w:val="pl-PL"/>
        </w:rPr>
        <w:t xml:space="preserve">: </w:t>
      </w:r>
    </w:p>
    <w:p w14:paraId="3C5A794C" w14:textId="77777777" w:rsidR="00446636" w:rsidRPr="005424B3" w:rsidRDefault="00446636" w:rsidP="00446636">
      <w:pPr>
        <w:ind w:firstLine="480"/>
        <w:jc w:val="both"/>
        <w:rPr>
          <w:lang w:val="pl-PL"/>
        </w:rPr>
      </w:pPr>
      <w:r w:rsidRPr="005424B3">
        <w:rPr>
          <w:b/>
          <w:lang w:val="pl-PL"/>
        </w:rPr>
        <w:t>-</w:t>
      </w:r>
      <w:r w:rsidRPr="005424B3">
        <w:rPr>
          <w:lang w:val="pl-PL"/>
        </w:rPr>
        <w:t xml:space="preserve"> Lập</w:t>
      </w:r>
      <w:r>
        <w:rPr>
          <w:lang w:val="pl-PL"/>
        </w:rPr>
        <w:t xml:space="preserve"> được</w:t>
      </w:r>
      <w:r w:rsidRPr="005424B3">
        <w:rPr>
          <w:lang w:val="pl-PL"/>
        </w:rPr>
        <w:t xml:space="preserve"> phương trình hoá học</w:t>
      </w:r>
    </w:p>
    <w:p w14:paraId="75EC3BF6" w14:textId="77777777" w:rsidR="00446636" w:rsidRPr="005424B3" w:rsidRDefault="00446636" w:rsidP="00446636">
      <w:pPr>
        <w:ind w:firstLine="480"/>
        <w:jc w:val="both"/>
        <w:rPr>
          <w:lang w:val="pl-PL"/>
        </w:rPr>
      </w:pPr>
      <w:r w:rsidRPr="005424B3">
        <w:rPr>
          <w:lang w:val="pl-PL"/>
        </w:rPr>
        <w:t>- Viết</w:t>
      </w:r>
      <w:r w:rsidRPr="00A14C93">
        <w:rPr>
          <w:lang w:val="pl-PL"/>
        </w:rPr>
        <w:t xml:space="preserve"> </w:t>
      </w:r>
      <w:r>
        <w:rPr>
          <w:lang w:val="pl-PL"/>
        </w:rPr>
        <w:t>được</w:t>
      </w:r>
      <w:r w:rsidRPr="005424B3">
        <w:rPr>
          <w:lang w:val="pl-PL"/>
        </w:rPr>
        <w:t xml:space="preserve"> phương trình hoàn thành dãy chuyển hoá </w:t>
      </w:r>
    </w:p>
    <w:p w14:paraId="02C54707" w14:textId="77777777" w:rsidR="00446636" w:rsidRPr="005424B3" w:rsidRDefault="00446636" w:rsidP="00446636">
      <w:pPr>
        <w:ind w:firstLine="480"/>
        <w:jc w:val="both"/>
        <w:rPr>
          <w:lang w:val="pl-PL"/>
        </w:rPr>
      </w:pPr>
      <w:r w:rsidRPr="005424B3">
        <w:rPr>
          <w:lang w:val="pl-PL"/>
        </w:rPr>
        <w:t>- Nhận</w:t>
      </w:r>
      <w:r w:rsidRPr="00A14C93">
        <w:rPr>
          <w:lang w:val="pl-PL"/>
        </w:rPr>
        <w:t xml:space="preserve"> </w:t>
      </w:r>
      <w:r>
        <w:rPr>
          <w:lang w:val="pl-PL"/>
        </w:rPr>
        <w:t>được</w:t>
      </w:r>
      <w:r w:rsidRPr="005424B3">
        <w:rPr>
          <w:lang w:val="pl-PL"/>
        </w:rPr>
        <w:t xml:space="preserve"> biết các </w:t>
      </w:r>
      <w:r>
        <w:rPr>
          <w:lang w:val="pl-PL"/>
        </w:rPr>
        <w:t xml:space="preserve">hợp </w:t>
      </w:r>
      <w:r w:rsidRPr="005424B3">
        <w:rPr>
          <w:lang w:val="pl-PL"/>
        </w:rPr>
        <w:t>chất</w:t>
      </w:r>
      <w:r>
        <w:rPr>
          <w:lang w:val="pl-PL"/>
        </w:rPr>
        <w:t xml:space="preserve"> của Nito</w:t>
      </w:r>
    </w:p>
    <w:p w14:paraId="6542985B" w14:textId="77777777" w:rsidR="00446636" w:rsidRPr="005424B3" w:rsidRDefault="00446636" w:rsidP="00446636">
      <w:pPr>
        <w:ind w:firstLine="480"/>
        <w:jc w:val="both"/>
        <w:rPr>
          <w:lang w:val="pl-PL"/>
        </w:rPr>
      </w:pPr>
      <w:r w:rsidRPr="005424B3">
        <w:rPr>
          <w:lang w:val="pl-PL"/>
        </w:rPr>
        <w:t xml:space="preserve">- Giải </w:t>
      </w:r>
      <w:r>
        <w:rPr>
          <w:lang w:val="pl-PL"/>
        </w:rPr>
        <w:t>được</w:t>
      </w:r>
      <w:r w:rsidRPr="005424B3">
        <w:rPr>
          <w:lang w:val="pl-PL"/>
        </w:rPr>
        <w:t xml:space="preserve"> bài toán về hỗn hợp kim loại tác dụng với HNO</w:t>
      </w:r>
      <w:r w:rsidRPr="005424B3">
        <w:rPr>
          <w:vertAlign w:val="subscript"/>
          <w:lang w:val="pl-PL"/>
        </w:rPr>
        <w:t>3</w:t>
      </w:r>
      <w:r w:rsidRPr="005424B3">
        <w:rPr>
          <w:lang w:val="pl-PL"/>
        </w:rPr>
        <w:t>,</w:t>
      </w:r>
      <w:r w:rsidRPr="005424B3">
        <w:rPr>
          <w:lang w:val="es-ES_tradnl"/>
        </w:rPr>
        <w:t xml:space="preserve"> tính nồng độ axit</w:t>
      </w:r>
    </w:p>
    <w:p w14:paraId="46DBB978" w14:textId="77777777" w:rsidR="00446636" w:rsidRPr="005424B3" w:rsidRDefault="00446636" w:rsidP="00446636">
      <w:pPr>
        <w:ind w:firstLine="480"/>
        <w:jc w:val="both"/>
        <w:rPr>
          <w:lang w:val="es-ES_tradnl"/>
        </w:rPr>
      </w:pPr>
      <w:r w:rsidRPr="005424B3">
        <w:rPr>
          <w:lang w:val="es-ES_tradnl"/>
        </w:rPr>
        <w:t xml:space="preserve">- Giải </w:t>
      </w:r>
      <w:r>
        <w:rPr>
          <w:lang w:val="pl-PL"/>
        </w:rPr>
        <w:t>được</w:t>
      </w:r>
      <w:r w:rsidRPr="005424B3">
        <w:rPr>
          <w:lang w:val="es-ES_tradnl"/>
        </w:rPr>
        <w:t xml:space="preserve"> bài tập axit photphoric tác dụng với dung dịch kiềm </w:t>
      </w:r>
    </w:p>
    <w:p w14:paraId="76671C56" w14:textId="77777777" w:rsidR="00446636" w:rsidRPr="005424B3" w:rsidRDefault="00446636" w:rsidP="00446636">
      <w:pPr>
        <w:ind w:firstLine="480"/>
        <w:jc w:val="both"/>
        <w:rPr>
          <w:lang w:val="es-ES_tradnl"/>
        </w:rPr>
      </w:pPr>
      <w:r w:rsidRPr="005424B3">
        <w:rPr>
          <w:lang w:val="es-ES_tradnl"/>
        </w:rPr>
        <w:t>- Giải</w:t>
      </w:r>
      <w:r w:rsidRPr="00A14C93">
        <w:rPr>
          <w:lang w:val="pl-PL"/>
        </w:rPr>
        <w:t xml:space="preserve"> </w:t>
      </w:r>
      <w:r>
        <w:rPr>
          <w:lang w:val="pl-PL"/>
        </w:rPr>
        <w:t>được</w:t>
      </w:r>
      <w:r w:rsidRPr="005424B3">
        <w:rPr>
          <w:lang w:val="es-ES_tradnl"/>
        </w:rPr>
        <w:t xml:space="preserve"> bài tập axit photphoric tác dụng với dung dịch kiềm </w:t>
      </w:r>
    </w:p>
    <w:p w14:paraId="6CB71716" w14:textId="77777777" w:rsidR="00446636" w:rsidRPr="005424B3" w:rsidRDefault="00446636" w:rsidP="00446636">
      <w:pPr>
        <w:ind w:firstLine="480"/>
        <w:jc w:val="both"/>
        <w:rPr>
          <w:lang w:val="es-ES_tradnl"/>
        </w:rPr>
      </w:pPr>
      <w:r w:rsidRPr="005424B3">
        <w:rPr>
          <w:lang w:val="es-ES_tradnl"/>
        </w:rPr>
        <w:t>- Giải</w:t>
      </w:r>
      <w:r w:rsidRPr="00A14C93">
        <w:rPr>
          <w:lang w:val="pl-PL"/>
        </w:rPr>
        <w:t xml:space="preserve"> </w:t>
      </w:r>
      <w:r>
        <w:rPr>
          <w:lang w:val="pl-PL"/>
        </w:rPr>
        <w:t>được</w:t>
      </w:r>
      <w:r w:rsidRPr="005424B3">
        <w:rPr>
          <w:lang w:val="es-ES_tradnl"/>
        </w:rPr>
        <w:t xml:space="preserve"> bài toán về hỗn hợp kim loại, oxit tác dụng với HNO</w:t>
      </w:r>
      <w:r w:rsidRPr="005424B3">
        <w:rPr>
          <w:vertAlign w:val="subscript"/>
          <w:lang w:val="es-ES_tradnl"/>
        </w:rPr>
        <w:t>3</w:t>
      </w:r>
      <w:r w:rsidRPr="005424B3">
        <w:rPr>
          <w:lang w:val="es-ES_tradnl"/>
        </w:rPr>
        <w:t>, tính nồng độ axit</w:t>
      </w:r>
    </w:p>
    <w:p w14:paraId="46FD8CF8" w14:textId="77777777" w:rsidR="00446636" w:rsidRPr="005424B3" w:rsidRDefault="00446636" w:rsidP="00446636">
      <w:pPr>
        <w:ind w:firstLine="480"/>
        <w:jc w:val="both"/>
        <w:rPr>
          <w:lang w:val="es-ES_tradnl"/>
        </w:rPr>
      </w:pPr>
      <w:r w:rsidRPr="005424B3">
        <w:rPr>
          <w:lang w:val="es-ES_tradnl"/>
        </w:rPr>
        <w:t xml:space="preserve">- Giải </w:t>
      </w:r>
      <w:r>
        <w:rPr>
          <w:lang w:val="pl-PL"/>
        </w:rPr>
        <w:t>được</w:t>
      </w:r>
      <w:r w:rsidRPr="005424B3">
        <w:rPr>
          <w:lang w:val="es-ES_tradnl"/>
        </w:rPr>
        <w:t xml:space="preserve"> bài tập hiệu suất phản ứng phản ứng</w:t>
      </w:r>
    </w:p>
    <w:p w14:paraId="0815E82E" w14:textId="77777777" w:rsidR="00446636" w:rsidRPr="005424B3" w:rsidRDefault="00446636" w:rsidP="00446636">
      <w:pPr>
        <w:rPr>
          <w:lang w:val="pl-PL"/>
        </w:rPr>
      </w:pPr>
      <w:r w:rsidRPr="005424B3">
        <w:rPr>
          <w:b/>
          <w:lang w:val="pl-PL"/>
        </w:rPr>
        <w:t xml:space="preserve">3. </w:t>
      </w:r>
      <w:r w:rsidRPr="005424B3">
        <w:rPr>
          <w:b/>
          <w:u w:val="single"/>
          <w:lang w:val="pl-PL"/>
        </w:rPr>
        <w:t>Thái độ</w:t>
      </w:r>
      <w:r w:rsidRPr="005424B3">
        <w:rPr>
          <w:b/>
          <w:lang w:val="pl-PL"/>
        </w:rPr>
        <w:t xml:space="preserve">: </w:t>
      </w:r>
      <w:r w:rsidRPr="005424B3">
        <w:rPr>
          <w:lang w:val="pl-PL"/>
        </w:rPr>
        <w:t>Phát huy tinh thần đoàn kết trong hoạt động nhóm</w:t>
      </w:r>
    </w:p>
    <w:p w14:paraId="4B78D745" w14:textId="77777777" w:rsidR="00446636" w:rsidRPr="005424B3" w:rsidRDefault="00446636" w:rsidP="00446636">
      <w:pPr>
        <w:rPr>
          <w:b/>
          <w:lang w:val="it-IT"/>
        </w:rPr>
      </w:pPr>
      <w:r w:rsidRPr="005424B3">
        <w:rPr>
          <w:b/>
          <w:lang w:val="it-IT"/>
        </w:rPr>
        <w:t>Đồ dùng và phương tiện dạy học:</w:t>
      </w:r>
    </w:p>
    <w:p w14:paraId="75E7527F" w14:textId="77777777" w:rsidR="00446636" w:rsidRPr="005424B3" w:rsidRDefault="00446636" w:rsidP="00446636">
      <w:pPr>
        <w:rPr>
          <w:lang w:val="it-IT"/>
        </w:rPr>
      </w:pPr>
      <w:r w:rsidRPr="005424B3">
        <w:rPr>
          <w:lang w:val="it-IT"/>
        </w:rPr>
        <w:t>Máy chiếu, màn ảnh, máy tính, bảng, phấn.</w:t>
      </w:r>
    </w:p>
    <w:p w14:paraId="4654C993" w14:textId="77777777" w:rsidR="00446636" w:rsidRPr="005424B3" w:rsidRDefault="00446636" w:rsidP="00446636">
      <w:pPr>
        <w:rPr>
          <w:lang w:val="it-IT"/>
        </w:rPr>
      </w:pPr>
      <w:r w:rsidRPr="005424B3">
        <w:rPr>
          <w:b/>
          <w:lang w:val="it-IT"/>
        </w:rPr>
        <w:t xml:space="preserve">I. Ổn định lớp học:                                                 </w:t>
      </w:r>
      <w:r w:rsidRPr="005424B3">
        <w:rPr>
          <w:lang w:val="it-IT"/>
        </w:rPr>
        <w:t>Thời gian:  05 phút.</w:t>
      </w:r>
    </w:p>
    <w:p w14:paraId="3DC5D48F" w14:textId="77777777" w:rsidR="00446636" w:rsidRPr="005424B3" w:rsidRDefault="00446636" w:rsidP="00446636">
      <w:pPr>
        <w:rPr>
          <w:lang w:val="it-IT"/>
        </w:rPr>
      </w:pPr>
      <w:r w:rsidRPr="005424B3">
        <w:rPr>
          <w:lang w:val="it-IT"/>
        </w:rPr>
        <w:t>Số học sinh vắng:…………Tên:……………………………………………………..................................</w:t>
      </w:r>
    </w:p>
    <w:p w14:paraId="697848B7" w14:textId="77777777" w:rsidR="00446636" w:rsidRPr="005424B3" w:rsidRDefault="00446636" w:rsidP="00446636">
      <w:pPr>
        <w:rPr>
          <w:lang w:val="it-IT"/>
        </w:rPr>
      </w:pPr>
      <w:r w:rsidRPr="005424B3">
        <w:rPr>
          <w:lang w:val="it-IT"/>
        </w:rPr>
        <w:t>......................................................................................................................................................................</w:t>
      </w:r>
    </w:p>
    <w:p w14:paraId="468A7B5B" w14:textId="77777777" w:rsidR="00446636" w:rsidRPr="005424B3" w:rsidRDefault="00446636" w:rsidP="00446636">
      <w:pPr>
        <w:rPr>
          <w:b/>
          <w:lang w:val="sv-SE"/>
        </w:rPr>
      </w:pPr>
      <w:r w:rsidRPr="005424B3">
        <w:rPr>
          <w:b/>
          <w:lang w:val="sv-SE"/>
        </w:rPr>
        <w:t>II. Thực hiện bài học:</w:t>
      </w:r>
    </w:p>
    <w:p w14:paraId="49AB3AF5" w14:textId="77777777" w:rsidR="00446636" w:rsidRPr="005424B3" w:rsidRDefault="00446636" w:rsidP="00446636">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446636" w:rsidRPr="005424B3" w14:paraId="59AF0921" w14:textId="77777777" w:rsidTr="00446636">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01AE3B" w14:textId="77777777" w:rsidR="00446636" w:rsidRPr="005424B3" w:rsidRDefault="00446636" w:rsidP="00446636">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85F67B" w14:textId="77777777" w:rsidR="00446636" w:rsidRPr="005424B3" w:rsidRDefault="00446636" w:rsidP="00446636">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DBFDA" w14:textId="77777777" w:rsidR="00446636" w:rsidRPr="005424B3" w:rsidRDefault="00446636" w:rsidP="00446636">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C5C8A3" w14:textId="77777777" w:rsidR="00446636" w:rsidRPr="005424B3" w:rsidRDefault="00446636" w:rsidP="00446636">
            <w:pPr>
              <w:jc w:val="center"/>
              <w:rPr>
                <w:lang w:val="de-DE"/>
              </w:rPr>
            </w:pPr>
            <w:r w:rsidRPr="005424B3">
              <w:rPr>
                <w:lang w:val="de-DE"/>
              </w:rPr>
              <w:t>Thời gian</w:t>
            </w:r>
          </w:p>
        </w:tc>
      </w:tr>
      <w:tr w:rsidR="00446636" w:rsidRPr="005424B3" w14:paraId="3AA1D64F" w14:textId="77777777" w:rsidTr="00446636">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FE10C1" w14:textId="77777777" w:rsidR="00446636" w:rsidRPr="005424B3" w:rsidRDefault="00446636" w:rsidP="00446636">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D586D0" w14:textId="77777777" w:rsidR="00446636" w:rsidRPr="005424B3" w:rsidRDefault="00446636" w:rsidP="00446636">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6DA1DD6F" w14:textId="77777777" w:rsidR="00446636" w:rsidRPr="005424B3" w:rsidRDefault="00446636" w:rsidP="00446636">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75B8DF89" w14:textId="77777777" w:rsidR="00446636" w:rsidRPr="005424B3" w:rsidRDefault="00446636" w:rsidP="00446636">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64807B" w14:textId="77777777" w:rsidR="00446636" w:rsidRPr="005424B3" w:rsidRDefault="00446636" w:rsidP="00446636">
            <w:pPr>
              <w:jc w:val="center"/>
              <w:rPr>
                <w:lang w:val="de-DE"/>
              </w:rPr>
            </w:pPr>
          </w:p>
        </w:tc>
      </w:tr>
      <w:tr w:rsidR="00446636" w:rsidRPr="005424B3" w14:paraId="777E85BB" w14:textId="77777777" w:rsidTr="00446636">
        <w:tc>
          <w:tcPr>
            <w:tcW w:w="540" w:type="dxa"/>
            <w:tcBorders>
              <w:top w:val="single" w:sz="4" w:space="0" w:color="auto"/>
              <w:left w:val="single" w:sz="4" w:space="0" w:color="auto"/>
              <w:bottom w:val="single" w:sz="4" w:space="0" w:color="auto"/>
              <w:right w:val="single" w:sz="4" w:space="0" w:color="auto"/>
            </w:tcBorders>
            <w:shd w:val="clear" w:color="auto" w:fill="auto"/>
          </w:tcPr>
          <w:p w14:paraId="6DA7768E" w14:textId="77777777" w:rsidR="00446636" w:rsidRPr="005424B3" w:rsidRDefault="00446636" w:rsidP="00446636">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C7C07F7" w14:textId="77777777" w:rsidR="00446636" w:rsidRPr="005424B3" w:rsidRDefault="00446636" w:rsidP="00446636">
            <w:pPr>
              <w:rPr>
                <w:lang w:val="de-DE"/>
              </w:rPr>
            </w:pPr>
            <w:r w:rsidRPr="005424B3">
              <w:rPr>
                <w:b/>
                <w:bCs/>
                <w:u w:val="single"/>
                <w:lang w:val="de-DE"/>
              </w:rPr>
              <w:t>Dẫn nhập</w:t>
            </w:r>
          </w:p>
          <w:p w14:paraId="4D4A7B9A" w14:textId="77777777" w:rsidR="00446636" w:rsidRPr="005424B3" w:rsidRDefault="00446636" w:rsidP="00446636">
            <w:pPr>
              <w:jc w:val="both"/>
              <w:rPr>
                <w:lang w:val="de-DE"/>
              </w:rPr>
            </w:pPr>
            <w:r w:rsidRPr="005424B3">
              <w:rPr>
                <w:lang w:val="de-DE"/>
              </w:rPr>
              <w:t>nêu một số dạng bt cần thiết</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D7499DD" w14:textId="77777777" w:rsidR="00446636" w:rsidRPr="005424B3" w:rsidRDefault="00446636" w:rsidP="00446636">
            <w:pPr>
              <w:rPr>
                <w:lang w:val="de-DE"/>
              </w:rPr>
            </w:pPr>
            <w:r w:rsidRPr="005424B3">
              <w:rPr>
                <w:lang w:val="de-DE"/>
              </w:rPr>
              <w:t>- GV trình bày bằng lời.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D3F81BC" w14:textId="77777777" w:rsidR="00446636" w:rsidRPr="005424B3" w:rsidRDefault="00446636" w:rsidP="00446636">
            <w:pPr>
              <w:rPr>
                <w:lang w:val="de-DE"/>
              </w:rPr>
            </w:pPr>
            <w:r w:rsidRPr="005424B3">
              <w:rPr>
                <w:lang w:val="de-DE"/>
              </w:rPr>
              <w:t xml:space="preserve">- </w:t>
            </w:r>
            <w:r w:rsidRPr="005424B3">
              <w:rPr>
                <w:lang w:val="nb-NO"/>
              </w:rPr>
              <w:t>HS theo dõi, ghi bài và t</w:t>
            </w:r>
            <w:r w:rsidRPr="005424B3">
              <w:rPr>
                <w:lang w:val="de-DE"/>
              </w:rPr>
              <w:t>rả lời các câu hỏi.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860E9F4" w14:textId="77777777" w:rsidR="00446636" w:rsidRPr="005424B3" w:rsidRDefault="00446636" w:rsidP="00446636">
            <w:pPr>
              <w:rPr>
                <w:lang w:val="de-DE"/>
              </w:rPr>
            </w:pPr>
          </w:p>
          <w:p w14:paraId="48FC1B9E" w14:textId="77777777" w:rsidR="00446636" w:rsidRPr="005424B3" w:rsidRDefault="00446636" w:rsidP="00446636">
            <w:pPr>
              <w:jc w:val="center"/>
              <w:rPr>
                <w:lang w:val="pt-BR"/>
              </w:rPr>
            </w:pPr>
          </w:p>
          <w:p w14:paraId="0ABC5E69" w14:textId="77777777" w:rsidR="00446636" w:rsidRPr="005424B3" w:rsidRDefault="00446636" w:rsidP="00446636">
            <w:pPr>
              <w:jc w:val="center"/>
              <w:rPr>
                <w:lang w:val="de-DE"/>
              </w:rPr>
            </w:pPr>
            <w:r>
              <w:rPr>
                <w:lang w:val="pt-BR"/>
              </w:rPr>
              <w:t xml:space="preserve">5 </w:t>
            </w:r>
            <w:r w:rsidRPr="005424B3">
              <w:rPr>
                <w:lang w:val="pt-BR"/>
              </w:rPr>
              <w:t>phút</w:t>
            </w:r>
            <w:r w:rsidRPr="005424B3">
              <w:rPr>
                <w:lang w:val="de-DE"/>
              </w:rPr>
              <w:t xml:space="preserve"> </w:t>
            </w:r>
          </w:p>
        </w:tc>
      </w:tr>
      <w:tr w:rsidR="00446636" w:rsidRPr="005424B3" w14:paraId="774F49DB" w14:textId="77777777" w:rsidTr="00446636">
        <w:trPr>
          <w:trHeight w:val="1323"/>
        </w:trPr>
        <w:tc>
          <w:tcPr>
            <w:tcW w:w="540" w:type="dxa"/>
            <w:tcBorders>
              <w:top w:val="single" w:sz="4" w:space="0" w:color="auto"/>
              <w:left w:val="single" w:sz="4" w:space="0" w:color="auto"/>
              <w:right w:val="single" w:sz="4" w:space="0" w:color="auto"/>
            </w:tcBorders>
            <w:shd w:val="clear" w:color="auto" w:fill="auto"/>
          </w:tcPr>
          <w:p w14:paraId="4BDD61DA" w14:textId="77777777" w:rsidR="00446636" w:rsidRPr="005424B3" w:rsidRDefault="00446636" w:rsidP="00446636">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6FFB90C" w14:textId="77777777" w:rsidR="00446636" w:rsidRPr="005424B3" w:rsidRDefault="00446636" w:rsidP="00446636">
            <w:pPr>
              <w:rPr>
                <w:b/>
                <w:bCs/>
                <w:u w:val="single"/>
                <w:lang w:val="nb-NO"/>
              </w:rPr>
            </w:pPr>
            <w:r w:rsidRPr="005424B3">
              <w:rPr>
                <w:b/>
                <w:bCs/>
                <w:u w:val="single"/>
                <w:lang w:val="nb-NO"/>
              </w:rPr>
              <w:t>Giảng bài mới</w:t>
            </w:r>
          </w:p>
          <w:p w14:paraId="1B6AB477" w14:textId="77777777" w:rsidR="00446636" w:rsidRPr="005424B3" w:rsidRDefault="00446636" w:rsidP="00446636">
            <w:pPr>
              <w:tabs>
                <w:tab w:val="left" w:pos="1980"/>
                <w:tab w:val="left" w:pos="2880"/>
              </w:tabs>
              <w:jc w:val="both"/>
            </w:pPr>
            <w:r w:rsidRPr="005424B3">
              <w:rPr>
                <w:b/>
              </w:rPr>
              <w:t xml:space="preserve">I. </w:t>
            </w:r>
            <w:r w:rsidRPr="005424B3">
              <w:rPr>
                <w:b/>
                <w:u w:val="single"/>
              </w:rPr>
              <w:t>Kiến thức cần nắm vững</w:t>
            </w:r>
            <w:r w:rsidRPr="005424B3">
              <w:rPr>
                <w:b/>
              </w:rPr>
              <w:t>:</w:t>
            </w:r>
            <w:r w:rsidRPr="005424B3">
              <w:t xml:space="preserve"> (GT)</w:t>
            </w:r>
          </w:p>
          <w:p w14:paraId="6799E80F" w14:textId="77777777" w:rsidR="00446636" w:rsidRPr="005424B3" w:rsidRDefault="00446636" w:rsidP="00446636">
            <w:pPr>
              <w:tabs>
                <w:tab w:val="left" w:pos="1980"/>
                <w:tab w:val="left" w:pos="2880"/>
              </w:tabs>
              <w:jc w:val="both"/>
              <w:rPr>
                <w:b/>
              </w:rPr>
            </w:pPr>
            <w:r w:rsidRPr="005424B3">
              <w:rPr>
                <w:b/>
              </w:rPr>
              <w:t xml:space="preserve">II. </w:t>
            </w:r>
            <w:r w:rsidRPr="005424B3">
              <w:rPr>
                <w:b/>
                <w:u w:val="single"/>
              </w:rPr>
              <w:t>Bài tập</w:t>
            </w:r>
            <w:r w:rsidRPr="005424B3">
              <w:rPr>
                <w:b/>
              </w:rPr>
              <w:t>:</w:t>
            </w:r>
          </w:p>
          <w:p w14:paraId="16687572" w14:textId="77777777" w:rsidR="00446636" w:rsidRPr="005424B3" w:rsidRDefault="00446636" w:rsidP="00446636">
            <w:pPr>
              <w:jc w:val="both"/>
            </w:pPr>
            <w:r w:rsidRPr="005424B3">
              <w:rPr>
                <w:b/>
                <w:u w:val="single"/>
              </w:rPr>
              <w:t>Bài tập 1</w:t>
            </w:r>
            <w:r w:rsidRPr="005424B3">
              <w:rPr>
                <w:b/>
              </w:rPr>
              <w:t>:</w:t>
            </w:r>
            <w:r w:rsidRPr="005424B3">
              <w:t xml:space="preserve"> Lập các phương trình hoá học sau ở dạng phân tử và ion thu gọn:</w:t>
            </w:r>
          </w:p>
          <w:p w14:paraId="406E62C4" w14:textId="77777777" w:rsidR="00446636" w:rsidRPr="005424B3" w:rsidRDefault="00446636" w:rsidP="00446636">
            <w:pPr>
              <w:jc w:val="both"/>
              <w:rPr>
                <w:lang w:val="pl-PL"/>
              </w:rPr>
            </w:pPr>
            <w:r w:rsidRPr="005424B3">
              <w:rPr>
                <w:lang w:val="pl-PL"/>
              </w:rPr>
              <w:t>a) NH</w:t>
            </w:r>
            <w:r w:rsidRPr="005424B3">
              <w:rPr>
                <w:vertAlign w:val="subscript"/>
                <w:lang w:val="pl-PL"/>
              </w:rPr>
              <w:t>3</w:t>
            </w:r>
            <w:r w:rsidRPr="005424B3">
              <w:rPr>
                <w:lang w:val="pl-PL"/>
              </w:rPr>
              <w:t xml:space="preserve"> + CH</w:t>
            </w:r>
            <w:r w:rsidRPr="005424B3">
              <w:rPr>
                <w:vertAlign w:val="subscript"/>
                <w:lang w:val="pl-PL"/>
              </w:rPr>
              <w:t>3</w:t>
            </w:r>
            <w:r w:rsidRPr="005424B3">
              <w:rPr>
                <w:lang w:val="pl-PL"/>
              </w:rPr>
              <w:t xml:space="preserve">COOH </w:t>
            </w:r>
            <w:r w:rsidRPr="005424B3">
              <w:sym w:font="Wingdings" w:char="F0E0"/>
            </w:r>
            <w:r w:rsidRPr="005424B3">
              <w:rPr>
                <w:lang w:val="pl-PL"/>
              </w:rPr>
              <w:t xml:space="preserve"> ...</w:t>
            </w:r>
          </w:p>
          <w:p w14:paraId="65CFD690" w14:textId="77777777" w:rsidR="00446636" w:rsidRPr="005424B3" w:rsidRDefault="00446636" w:rsidP="00446636">
            <w:pPr>
              <w:jc w:val="both"/>
              <w:rPr>
                <w:lang w:val="pl-PL"/>
              </w:rPr>
            </w:pPr>
            <w:r w:rsidRPr="005424B3">
              <w:rPr>
                <w:lang w:val="pl-PL"/>
              </w:rPr>
              <w:t>b) (NH</w:t>
            </w:r>
            <w:r w:rsidRPr="005424B3">
              <w:rPr>
                <w:vertAlign w:val="subscript"/>
                <w:lang w:val="pl-PL"/>
              </w:rPr>
              <w:t>4</w:t>
            </w:r>
            <w:r w:rsidRPr="005424B3">
              <w:rPr>
                <w:lang w:val="pl-PL"/>
              </w:rPr>
              <w:t>)</w:t>
            </w:r>
            <w:r w:rsidRPr="005424B3">
              <w:rPr>
                <w:vertAlign w:val="subscript"/>
                <w:lang w:val="pl-PL"/>
              </w:rPr>
              <w:t>3</w:t>
            </w:r>
            <w:r w:rsidRPr="005424B3">
              <w:rPr>
                <w:lang w:val="pl-PL"/>
              </w:rPr>
              <w:t>PO</w:t>
            </w:r>
            <w:r w:rsidRPr="005424B3">
              <w:rPr>
                <w:vertAlign w:val="subscript"/>
                <w:lang w:val="pl-PL"/>
              </w:rPr>
              <w:t>4</w:t>
            </w:r>
            <w:r w:rsidRPr="005424B3">
              <w:rPr>
                <w:lang w:val="pl-PL"/>
              </w:rPr>
              <w:t xml:space="preserve"> </w:t>
            </w:r>
            <w:r w:rsidRPr="005424B3">
              <w:rPr>
                <w:position w:val="-6"/>
              </w:rPr>
              <w:object w:dxaOrig="680" w:dyaOrig="360" w14:anchorId="241D7C67">
                <v:shape id="_x0000_i1041" type="#_x0000_t75" style="width:34.25pt;height:18.85pt" o:ole="">
                  <v:imagedata r:id="rId73" o:title=""/>
                </v:shape>
                <o:OLEObject Type="Embed" ProgID="Equation.DSMT4" ShapeID="_x0000_i1041" DrawAspect="Content" ObjectID="_1697434688" r:id="rId74"/>
              </w:object>
            </w:r>
            <w:r w:rsidRPr="005424B3">
              <w:rPr>
                <w:lang w:val="pl-PL"/>
              </w:rPr>
              <w:t>H</w:t>
            </w:r>
            <w:r w:rsidRPr="005424B3">
              <w:rPr>
                <w:vertAlign w:val="subscript"/>
                <w:lang w:val="pl-PL"/>
              </w:rPr>
              <w:t>3</w:t>
            </w:r>
            <w:r w:rsidRPr="005424B3">
              <w:rPr>
                <w:lang w:val="pl-PL"/>
              </w:rPr>
              <w:t>PO</w:t>
            </w:r>
            <w:r w:rsidRPr="005424B3">
              <w:rPr>
                <w:vertAlign w:val="subscript"/>
                <w:lang w:val="pl-PL"/>
              </w:rPr>
              <w:t>4</w:t>
            </w:r>
            <w:r w:rsidRPr="005424B3">
              <w:rPr>
                <w:lang w:val="pl-PL"/>
              </w:rPr>
              <w:t xml:space="preserve"> + ...</w:t>
            </w:r>
          </w:p>
          <w:p w14:paraId="71673896" w14:textId="77777777" w:rsidR="00446636" w:rsidRPr="005424B3" w:rsidRDefault="00446636" w:rsidP="00446636">
            <w:pPr>
              <w:jc w:val="both"/>
              <w:rPr>
                <w:lang w:val="pl-PL"/>
              </w:rPr>
            </w:pPr>
            <w:r w:rsidRPr="005424B3">
              <w:rPr>
                <w:lang w:val="pl-PL"/>
              </w:rPr>
              <w:t>c) Zn(NO</w:t>
            </w:r>
            <w:r w:rsidRPr="005424B3">
              <w:rPr>
                <w:vertAlign w:val="subscript"/>
                <w:lang w:val="pl-PL"/>
              </w:rPr>
              <w:t>3</w:t>
            </w:r>
            <w:r w:rsidRPr="005424B3">
              <w:rPr>
                <w:lang w:val="pl-PL"/>
              </w:rPr>
              <w:t>)</w:t>
            </w:r>
            <w:r w:rsidRPr="005424B3">
              <w:rPr>
                <w:vertAlign w:val="subscript"/>
                <w:lang w:val="pl-PL"/>
              </w:rPr>
              <w:t>2</w:t>
            </w:r>
            <w:r w:rsidRPr="005424B3">
              <w:rPr>
                <w:lang w:val="pl-PL"/>
              </w:rPr>
              <w:t xml:space="preserve"> </w:t>
            </w:r>
            <w:r w:rsidRPr="005424B3">
              <w:rPr>
                <w:position w:val="-6"/>
              </w:rPr>
              <w:object w:dxaOrig="680" w:dyaOrig="360" w14:anchorId="1A3A4B12">
                <v:shape id="_x0000_i1042" type="#_x0000_t75" style="width:34.25pt;height:18.85pt" o:ole="">
                  <v:imagedata r:id="rId73" o:title=""/>
                </v:shape>
                <o:OLEObject Type="Embed" ProgID="Equation.DSMT4" ShapeID="_x0000_i1042" DrawAspect="Content" ObjectID="_1697434689" r:id="rId75"/>
              </w:object>
            </w:r>
            <w:r w:rsidRPr="005424B3">
              <w:rPr>
                <w:lang w:val="pl-PL"/>
              </w:rPr>
              <w:t xml:space="preserve"> ...</w:t>
            </w:r>
          </w:p>
          <w:p w14:paraId="1FF2D060" w14:textId="77777777" w:rsidR="00446636" w:rsidRPr="005424B3" w:rsidRDefault="00446636" w:rsidP="00446636">
            <w:pPr>
              <w:jc w:val="both"/>
              <w:rPr>
                <w:lang w:val="pl-PL"/>
              </w:rPr>
            </w:pPr>
            <w:r w:rsidRPr="005424B3">
              <w:rPr>
                <w:lang w:val="pl-PL"/>
              </w:rPr>
              <w:t>d) K</w:t>
            </w:r>
            <w:r w:rsidRPr="005424B3">
              <w:rPr>
                <w:vertAlign w:val="subscript"/>
                <w:lang w:val="pl-PL"/>
              </w:rPr>
              <w:t>3</w:t>
            </w:r>
            <w:r w:rsidRPr="005424B3">
              <w:rPr>
                <w:lang w:val="pl-PL"/>
              </w:rPr>
              <w:t>PO</w:t>
            </w:r>
            <w:r w:rsidRPr="005424B3">
              <w:rPr>
                <w:vertAlign w:val="subscript"/>
                <w:lang w:val="pl-PL"/>
              </w:rPr>
              <w:t>4</w:t>
            </w:r>
            <w:r w:rsidRPr="005424B3">
              <w:rPr>
                <w:lang w:val="pl-PL"/>
              </w:rPr>
              <w:t xml:space="preserve"> + Ba(NO</w:t>
            </w:r>
            <w:r w:rsidRPr="005424B3">
              <w:rPr>
                <w:vertAlign w:val="subscript"/>
                <w:lang w:val="pl-PL"/>
              </w:rPr>
              <w:t>3</w:t>
            </w:r>
            <w:r w:rsidRPr="005424B3">
              <w:rPr>
                <w:lang w:val="pl-PL"/>
              </w:rPr>
              <w:t>)</w:t>
            </w:r>
            <w:r w:rsidRPr="005424B3">
              <w:rPr>
                <w:vertAlign w:val="subscript"/>
                <w:lang w:val="pl-PL"/>
              </w:rPr>
              <w:t>2</w:t>
            </w:r>
            <w:r w:rsidRPr="005424B3">
              <w:rPr>
                <w:lang w:val="pl-PL"/>
              </w:rPr>
              <w:t xml:space="preserve"> </w:t>
            </w:r>
            <w:r w:rsidRPr="005424B3">
              <w:rPr>
                <w:lang w:val="pl-PL"/>
              </w:rPr>
              <w:sym w:font="Wingdings" w:char="F0E0"/>
            </w:r>
            <w:r w:rsidRPr="005424B3">
              <w:rPr>
                <w:lang w:val="pl-PL"/>
              </w:rPr>
              <w:t xml:space="preserve"> ...</w:t>
            </w:r>
          </w:p>
          <w:p w14:paraId="4130AC58" w14:textId="77777777" w:rsidR="00446636" w:rsidRPr="005424B3" w:rsidRDefault="00446636" w:rsidP="00446636">
            <w:pPr>
              <w:jc w:val="both"/>
              <w:rPr>
                <w:lang w:val="pt-BR"/>
              </w:rPr>
            </w:pPr>
            <w:r w:rsidRPr="005424B3">
              <w:rPr>
                <w:lang w:val="pt-BR"/>
              </w:rPr>
              <w:t>e) Ca(H</w:t>
            </w:r>
            <w:r w:rsidRPr="005424B3">
              <w:rPr>
                <w:vertAlign w:val="subscript"/>
                <w:lang w:val="pt-BR"/>
              </w:rPr>
              <w:t>2</w:t>
            </w:r>
            <w:r w:rsidRPr="005424B3">
              <w:rPr>
                <w:lang w:val="pt-BR"/>
              </w:rPr>
              <w:t>PO</w:t>
            </w:r>
            <w:r w:rsidRPr="005424B3">
              <w:rPr>
                <w:vertAlign w:val="subscript"/>
                <w:lang w:val="pt-BR"/>
              </w:rPr>
              <w:t>4</w:t>
            </w:r>
            <w:r w:rsidRPr="005424B3">
              <w:rPr>
                <w:lang w:val="pt-BR"/>
              </w:rPr>
              <w:t>)</w:t>
            </w:r>
            <w:r w:rsidRPr="005424B3">
              <w:rPr>
                <w:vertAlign w:val="subscript"/>
                <w:lang w:val="pt-BR"/>
              </w:rPr>
              <w:t>2</w:t>
            </w:r>
            <w:r w:rsidRPr="005424B3">
              <w:rPr>
                <w:lang w:val="pt-BR"/>
              </w:rPr>
              <w:t xml:space="preserve"> + Ca(OH)</w:t>
            </w:r>
            <w:r w:rsidRPr="005424B3">
              <w:rPr>
                <w:vertAlign w:val="subscript"/>
                <w:lang w:val="pt-BR"/>
              </w:rPr>
              <w:t>2</w:t>
            </w:r>
            <w:r w:rsidRPr="005424B3">
              <w:rPr>
                <w:lang w:val="pt-BR"/>
              </w:rPr>
              <w:t xml:space="preserve"> </w:t>
            </w:r>
            <w:r w:rsidRPr="005424B3">
              <w:rPr>
                <w:lang w:val="pt-BR"/>
              </w:rPr>
              <w:sym w:font="Wingdings" w:char="F0E0"/>
            </w:r>
            <w:r w:rsidRPr="005424B3">
              <w:rPr>
                <w:lang w:val="pt-BR"/>
              </w:rPr>
              <w:t xml:space="preserve"> ...</w:t>
            </w:r>
          </w:p>
          <w:p w14:paraId="03509206" w14:textId="77777777" w:rsidR="00446636" w:rsidRPr="005424B3" w:rsidRDefault="00446636" w:rsidP="00446636">
            <w:pPr>
              <w:tabs>
                <w:tab w:val="left" w:pos="1980"/>
                <w:tab w:val="left" w:pos="2880"/>
              </w:tabs>
              <w:jc w:val="both"/>
              <w:rPr>
                <w:i/>
              </w:rPr>
            </w:pPr>
            <w:r w:rsidRPr="005424B3">
              <w:rPr>
                <w:i/>
                <w:u w:val="single"/>
              </w:rPr>
              <w:t>Giải</w:t>
            </w:r>
            <w:r w:rsidRPr="005424B3">
              <w:rPr>
                <w:i/>
              </w:rPr>
              <w:t>:</w:t>
            </w:r>
          </w:p>
          <w:p w14:paraId="44FEB2CA" w14:textId="77777777" w:rsidR="00446636" w:rsidRPr="005424B3" w:rsidRDefault="00446636" w:rsidP="00446636">
            <w:pPr>
              <w:jc w:val="both"/>
              <w:rPr>
                <w:lang w:val="pl-PL"/>
              </w:rPr>
            </w:pPr>
            <w:r w:rsidRPr="005424B3">
              <w:rPr>
                <w:lang w:val="pl-PL"/>
              </w:rPr>
              <w:t>a) NH</w:t>
            </w:r>
            <w:r w:rsidRPr="005424B3">
              <w:rPr>
                <w:vertAlign w:val="subscript"/>
                <w:lang w:val="pl-PL"/>
              </w:rPr>
              <w:t>3</w:t>
            </w:r>
            <w:r w:rsidRPr="005424B3">
              <w:rPr>
                <w:lang w:val="pl-PL"/>
              </w:rPr>
              <w:t xml:space="preserve"> + CH</w:t>
            </w:r>
            <w:r w:rsidRPr="005424B3">
              <w:rPr>
                <w:vertAlign w:val="subscript"/>
                <w:lang w:val="pl-PL"/>
              </w:rPr>
              <w:t>3</w:t>
            </w:r>
            <w:r w:rsidRPr="005424B3">
              <w:rPr>
                <w:lang w:val="pl-PL"/>
              </w:rPr>
              <w:t xml:space="preserve">COOH </w:t>
            </w:r>
            <w:r w:rsidRPr="005424B3">
              <w:sym w:font="Wingdings" w:char="F0E0"/>
            </w:r>
            <w:r w:rsidRPr="005424B3">
              <w:rPr>
                <w:lang w:val="pl-PL"/>
              </w:rPr>
              <w:t xml:space="preserve"> CH</w:t>
            </w:r>
            <w:r w:rsidRPr="005424B3">
              <w:rPr>
                <w:vertAlign w:val="subscript"/>
                <w:lang w:val="pl-PL"/>
              </w:rPr>
              <w:t>3</w:t>
            </w:r>
            <w:r w:rsidRPr="005424B3">
              <w:rPr>
                <w:lang w:val="pl-PL"/>
              </w:rPr>
              <w:t>COONH</w:t>
            </w:r>
            <w:r w:rsidRPr="005424B3">
              <w:rPr>
                <w:vertAlign w:val="subscript"/>
                <w:lang w:val="pl-PL"/>
              </w:rPr>
              <w:t>4</w:t>
            </w:r>
          </w:p>
          <w:p w14:paraId="7A1DDB94" w14:textId="77777777" w:rsidR="00446636" w:rsidRPr="005424B3" w:rsidRDefault="00446636" w:rsidP="00446636">
            <w:pPr>
              <w:jc w:val="both"/>
              <w:rPr>
                <w:lang w:val="pl-PL"/>
              </w:rPr>
            </w:pPr>
            <w:r w:rsidRPr="005424B3">
              <w:rPr>
                <w:lang w:val="pl-PL"/>
              </w:rPr>
              <w:t>b) (NH</w:t>
            </w:r>
            <w:r w:rsidRPr="005424B3">
              <w:rPr>
                <w:vertAlign w:val="subscript"/>
                <w:lang w:val="pl-PL"/>
              </w:rPr>
              <w:t>4</w:t>
            </w:r>
            <w:r w:rsidRPr="005424B3">
              <w:rPr>
                <w:lang w:val="pl-PL"/>
              </w:rPr>
              <w:t>)</w:t>
            </w:r>
            <w:r w:rsidRPr="005424B3">
              <w:rPr>
                <w:vertAlign w:val="subscript"/>
                <w:lang w:val="pl-PL"/>
              </w:rPr>
              <w:t>3</w:t>
            </w:r>
            <w:r w:rsidRPr="005424B3">
              <w:rPr>
                <w:lang w:val="pl-PL"/>
              </w:rPr>
              <w:t>PO</w:t>
            </w:r>
            <w:r w:rsidRPr="005424B3">
              <w:rPr>
                <w:vertAlign w:val="subscript"/>
                <w:lang w:val="pl-PL"/>
              </w:rPr>
              <w:t>4</w:t>
            </w:r>
            <w:r w:rsidRPr="005424B3">
              <w:rPr>
                <w:lang w:val="pl-PL"/>
              </w:rPr>
              <w:t xml:space="preserve"> </w:t>
            </w:r>
            <w:r w:rsidRPr="005424B3">
              <w:rPr>
                <w:position w:val="-6"/>
              </w:rPr>
              <w:object w:dxaOrig="680" w:dyaOrig="360" w14:anchorId="495EA83D">
                <v:shape id="_x0000_i1043" type="#_x0000_t75" style="width:34.25pt;height:18.85pt" o:ole="">
                  <v:imagedata r:id="rId73" o:title=""/>
                </v:shape>
                <o:OLEObject Type="Embed" ProgID="Equation.DSMT4" ShapeID="_x0000_i1043" DrawAspect="Content" ObjectID="_1697434690" r:id="rId76"/>
              </w:object>
            </w:r>
            <w:r w:rsidRPr="005424B3">
              <w:rPr>
                <w:lang w:val="pl-PL"/>
              </w:rPr>
              <w:t>H</w:t>
            </w:r>
            <w:r w:rsidRPr="005424B3">
              <w:rPr>
                <w:vertAlign w:val="subscript"/>
                <w:lang w:val="pl-PL"/>
              </w:rPr>
              <w:t>3</w:t>
            </w:r>
            <w:r w:rsidRPr="005424B3">
              <w:rPr>
                <w:lang w:val="pl-PL"/>
              </w:rPr>
              <w:t>PO</w:t>
            </w:r>
            <w:r w:rsidRPr="005424B3">
              <w:rPr>
                <w:vertAlign w:val="subscript"/>
                <w:lang w:val="pl-PL"/>
              </w:rPr>
              <w:t>4</w:t>
            </w:r>
            <w:r w:rsidRPr="005424B3">
              <w:rPr>
                <w:lang w:val="pl-PL"/>
              </w:rPr>
              <w:t xml:space="preserve"> + 3NH</w:t>
            </w:r>
            <w:r w:rsidRPr="005424B3">
              <w:rPr>
                <w:vertAlign w:val="subscript"/>
                <w:lang w:val="pl-PL"/>
              </w:rPr>
              <w:t>3</w:t>
            </w:r>
            <w:r w:rsidRPr="005424B3">
              <w:rPr>
                <w:lang w:val="pl-PL"/>
              </w:rPr>
              <w:t xml:space="preserve"> </w:t>
            </w:r>
          </w:p>
          <w:p w14:paraId="667DB8B2" w14:textId="77777777" w:rsidR="00446636" w:rsidRPr="005424B3" w:rsidRDefault="00446636" w:rsidP="00446636">
            <w:pPr>
              <w:jc w:val="both"/>
              <w:rPr>
                <w:lang w:val="pl-PL"/>
              </w:rPr>
            </w:pPr>
            <w:r w:rsidRPr="005424B3">
              <w:rPr>
                <w:lang w:val="pl-PL"/>
              </w:rPr>
              <w:t>c)  Zn(NO</w:t>
            </w:r>
            <w:r w:rsidRPr="005424B3">
              <w:rPr>
                <w:vertAlign w:val="subscript"/>
                <w:lang w:val="pl-PL"/>
              </w:rPr>
              <w:t>3</w:t>
            </w:r>
            <w:r w:rsidRPr="005424B3">
              <w:rPr>
                <w:lang w:val="pl-PL"/>
              </w:rPr>
              <w:t>)</w:t>
            </w:r>
            <w:r w:rsidRPr="005424B3">
              <w:rPr>
                <w:vertAlign w:val="subscript"/>
                <w:lang w:val="pl-PL"/>
              </w:rPr>
              <w:t>2</w:t>
            </w:r>
            <w:r w:rsidRPr="005424B3">
              <w:rPr>
                <w:lang w:val="pl-PL"/>
              </w:rPr>
              <w:t xml:space="preserve"> </w:t>
            </w:r>
            <w:r w:rsidRPr="005424B3">
              <w:rPr>
                <w:position w:val="-6"/>
              </w:rPr>
              <w:object w:dxaOrig="680" w:dyaOrig="360" w14:anchorId="4F68F690">
                <v:shape id="_x0000_i1044" type="#_x0000_t75" style="width:34.25pt;height:18.85pt" o:ole="">
                  <v:imagedata r:id="rId73" o:title=""/>
                </v:shape>
                <o:OLEObject Type="Embed" ProgID="Equation.DSMT4" ShapeID="_x0000_i1044" DrawAspect="Content" ObjectID="_1697434691" r:id="rId77"/>
              </w:object>
            </w:r>
            <w:r w:rsidRPr="005424B3">
              <w:rPr>
                <w:lang w:val="pl-PL"/>
              </w:rPr>
              <w:t xml:space="preserve"> ZnO + 2NO</w:t>
            </w:r>
            <w:r w:rsidRPr="005424B3">
              <w:rPr>
                <w:vertAlign w:val="subscript"/>
                <w:lang w:val="pl-PL"/>
              </w:rPr>
              <w:t>2</w:t>
            </w:r>
            <w:r w:rsidRPr="005424B3">
              <w:rPr>
                <w:lang w:val="pl-PL"/>
              </w:rPr>
              <w:t xml:space="preserve"> + 1/2O</w:t>
            </w:r>
            <w:r w:rsidRPr="005424B3">
              <w:rPr>
                <w:vertAlign w:val="subscript"/>
                <w:lang w:val="pl-PL"/>
              </w:rPr>
              <w:t>2</w:t>
            </w:r>
          </w:p>
          <w:p w14:paraId="00236F4B" w14:textId="77777777" w:rsidR="00446636" w:rsidRPr="005424B3" w:rsidRDefault="00446636" w:rsidP="00446636">
            <w:pPr>
              <w:tabs>
                <w:tab w:val="left" w:pos="9360"/>
              </w:tabs>
              <w:jc w:val="both"/>
              <w:rPr>
                <w:lang w:val="pt-BR"/>
              </w:rPr>
            </w:pPr>
            <w:r w:rsidRPr="005424B3">
              <w:rPr>
                <w:b/>
                <w:u w:val="single"/>
              </w:rPr>
              <w:t xml:space="preserve">Bài tập </w:t>
            </w:r>
            <w:r w:rsidRPr="005424B3">
              <w:rPr>
                <w:b/>
              </w:rPr>
              <w:t xml:space="preserve">: </w:t>
            </w:r>
            <w:r w:rsidRPr="005424B3">
              <w:t xml:space="preserve">Bằng phương pháp hoá học, hãy </w:t>
            </w:r>
            <w:r w:rsidRPr="005424B3">
              <w:lastRenderedPageBreak/>
              <w:t>nhận biết các dung dịch đựng trong các lọ mất nhãn sau: Na</w:t>
            </w:r>
            <w:r w:rsidRPr="005424B3">
              <w:rPr>
                <w:vertAlign w:val="subscript"/>
              </w:rPr>
              <w:t>3</w:t>
            </w:r>
            <w:r w:rsidRPr="005424B3">
              <w:t>PO</w:t>
            </w:r>
            <w:r w:rsidRPr="005424B3">
              <w:rPr>
                <w:vertAlign w:val="subscript"/>
              </w:rPr>
              <w:t>4</w:t>
            </w:r>
            <w:r w:rsidRPr="005424B3">
              <w:t>; HNO</w:t>
            </w:r>
            <w:r w:rsidRPr="005424B3">
              <w:rPr>
                <w:vertAlign w:val="subscript"/>
              </w:rPr>
              <w:t>3</w:t>
            </w:r>
            <w:r w:rsidRPr="005424B3">
              <w:t>; H</w:t>
            </w:r>
            <w:r w:rsidRPr="005424B3">
              <w:rPr>
                <w:vertAlign w:val="subscript"/>
              </w:rPr>
              <w:t>2</w:t>
            </w:r>
            <w:r w:rsidRPr="005424B3">
              <w:t>SO</w:t>
            </w:r>
            <w:r w:rsidRPr="005424B3">
              <w:rPr>
                <w:vertAlign w:val="subscript"/>
              </w:rPr>
              <w:t>4</w:t>
            </w:r>
            <w:r w:rsidRPr="005424B3">
              <w:t>; NaCl</w:t>
            </w:r>
            <w:r w:rsidRPr="005424B3">
              <w:rPr>
                <w:lang w:val="pt-BR"/>
              </w:rPr>
              <w:t xml:space="preserve"> </w:t>
            </w:r>
          </w:p>
          <w:p w14:paraId="6A712F90" w14:textId="77777777" w:rsidR="00446636" w:rsidRPr="005424B3" w:rsidRDefault="00446636" w:rsidP="00446636">
            <w:pPr>
              <w:tabs>
                <w:tab w:val="left" w:pos="9360"/>
              </w:tabs>
              <w:jc w:val="both"/>
              <w:rPr>
                <w:i/>
                <w:lang w:val="pt-BR"/>
              </w:rPr>
            </w:pPr>
            <w:r w:rsidRPr="005424B3">
              <w:rPr>
                <w:i/>
                <w:u w:val="single"/>
                <w:lang w:val="pt-BR"/>
              </w:rPr>
              <w:t>Giải</w:t>
            </w:r>
            <w:r w:rsidRPr="005424B3">
              <w:rPr>
                <w:i/>
                <w:lang w:val="pt-BR"/>
              </w:rPr>
              <w:t>:</w:t>
            </w:r>
          </w:p>
          <w:p w14:paraId="133AA4AC" w14:textId="77777777" w:rsidR="00446636" w:rsidRPr="005424B3" w:rsidRDefault="00446636" w:rsidP="00446636">
            <w:pPr>
              <w:numPr>
                <w:ilvl w:val="0"/>
                <w:numId w:val="9"/>
              </w:numPr>
              <w:jc w:val="both"/>
            </w:pPr>
            <w:r w:rsidRPr="005424B3">
              <w:t>Quì tím: 2 axit, 2 muối</w:t>
            </w:r>
          </w:p>
          <w:p w14:paraId="4BCC17ED" w14:textId="77777777" w:rsidR="00446636" w:rsidRPr="005424B3" w:rsidRDefault="00446636" w:rsidP="00446636">
            <w:pPr>
              <w:numPr>
                <w:ilvl w:val="0"/>
                <w:numId w:val="9"/>
              </w:numPr>
              <w:jc w:val="both"/>
            </w:pPr>
            <w:r w:rsidRPr="005424B3">
              <w:t>Phân biệt 2 axit: dd BaCl</w:t>
            </w:r>
            <w:r w:rsidRPr="005424B3">
              <w:rPr>
                <w:vertAlign w:val="subscript"/>
              </w:rPr>
              <w:t>2</w:t>
            </w:r>
            <w:r w:rsidRPr="005424B3">
              <w:t xml:space="preserve"> </w:t>
            </w:r>
          </w:p>
          <w:p w14:paraId="6FBEB6D6" w14:textId="77777777" w:rsidR="00446636" w:rsidRPr="005424B3" w:rsidRDefault="00446636" w:rsidP="00446636">
            <w:pPr>
              <w:numPr>
                <w:ilvl w:val="0"/>
                <w:numId w:val="9"/>
              </w:numPr>
              <w:jc w:val="both"/>
            </w:pPr>
            <w:r w:rsidRPr="005424B3">
              <w:t>Phân biệt 2 muối: dd AgNO</w:t>
            </w:r>
            <w:r w:rsidRPr="005424B3">
              <w:rPr>
                <w:vertAlign w:val="subscript"/>
              </w:rPr>
              <w:t>3</w:t>
            </w:r>
          </w:p>
          <w:p w14:paraId="0279247C" w14:textId="77777777" w:rsidR="00446636" w:rsidRPr="005424B3" w:rsidRDefault="00446636" w:rsidP="00446636">
            <w:pPr>
              <w:tabs>
                <w:tab w:val="left" w:pos="1980"/>
                <w:tab w:val="left" w:pos="2880"/>
              </w:tabs>
              <w:jc w:val="both"/>
            </w:pPr>
            <w:r w:rsidRPr="005424B3">
              <w:rPr>
                <w:b/>
                <w:u w:val="single"/>
              </w:rPr>
              <w:t xml:space="preserve">Bài tập </w:t>
            </w:r>
            <w:r w:rsidRPr="005424B3">
              <w:t>Khi cho 3 gam hỗn hợp Cu và Al tác dụng với HNO</w:t>
            </w:r>
            <w:r w:rsidRPr="005424B3">
              <w:rPr>
                <w:vertAlign w:val="subscript"/>
              </w:rPr>
              <w:t>3</w:t>
            </w:r>
            <w:r w:rsidRPr="005424B3">
              <w:t xml:space="preserve"> đặc, dư, đun nóng sinh ra 4,48 lít khí duy nhất là NO</w:t>
            </w:r>
            <w:r w:rsidRPr="005424B3">
              <w:rPr>
                <w:vertAlign w:val="subscript"/>
              </w:rPr>
              <w:t>2</w:t>
            </w:r>
            <w:r w:rsidRPr="005424B3">
              <w:t xml:space="preserve"> ( đkc). Xác định phần trăm khối lượng mỗi kim loại trong hỗn hợp?</w:t>
            </w:r>
          </w:p>
          <w:p w14:paraId="7C795C85" w14:textId="77777777" w:rsidR="00446636" w:rsidRPr="005424B3" w:rsidRDefault="00446636" w:rsidP="00446636">
            <w:pPr>
              <w:tabs>
                <w:tab w:val="left" w:pos="1980"/>
                <w:tab w:val="left" w:pos="2880"/>
              </w:tabs>
              <w:jc w:val="both"/>
              <w:rPr>
                <w:i/>
              </w:rPr>
            </w:pPr>
            <w:r w:rsidRPr="005424B3">
              <w:rPr>
                <w:i/>
                <w:u w:val="single"/>
              </w:rPr>
              <w:t>Giải</w:t>
            </w:r>
            <w:r w:rsidRPr="005424B3">
              <w:rPr>
                <w:i/>
              </w:rPr>
              <w:t>:</w:t>
            </w:r>
          </w:p>
          <w:p w14:paraId="56DF525A" w14:textId="77777777" w:rsidR="00446636" w:rsidRPr="005424B3" w:rsidRDefault="00446636" w:rsidP="00446636">
            <w:pPr>
              <w:jc w:val="both"/>
              <w:rPr>
                <w:lang w:val="pt-BR"/>
              </w:rPr>
            </w:pPr>
            <w:r w:rsidRPr="005424B3">
              <w:t xml:space="preserve">Gọi x, y lần lượt là số mol Cu, Al </w:t>
            </w:r>
          </w:p>
          <w:p w14:paraId="50673729" w14:textId="77777777" w:rsidR="00446636" w:rsidRPr="005424B3" w:rsidRDefault="00446636" w:rsidP="00446636">
            <w:pPr>
              <w:tabs>
                <w:tab w:val="left" w:pos="9360"/>
              </w:tabs>
              <w:jc w:val="both"/>
              <w:rPr>
                <w:lang w:val="pt-BR"/>
              </w:rPr>
            </w:pPr>
            <w:r w:rsidRPr="005424B3">
              <w:rPr>
                <w:lang w:val="pt-BR"/>
              </w:rPr>
              <w:t>Cu + 4HNO</w:t>
            </w:r>
            <w:r w:rsidRPr="005424B3">
              <w:rPr>
                <w:vertAlign w:val="subscript"/>
                <w:lang w:val="pt-BR"/>
              </w:rPr>
              <w:t>3</w:t>
            </w:r>
            <w:r w:rsidRPr="005424B3">
              <w:rPr>
                <w:lang w:val="pt-BR"/>
              </w:rPr>
              <w:t xml:space="preserve"> </w:t>
            </w:r>
            <w:r w:rsidRPr="005424B3">
              <w:rPr>
                <w:vertAlign w:val="subscript"/>
                <w:lang w:val="pt-BR"/>
              </w:rPr>
              <w:t>(đ)</w:t>
            </w:r>
            <w:r w:rsidRPr="005424B3">
              <w:rPr>
                <w:lang w:val="pt-BR"/>
              </w:rPr>
              <w:t xml:space="preserve"> </w:t>
            </w:r>
            <w:r w:rsidRPr="005424B3">
              <w:sym w:font="Wingdings" w:char="F0E0"/>
            </w:r>
            <w:r w:rsidRPr="005424B3">
              <w:rPr>
                <w:lang w:val="pt-BR"/>
              </w:rPr>
              <w:t xml:space="preserve"> Cu(NO</w:t>
            </w:r>
            <w:r w:rsidRPr="005424B3">
              <w:rPr>
                <w:vertAlign w:val="subscript"/>
                <w:lang w:val="pt-BR"/>
              </w:rPr>
              <w:t>3</w:t>
            </w:r>
            <w:r w:rsidRPr="005424B3">
              <w:rPr>
                <w:lang w:val="pt-BR"/>
              </w:rPr>
              <w:t>)</w:t>
            </w:r>
            <w:r w:rsidRPr="005424B3">
              <w:rPr>
                <w:vertAlign w:val="subscript"/>
                <w:lang w:val="pt-BR"/>
              </w:rPr>
              <w:t>2</w:t>
            </w:r>
            <w:r w:rsidRPr="005424B3">
              <w:rPr>
                <w:lang w:val="pt-BR"/>
              </w:rPr>
              <w:t xml:space="preserve"> + 2NO</w:t>
            </w:r>
            <w:r w:rsidRPr="005424B3">
              <w:rPr>
                <w:vertAlign w:val="subscript"/>
                <w:lang w:val="pt-BR"/>
              </w:rPr>
              <w:t>2</w:t>
            </w:r>
            <w:r w:rsidRPr="005424B3">
              <w:rPr>
                <w:lang w:val="pt-BR"/>
              </w:rPr>
              <w:t xml:space="preserve"> + 2H</w:t>
            </w:r>
            <w:r w:rsidRPr="005424B3">
              <w:rPr>
                <w:vertAlign w:val="subscript"/>
                <w:lang w:val="pt-BR"/>
              </w:rPr>
              <w:t>2</w:t>
            </w:r>
            <w:r w:rsidRPr="005424B3">
              <w:rPr>
                <w:lang w:val="pt-BR"/>
              </w:rPr>
              <w:t>O</w:t>
            </w:r>
          </w:p>
          <w:p w14:paraId="22BC1263" w14:textId="77777777" w:rsidR="00446636" w:rsidRPr="005424B3" w:rsidRDefault="00446636" w:rsidP="00446636">
            <w:pPr>
              <w:tabs>
                <w:tab w:val="left" w:pos="9360"/>
              </w:tabs>
              <w:jc w:val="both"/>
              <w:rPr>
                <w:lang w:val="es-ES_tradnl"/>
              </w:rPr>
            </w:pPr>
            <w:r w:rsidRPr="005424B3">
              <w:rPr>
                <w:lang w:val="es-ES_tradnl"/>
              </w:rPr>
              <w:t>x mol                                           2x</w:t>
            </w:r>
          </w:p>
          <w:p w14:paraId="241A286C" w14:textId="77777777" w:rsidR="00446636" w:rsidRPr="005424B3" w:rsidRDefault="00446636" w:rsidP="00446636">
            <w:pPr>
              <w:tabs>
                <w:tab w:val="left" w:pos="9360"/>
              </w:tabs>
              <w:jc w:val="both"/>
              <w:rPr>
                <w:lang w:val="es-ES_tradnl"/>
              </w:rPr>
            </w:pPr>
            <w:r w:rsidRPr="005424B3">
              <w:rPr>
                <w:lang w:val="es-ES_tradnl"/>
              </w:rPr>
              <w:t>Al + 6HNO</w:t>
            </w:r>
            <w:r w:rsidRPr="005424B3">
              <w:rPr>
                <w:vertAlign w:val="subscript"/>
                <w:lang w:val="es-ES_tradnl"/>
              </w:rPr>
              <w:t>3</w:t>
            </w:r>
            <w:r w:rsidRPr="005424B3">
              <w:rPr>
                <w:lang w:val="es-ES_tradnl"/>
              </w:rPr>
              <w:t xml:space="preserve"> </w:t>
            </w:r>
            <w:r w:rsidRPr="005424B3">
              <w:sym w:font="Wingdings" w:char="F0E0"/>
            </w:r>
            <w:r w:rsidRPr="005424B3">
              <w:rPr>
                <w:lang w:val="es-ES_tradnl"/>
              </w:rPr>
              <w:t xml:space="preserve"> Al(NO</w:t>
            </w:r>
            <w:r w:rsidRPr="005424B3">
              <w:rPr>
                <w:vertAlign w:val="subscript"/>
                <w:lang w:val="es-ES_tradnl"/>
              </w:rPr>
              <w:t>3</w:t>
            </w:r>
            <w:r w:rsidRPr="005424B3">
              <w:rPr>
                <w:lang w:val="es-ES_tradnl"/>
              </w:rPr>
              <w:t>)</w:t>
            </w:r>
            <w:r w:rsidRPr="005424B3">
              <w:rPr>
                <w:vertAlign w:val="subscript"/>
                <w:lang w:val="es-ES_tradnl"/>
              </w:rPr>
              <w:t>3</w:t>
            </w:r>
            <w:r w:rsidRPr="005424B3">
              <w:rPr>
                <w:lang w:val="es-ES_tradnl"/>
              </w:rPr>
              <w:t xml:space="preserve"> + 3NO</w:t>
            </w:r>
            <w:r w:rsidRPr="005424B3">
              <w:rPr>
                <w:vertAlign w:val="subscript"/>
                <w:lang w:val="es-ES_tradnl"/>
              </w:rPr>
              <w:t>2</w:t>
            </w:r>
            <w:r w:rsidRPr="005424B3">
              <w:rPr>
                <w:lang w:val="es-ES_tradnl"/>
              </w:rPr>
              <w:t xml:space="preserve"> + 3H</w:t>
            </w:r>
            <w:r w:rsidRPr="005424B3">
              <w:rPr>
                <w:vertAlign w:val="subscript"/>
                <w:lang w:val="es-ES_tradnl"/>
              </w:rPr>
              <w:t>2</w:t>
            </w:r>
            <w:r w:rsidRPr="005424B3">
              <w:rPr>
                <w:lang w:val="es-ES_tradnl"/>
              </w:rPr>
              <w:t>O</w:t>
            </w:r>
          </w:p>
          <w:p w14:paraId="1A8D8384" w14:textId="77777777" w:rsidR="00446636" w:rsidRPr="005424B3" w:rsidRDefault="00446636" w:rsidP="00446636">
            <w:pPr>
              <w:tabs>
                <w:tab w:val="left" w:pos="9360"/>
              </w:tabs>
              <w:jc w:val="both"/>
              <w:rPr>
                <w:lang w:val="es-ES_tradnl"/>
              </w:rPr>
            </w:pPr>
            <w:r w:rsidRPr="005424B3">
              <w:rPr>
                <w:lang w:val="es-ES_tradnl"/>
              </w:rPr>
              <w:t>y mol                                      3y</w:t>
            </w:r>
          </w:p>
          <w:p w14:paraId="41FB0EFB" w14:textId="77777777" w:rsidR="00446636" w:rsidRPr="005424B3" w:rsidRDefault="00446636" w:rsidP="00446636">
            <w:pPr>
              <w:tabs>
                <w:tab w:val="left" w:pos="9360"/>
              </w:tabs>
              <w:jc w:val="both"/>
              <w:rPr>
                <w:lang w:val="es-ES_tradnl"/>
              </w:rPr>
            </w:pPr>
            <w:r w:rsidRPr="005424B3">
              <w:rPr>
                <w:lang w:val="es-ES_tradnl"/>
              </w:rPr>
              <w:t>Theo đề bài có hệ pt:</w:t>
            </w:r>
          </w:p>
          <w:p w14:paraId="577A9D95" w14:textId="77777777" w:rsidR="00446636" w:rsidRPr="005424B3" w:rsidRDefault="00446636" w:rsidP="00446636">
            <w:pPr>
              <w:tabs>
                <w:tab w:val="left" w:pos="9360"/>
              </w:tabs>
              <w:jc w:val="both"/>
              <w:rPr>
                <w:lang w:val="es-ES_tradnl"/>
              </w:rPr>
            </w:pPr>
            <w:r w:rsidRPr="005424B3">
              <w:rPr>
                <w:noProof/>
              </w:rPr>
              <mc:AlternateContent>
                <mc:Choice Requires="wps">
                  <w:drawing>
                    <wp:anchor distT="0" distB="0" distL="114300" distR="114300" simplePos="0" relativeHeight="251659264" behindDoc="0" locked="0" layoutInCell="1" allowOverlap="1" wp14:anchorId="70004094" wp14:editId="54BA5EE8">
                      <wp:simplePos x="0" y="0"/>
                      <wp:positionH relativeFrom="column">
                        <wp:posOffset>1459865</wp:posOffset>
                      </wp:positionH>
                      <wp:positionV relativeFrom="paragraph">
                        <wp:posOffset>29210</wp:posOffset>
                      </wp:positionV>
                      <wp:extent cx="123825" cy="372110"/>
                      <wp:effectExtent l="6350" t="11430" r="12700" b="6985"/>
                      <wp:wrapNone/>
                      <wp:docPr id="76" name="Left Brace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3825" cy="372110"/>
                              </a:xfrm>
                              <a:prstGeom prst="leftBrace">
                                <a:avLst>
                                  <a:gd name="adj1" fmla="val 25043"/>
                                  <a:gd name="adj2" fmla="val 358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7A8FA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76" o:spid="_x0000_s1026" type="#_x0000_t87" style="position:absolute;margin-left:114.95pt;margin-top:2.3pt;width:9.75pt;height:2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" adj=",7736"/>
                  </w:pict>
                </mc:Fallback>
              </mc:AlternateContent>
            </w:r>
            <w:r w:rsidRPr="005424B3">
              <w:rPr>
                <w:noProof/>
              </w:rPr>
              <mc:AlternateContent>
                <mc:Choice Requires="wps">
                  <w:drawing>
                    <wp:anchor distT="0" distB="0" distL="114300" distR="114300" simplePos="0" relativeHeight="251658240" behindDoc="0" locked="0" layoutInCell="1" allowOverlap="1" wp14:anchorId="0CD7CEEA" wp14:editId="4E29984F">
                      <wp:simplePos x="0" y="0"/>
                      <wp:positionH relativeFrom="column">
                        <wp:posOffset>160020</wp:posOffset>
                      </wp:positionH>
                      <wp:positionV relativeFrom="paragraph">
                        <wp:posOffset>-9525</wp:posOffset>
                      </wp:positionV>
                      <wp:extent cx="114300" cy="452120"/>
                      <wp:effectExtent l="11430" t="10795" r="7620" b="13335"/>
                      <wp:wrapNone/>
                      <wp:docPr id="77" name="Left Brac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452120"/>
                              </a:xfrm>
                              <a:prstGeom prst="leftBrace">
                                <a:avLst>
                                  <a:gd name="adj1" fmla="val 3296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17068" id="Left Brace 77" o:spid="_x0000_s1026" type="#_x0000_t87" style="position:absolute;margin-left:12.6pt;margin-top:-.75pt;width:9pt;height:35.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"/>
                  </w:pict>
                </mc:Fallback>
              </mc:AlternateContent>
            </w:r>
            <w:r w:rsidRPr="005424B3">
              <w:rPr>
                <w:lang w:val="es-ES_tradnl"/>
              </w:rPr>
              <w:t xml:space="preserve">       64 x + 27y = 3            x = 0,026 </w:t>
            </w:r>
          </w:p>
          <w:p w14:paraId="15FC3446" w14:textId="77777777" w:rsidR="00446636" w:rsidRPr="005424B3" w:rsidRDefault="00446636" w:rsidP="00446636">
            <w:pPr>
              <w:tabs>
                <w:tab w:val="left" w:pos="9360"/>
              </w:tabs>
              <w:jc w:val="both"/>
              <w:rPr>
                <w:lang w:val="es-ES_tradnl"/>
              </w:rPr>
            </w:pPr>
            <w:r w:rsidRPr="005424B3">
              <w:rPr>
                <w:lang w:val="es-ES_tradnl"/>
              </w:rPr>
              <w:t xml:space="preserve">       2x + 3y = 0,2     =&gt;    y = 0,049</w:t>
            </w:r>
          </w:p>
          <w:p w14:paraId="076E1E6D" w14:textId="77777777" w:rsidR="00446636" w:rsidRPr="005424B3" w:rsidRDefault="00446636" w:rsidP="00446636">
            <w:pPr>
              <w:tabs>
                <w:tab w:val="left" w:pos="9360"/>
              </w:tabs>
              <w:jc w:val="both"/>
              <w:rPr>
                <w:lang w:val="es-ES_tradnl"/>
              </w:rPr>
            </w:pPr>
          </w:p>
          <w:p w14:paraId="2691E988" w14:textId="77777777" w:rsidR="00446636" w:rsidRPr="005424B3" w:rsidRDefault="00446636" w:rsidP="00446636">
            <w:pPr>
              <w:tabs>
                <w:tab w:val="left" w:pos="9360"/>
              </w:tabs>
              <w:jc w:val="both"/>
              <w:rPr>
                <w:lang w:val="es-ES_tradnl"/>
              </w:rPr>
            </w:pPr>
            <w:r w:rsidRPr="005424B3">
              <w:rPr>
                <w:lang w:val="es-ES_tradnl"/>
              </w:rPr>
              <w:t>% Khối lượng của mỗi kim loại</w:t>
            </w:r>
          </w:p>
          <w:p w14:paraId="46B8C725" w14:textId="77777777" w:rsidR="00446636" w:rsidRPr="005424B3" w:rsidRDefault="00446636" w:rsidP="00446636">
            <w:pPr>
              <w:tabs>
                <w:tab w:val="left" w:pos="9360"/>
              </w:tabs>
              <w:jc w:val="both"/>
              <w:rPr>
                <w:lang w:val="es-ES_tradnl"/>
              </w:rPr>
            </w:pPr>
            <w:r w:rsidRPr="005424B3">
              <w:rPr>
                <w:lang w:val="es-ES_tradnl"/>
              </w:rPr>
              <w:t xml:space="preserve">% Cu = </w:t>
            </w:r>
            <w:r w:rsidRPr="005424B3">
              <w:rPr>
                <w:position w:val="-24"/>
                <w:lang w:val="es-ES_tradnl"/>
              </w:rPr>
              <w:object w:dxaOrig="980" w:dyaOrig="620" w14:anchorId="08C7DA51">
                <v:shape id="_x0000_i1045" type="#_x0000_t75" style="width:48.15pt;height:31.2pt" o:ole="">
                  <v:imagedata r:id="rId78" o:title=""/>
                </v:shape>
                <o:OLEObject Type="Embed" ProgID="Equation.DSMT4" ShapeID="_x0000_i1045" DrawAspect="Content" ObjectID="_1697434692" r:id="rId79"/>
              </w:object>
            </w:r>
            <w:r w:rsidRPr="005424B3">
              <w:rPr>
                <w:lang w:val="es-ES_tradnl"/>
              </w:rPr>
              <w:t>x 100 = 55,5%</w:t>
            </w:r>
          </w:p>
          <w:p w14:paraId="39BCADE2" w14:textId="77777777" w:rsidR="00446636" w:rsidRPr="005424B3" w:rsidRDefault="00446636" w:rsidP="00446636">
            <w:pPr>
              <w:tabs>
                <w:tab w:val="left" w:pos="1980"/>
                <w:tab w:val="left" w:pos="2880"/>
              </w:tabs>
              <w:jc w:val="both"/>
              <w:rPr>
                <w:i/>
              </w:rPr>
            </w:pPr>
            <w:r w:rsidRPr="005424B3">
              <w:rPr>
                <w:lang w:val="es-ES_tradnl"/>
              </w:rPr>
              <w:t>% Al = 100-55,5 = 44,5%</w:t>
            </w:r>
          </w:p>
          <w:p w14:paraId="16678FF8" w14:textId="77777777" w:rsidR="00446636" w:rsidRPr="005424B3" w:rsidRDefault="00446636" w:rsidP="00446636">
            <w:pPr>
              <w:tabs>
                <w:tab w:val="left" w:pos="1980"/>
                <w:tab w:val="left" w:pos="2880"/>
              </w:tabs>
              <w:jc w:val="both"/>
              <w:rPr>
                <w:i/>
              </w:rPr>
            </w:pPr>
          </w:p>
          <w:p w14:paraId="1E0AE0E8" w14:textId="77777777" w:rsidR="00446636" w:rsidRPr="005424B3" w:rsidRDefault="00446636" w:rsidP="00446636">
            <w:pPr>
              <w:tabs>
                <w:tab w:val="left" w:pos="1980"/>
                <w:tab w:val="left" w:pos="2880"/>
              </w:tabs>
              <w:jc w:val="both"/>
              <w:rPr>
                <w:i/>
              </w:rPr>
            </w:pPr>
            <w:r w:rsidRPr="005424B3">
              <w:rPr>
                <w:b/>
                <w:u w:val="single"/>
                <w:lang w:val="pt-BR"/>
              </w:rPr>
              <w:t>Bài t</w:t>
            </w:r>
            <w:r w:rsidRPr="005424B3">
              <w:rPr>
                <w:b/>
                <w:u w:val="single"/>
              </w:rPr>
              <w:t xml:space="preserve">ập </w:t>
            </w:r>
            <w:r w:rsidRPr="005424B3">
              <w:rPr>
                <w:lang w:val="pt-BR"/>
              </w:rPr>
              <w:t>Cho 6 gam P</w:t>
            </w:r>
            <w:r w:rsidRPr="005424B3">
              <w:rPr>
                <w:vertAlign w:val="subscript"/>
                <w:lang w:val="pt-BR"/>
              </w:rPr>
              <w:t>2</w:t>
            </w:r>
            <w:r w:rsidRPr="005424B3">
              <w:rPr>
                <w:lang w:val="pt-BR"/>
              </w:rPr>
              <w:t>O</w:t>
            </w:r>
            <w:r w:rsidRPr="005424B3">
              <w:rPr>
                <w:vertAlign w:val="subscript"/>
                <w:lang w:val="pt-BR"/>
              </w:rPr>
              <w:t>5</w:t>
            </w:r>
            <w:r w:rsidRPr="005424B3">
              <w:rPr>
                <w:lang w:val="pt-BR"/>
              </w:rPr>
              <w:t xml:space="preserve"> vào 25 ml dung dịch  H</w:t>
            </w:r>
            <w:r w:rsidRPr="005424B3">
              <w:rPr>
                <w:vertAlign w:val="subscript"/>
                <w:lang w:val="pt-BR"/>
              </w:rPr>
              <w:t>3</w:t>
            </w:r>
            <w:r w:rsidRPr="005424B3">
              <w:rPr>
                <w:lang w:val="pt-BR"/>
              </w:rPr>
              <w:t>PO</w:t>
            </w:r>
            <w:r w:rsidRPr="005424B3">
              <w:rPr>
                <w:vertAlign w:val="subscript"/>
                <w:lang w:val="pt-BR"/>
              </w:rPr>
              <w:t>4</w:t>
            </w:r>
            <w:r w:rsidRPr="005424B3">
              <w:rPr>
                <w:lang w:val="pt-BR"/>
              </w:rPr>
              <w:t xml:space="preserve"> 6%(D= 1,03g/ml). Tính nồng độ phần trăm của H</w:t>
            </w:r>
            <w:r w:rsidRPr="005424B3">
              <w:rPr>
                <w:vertAlign w:val="subscript"/>
                <w:lang w:val="pt-BR"/>
              </w:rPr>
              <w:t>3</w:t>
            </w:r>
            <w:r w:rsidRPr="005424B3">
              <w:rPr>
                <w:lang w:val="pt-BR"/>
              </w:rPr>
              <w:t>PO</w:t>
            </w:r>
            <w:r w:rsidRPr="005424B3">
              <w:rPr>
                <w:vertAlign w:val="subscript"/>
                <w:lang w:val="pt-BR"/>
              </w:rPr>
              <w:t>4</w:t>
            </w:r>
            <w:r w:rsidRPr="005424B3">
              <w:rPr>
                <w:lang w:val="pt-BR"/>
              </w:rPr>
              <w:t xml:space="preserve"> trong dung dịch tạo thành?</w:t>
            </w:r>
          </w:p>
          <w:p w14:paraId="2262E685" w14:textId="77777777" w:rsidR="00446636" w:rsidRPr="005424B3" w:rsidRDefault="00446636" w:rsidP="00446636">
            <w:pPr>
              <w:tabs>
                <w:tab w:val="left" w:pos="1980"/>
                <w:tab w:val="left" w:pos="2880"/>
              </w:tabs>
              <w:jc w:val="both"/>
              <w:rPr>
                <w:i/>
              </w:rPr>
            </w:pPr>
            <w:r w:rsidRPr="005424B3">
              <w:rPr>
                <w:i/>
                <w:u w:val="single"/>
              </w:rPr>
              <w:t>Giải</w:t>
            </w:r>
            <w:r w:rsidRPr="005424B3">
              <w:rPr>
                <w:i/>
              </w:rPr>
              <w:t>:</w:t>
            </w:r>
          </w:p>
          <w:p w14:paraId="473245AC" w14:textId="77777777" w:rsidR="00446636" w:rsidRPr="005424B3" w:rsidRDefault="00446636" w:rsidP="00446636">
            <w:pPr>
              <w:tabs>
                <w:tab w:val="left" w:pos="9360"/>
              </w:tabs>
              <w:jc w:val="both"/>
              <w:rPr>
                <w:lang w:val="pt-BR"/>
              </w:rPr>
            </w:pPr>
            <w:r w:rsidRPr="005424B3">
              <w:rPr>
                <w:position w:val="-14"/>
                <w:lang w:val="pt-BR"/>
              </w:rPr>
              <w:object w:dxaOrig="2700" w:dyaOrig="380" w14:anchorId="760F0D65">
                <v:shape id="_x0000_i1046" type="#_x0000_t75" style="width:135.15pt;height:18.85pt" o:ole="">
                  <v:imagedata r:id="rId80" o:title=""/>
                </v:shape>
                <o:OLEObject Type="Embed" ProgID="Equation.DSMT4" ShapeID="_x0000_i1046" DrawAspect="Content" ObjectID="_1697434693" r:id="rId81"/>
              </w:object>
            </w:r>
          </w:p>
          <w:p w14:paraId="6EA7AAA7" w14:textId="77777777" w:rsidR="00446636" w:rsidRPr="005424B3" w:rsidRDefault="00446636" w:rsidP="00446636">
            <w:pPr>
              <w:tabs>
                <w:tab w:val="left" w:pos="9360"/>
              </w:tabs>
              <w:jc w:val="both"/>
              <w:rPr>
                <w:lang w:val="pl-PL"/>
              </w:rPr>
            </w:pPr>
            <w:r w:rsidRPr="005424B3">
              <w:rPr>
                <w:lang w:val="pl-PL"/>
              </w:rPr>
              <w:t>PT: 3NaOH + H</w:t>
            </w:r>
            <w:r w:rsidRPr="005424B3">
              <w:rPr>
                <w:vertAlign w:val="subscript"/>
                <w:lang w:val="pl-PL"/>
              </w:rPr>
              <w:t>3</w:t>
            </w:r>
            <w:r w:rsidRPr="005424B3">
              <w:rPr>
                <w:lang w:val="pl-PL"/>
              </w:rPr>
              <w:t>PO</w:t>
            </w:r>
            <w:r w:rsidRPr="005424B3">
              <w:rPr>
                <w:vertAlign w:val="subscript"/>
                <w:lang w:val="pl-PL"/>
              </w:rPr>
              <w:t>4</w:t>
            </w:r>
            <w:r w:rsidRPr="005424B3">
              <w:rPr>
                <w:lang w:val="pl-PL"/>
              </w:rPr>
              <w:t xml:space="preserve"> </w:t>
            </w:r>
            <w:r w:rsidRPr="005424B3">
              <w:rPr>
                <w:lang w:val="pt-BR"/>
              </w:rPr>
              <w:sym w:font="Wingdings" w:char="F0E0"/>
            </w:r>
            <w:r w:rsidRPr="005424B3">
              <w:rPr>
                <w:lang w:val="pl-PL"/>
              </w:rPr>
              <w:t xml:space="preserve"> Na</w:t>
            </w:r>
            <w:r w:rsidRPr="005424B3">
              <w:rPr>
                <w:vertAlign w:val="subscript"/>
                <w:lang w:val="pl-PL"/>
              </w:rPr>
              <w:t>3</w:t>
            </w:r>
            <w:r w:rsidRPr="005424B3">
              <w:rPr>
                <w:lang w:val="pl-PL"/>
              </w:rPr>
              <w:t>PO</w:t>
            </w:r>
            <w:r w:rsidRPr="005424B3">
              <w:rPr>
                <w:vertAlign w:val="subscript"/>
                <w:lang w:val="pl-PL"/>
              </w:rPr>
              <w:t>4</w:t>
            </w:r>
            <w:r w:rsidRPr="005424B3">
              <w:rPr>
                <w:lang w:val="pl-PL"/>
              </w:rPr>
              <w:t xml:space="preserve"> + 3H</w:t>
            </w:r>
            <w:r w:rsidRPr="005424B3">
              <w:rPr>
                <w:vertAlign w:val="subscript"/>
                <w:lang w:val="pl-PL"/>
              </w:rPr>
              <w:t>2</w:t>
            </w:r>
            <w:r w:rsidRPr="005424B3">
              <w:rPr>
                <w:lang w:val="pl-PL"/>
              </w:rPr>
              <w:t>O</w:t>
            </w:r>
          </w:p>
          <w:p w14:paraId="314ABA56" w14:textId="77777777" w:rsidR="00446636" w:rsidRPr="005424B3" w:rsidRDefault="00446636" w:rsidP="00446636">
            <w:pPr>
              <w:tabs>
                <w:tab w:val="left" w:pos="9360"/>
              </w:tabs>
              <w:jc w:val="both"/>
              <w:rPr>
                <w:lang w:val="pl-PL"/>
              </w:rPr>
            </w:pPr>
            <w:r w:rsidRPr="005424B3">
              <w:rPr>
                <w:lang w:val="pl-PL"/>
              </w:rPr>
              <w:t xml:space="preserve">Để tạo thành muối trung hoà: </w:t>
            </w:r>
            <w:r w:rsidRPr="005424B3">
              <w:rPr>
                <w:position w:val="-34"/>
                <w:lang w:val="pl-PL"/>
              </w:rPr>
              <w:object w:dxaOrig="1020" w:dyaOrig="720" w14:anchorId="3A81CFD5">
                <v:shape id="_x0000_i1047" type="#_x0000_t75" style="width:50.8pt;height:36.2pt" o:ole="">
                  <v:imagedata r:id="rId82" o:title=""/>
                </v:shape>
                <o:OLEObject Type="Embed" ProgID="Equation.DSMT4" ShapeID="_x0000_i1047" DrawAspect="Content" ObjectID="_1697434694" r:id="rId83"/>
              </w:object>
            </w:r>
          </w:p>
          <w:p w14:paraId="1ADB3DDA" w14:textId="77777777" w:rsidR="00446636" w:rsidRPr="005424B3" w:rsidRDefault="00446636" w:rsidP="00446636">
            <w:pPr>
              <w:tabs>
                <w:tab w:val="left" w:pos="9360"/>
              </w:tabs>
              <w:jc w:val="both"/>
              <w:rPr>
                <w:lang w:val="pl-PL"/>
              </w:rPr>
            </w:pPr>
            <w:r w:rsidRPr="005424B3">
              <w:rPr>
                <w:lang w:val="pl-PL"/>
              </w:rPr>
              <w:sym w:font="Wingdings" w:char="F0E8"/>
            </w:r>
            <w:r w:rsidRPr="005424B3">
              <w:rPr>
                <w:lang w:val="pl-PL"/>
              </w:rPr>
              <w:t xml:space="preserve"> </w:t>
            </w:r>
            <w:r w:rsidRPr="005424B3">
              <w:rPr>
                <w:position w:val="-14"/>
                <w:lang w:val="pl-PL"/>
              </w:rPr>
              <w:object w:dxaOrig="3560" w:dyaOrig="380" w14:anchorId="210EE6D6">
                <v:shape id="_x0000_i1048" type="#_x0000_t75" style="width:178.65pt;height:18.85pt" o:ole="">
                  <v:imagedata r:id="rId84" o:title=""/>
                </v:shape>
                <o:OLEObject Type="Embed" ProgID="Equation.DSMT4" ShapeID="_x0000_i1048" DrawAspect="Content" ObjectID="_1697434695" r:id="rId85"/>
              </w:object>
            </w:r>
          </w:p>
          <w:p w14:paraId="67E0880B" w14:textId="77777777" w:rsidR="00446636" w:rsidRPr="005424B3" w:rsidRDefault="00446636" w:rsidP="00446636">
            <w:pPr>
              <w:tabs>
                <w:tab w:val="left" w:pos="9360"/>
              </w:tabs>
              <w:jc w:val="both"/>
              <w:rPr>
                <w:lang w:val="pl-PL"/>
              </w:rPr>
            </w:pPr>
            <w:r w:rsidRPr="005424B3">
              <w:rPr>
                <w:lang w:val="pl-PL"/>
              </w:rPr>
              <w:t>Thể tích NaOH cần dùng:</w:t>
            </w:r>
          </w:p>
          <w:p w14:paraId="2BD00283" w14:textId="77777777" w:rsidR="00446636" w:rsidRPr="005424B3" w:rsidRDefault="00446636" w:rsidP="00446636">
            <w:pPr>
              <w:tabs>
                <w:tab w:val="left" w:pos="9360"/>
              </w:tabs>
              <w:jc w:val="both"/>
              <w:rPr>
                <w:lang w:val="pl-PL"/>
              </w:rPr>
            </w:pPr>
            <w:r w:rsidRPr="005424B3">
              <w:rPr>
                <w:lang w:val="pl-PL"/>
              </w:rPr>
              <w:t xml:space="preserve"> </w:t>
            </w:r>
            <w:r w:rsidRPr="005424B3">
              <w:rPr>
                <w:position w:val="-30"/>
                <w:lang w:val="pl-PL"/>
              </w:rPr>
              <w:object w:dxaOrig="3620" w:dyaOrig="680" w14:anchorId="53BA6C05">
                <v:shape id="_x0000_i1049" type="#_x0000_t75" style="width:180.95pt;height:34.25pt" o:ole="">
                  <v:imagedata r:id="rId86" o:title=""/>
                </v:shape>
                <o:OLEObject Type="Embed" ProgID="Equation.DSMT4" ShapeID="_x0000_i1049" DrawAspect="Content" ObjectID="_1697434696" r:id="rId87"/>
              </w:object>
            </w:r>
          </w:p>
          <w:p w14:paraId="65FD205F" w14:textId="77777777" w:rsidR="00446636" w:rsidRPr="005424B3" w:rsidRDefault="00446636" w:rsidP="00446636">
            <w:pPr>
              <w:jc w:val="both"/>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ACFD2F9" w14:textId="77777777" w:rsidR="00446636" w:rsidRPr="005424B3" w:rsidRDefault="00446636" w:rsidP="00446636">
            <w:pPr>
              <w:rPr>
                <w:lang w:val="nb-NO"/>
              </w:rPr>
            </w:pPr>
          </w:p>
          <w:p w14:paraId="51DD7AF7" w14:textId="77777777" w:rsidR="00446636" w:rsidRPr="005424B3" w:rsidRDefault="00446636" w:rsidP="00446636">
            <w:pPr>
              <w:rPr>
                <w:lang w:val="de-DE"/>
              </w:rPr>
            </w:pPr>
            <w:r w:rsidRPr="005424B3">
              <w:rPr>
                <w:lang w:val="de-DE"/>
              </w:rPr>
              <w:t>GV trình bày bằng lời.</w:t>
            </w:r>
          </w:p>
          <w:p w14:paraId="38C32DC6" w14:textId="77777777" w:rsidR="00446636" w:rsidRPr="005424B3" w:rsidRDefault="00446636" w:rsidP="00446636">
            <w:pPr>
              <w:jc w:val="both"/>
            </w:pPr>
          </w:p>
          <w:p w14:paraId="32BFC8D1" w14:textId="77777777" w:rsidR="00446636" w:rsidRPr="005424B3" w:rsidRDefault="00446636" w:rsidP="00446636">
            <w:pPr>
              <w:jc w:val="both"/>
            </w:pPr>
          </w:p>
          <w:p w14:paraId="0287C323" w14:textId="77777777" w:rsidR="00446636" w:rsidRPr="005424B3" w:rsidRDefault="00446636" w:rsidP="00446636">
            <w:pPr>
              <w:jc w:val="both"/>
            </w:pPr>
          </w:p>
          <w:p w14:paraId="2D55B496" w14:textId="77777777" w:rsidR="00446636" w:rsidRPr="005424B3" w:rsidRDefault="00446636" w:rsidP="00446636">
            <w:pPr>
              <w:jc w:val="both"/>
            </w:pPr>
          </w:p>
          <w:p w14:paraId="4BFDB20A" w14:textId="77777777" w:rsidR="00446636" w:rsidRPr="005424B3" w:rsidRDefault="00446636" w:rsidP="00446636">
            <w:pPr>
              <w:jc w:val="both"/>
            </w:pPr>
          </w:p>
          <w:p w14:paraId="5EA4086A" w14:textId="77777777" w:rsidR="00446636" w:rsidRPr="005424B3" w:rsidRDefault="00446636" w:rsidP="00446636">
            <w:pPr>
              <w:jc w:val="both"/>
            </w:pPr>
          </w:p>
          <w:p w14:paraId="55E3C218" w14:textId="77777777" w:rsidR="00446636" w:rsidRPr="005424B3" w:rsidRDefault="00446636" w:rsidP="00446636">
            <w:pPr>
              <w:jc w:val="both"/>
            </w:pPr>
          </w:p>
          <w:p w14:paraId="1D99E8AA" w14:textId="77777777" w:rsidR="00446636" w:rsidRPr="005424B3" w:rsidRDefault="00446636" w:rsidP="00446636">
            <w:pPr>
              <w:jc w:val="both"/>
            </w:pPr>
            <w:r w:rsidRPr="005424B3">
              <w:t>- Gv nhận xét, đánh giá</w:t>
            </w:r>
          </w:p>
          <w:p w14:paraId="347F8259" w14:textId="77777777" w:rsidR="00446636" w:rsidRPr="005424B3" w:rsidRDefault="00446636" w:rsidP="00446636">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AB859D7" w14:textId="77777777" w:rsidR="00446636" w:rsidRPr="005424B3" w:rsidRDefault="00446636" w:rsidP="00446636">
            <w:pPr>
              <w:rPr>
                <w:lang w:val="de-DE"/>
              </w:rPr>
            </w:pPr>
          </w:p>
          <w:p w14:paraId="2D5B47DA" w14:textId="77777777" w:rsidR="00446636" w:rsidRPr="005424B3" w:rsidRDefault="00446636" w:rsidP="00446636">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21E03942" w14:textId="77777777" w:rsidR="00446636" w:rsidRPr="005424B3" w:rsidRDefault="00446636" w:rsidP="00446636">
            <w:pPr>
              <w:jc w:val="both"/>
            </w:pPr>
            <w:r w:rsidRPr="005424B3">
              <w:t>Học sinh thảo luận nhóm hoàn thành các bài tập (Mỗi học sinh 1 phiếu)</w:t>
            </w:r>
          </w:p>
          <w:p w14:paraId="32016242" w14:textId="77777777" w:rsidR="00446636" w:rsidRPr="005424B3" w:rsidRDefault="00446636" w:rsidP="00446636">
            <w:pPr>
              <w:jc w:val="both"/>
            </w:pPr>
            <w:r w:rsidRPr="005424B3">
              <w:t xml:space="preserve">- Chấm phiếu học tập của một số hs </w:t>
            </w:r>
          </w:p>
          <w:p w14:paraId="7A234A2D" w14:textId="77777777" w:rsidR="00446636" w:rsidRPr="005424B3" w:rsidRDefault="00446636" w:rsidP="00446636">
            <w:pPr>
              <w:jc w:val="both"/>
            </w:pPr>
            <w:r w:rsidRPr="005424B3">
              <w:t>- Gv gọi 4 hs bất kỳ của các nhóm lên bảng, hs khác nhận xét, bổ sung</w:t>
            </w:r>
          </w:p>
          <w:p w14:paraId="36E19623" w14:textId="77777777" w:rsidR="00446636" w:rsidRPr="005424B3" w:rsidRDefault="00446636" w:rsidP="00446636">
            <w:pPr>
              <w:jc w:val="both"/>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74984E0" w14:textId="77777777" w:rsidR="00446636" w:rsidRPr="005424B3" w:rsidRDefault="00446636" w:rsidP="00446636">
            <w:pPr>
              <w:rPr>
                <w:lang w:val="nb-NO"/>
              </w:rPr>
            </w:pPr>
          </w:p>
          <w:p w14:paraId="2A7B35C8" w14:textId="77777777" w:rsidR="00446636" w:rsidRPr="005424B3" w:rsidRDefault="00446636" w:rsidP="00446636">
            <w:pPr>
              <w:jc w:val="center"/>
              <w:rPr>
                <w:lang w:val="pt-BR"/>
              </w:rPr>
            </w:pPr>
          </w:p>
          <w:p w14:paraId="53CAFA2B" w14:textId="77777777" w:rsidR="00446636" w:rsidRDefault="00446636" w:rsidP="00446636">
            <w:pPr>
              <w:rPr>
                <w:lang w:val="pt-BR"/>
              </w:rPr>
            </w:pPr>
            <w:r>
              <w:rPr>
                <w:lang w:val="pt-BR"/>
              </w:rPr>
              <w:t xml:space="preserve">10 </w:t>
            </w:r>
            <w:r w:rsidRPr="005424B3">
              <w:rPr>
                <w:lang w:val="pt-BR"/>
              </w:rPr>
              <w:t>phút</w:t>
            </w:r>
          </w:p>
          <w:p w14:paraId="2CEC2C86" w14:textId="77777777" w:rsidR="00446636" w:rsidRDefault="00446636" w:rsidP="00446636">
            <w:pPr>
              <w:rPr>
                <w:lang w:val="pt-BR"/>
              </w:rPr>
            </w:pPr>
          </w:p>
          <w:p w14:paraId="7B74CF8B" w14:textId="77777777" w:rsidR="00446636" w:rsidRDefault="00446636" w:rsidP="00446636">
            <w:pPr>
              <w:rPr>
                <w:lang w:val="pt-BR"/>
              </w:rPr>
            </w:pPr>
          </w:p>
          <w:p w14:paraId="4B4AF08C" w14:textId="77777777" w:rsidR="00446636" w:rsidRDefault="00446636" w:rsidP="00446636">
            <w:pPr>
              <w:rPr>
                <w:lang w:val="pt-BR"/>
              </w:rPr>
            </w:pPr>
          </w:p>
          <w:p w14:paraId="14FAF7D0" w14:textId="77777777" w:rsidR="00446636" w:rsidRDefault="00446636" w:rsidP="00446636">
            <w:pPr>
              <w:rPr>
                <w:lang w:val="pt-BR"/>
              </w:rPr>
            </w:pPr>
          </w:p>
          <w:p w14:paraId="7B01AEF1" w14:textId="77777777" w:rsidR="00446636" w:rsidRDefault="00446636" w:rsidP="00446636">
            <w:pPr>
              <w:rPr>
                <w:lang w:val="pt-BR"/>
              </w:rPr>
            </w:pPr>
          </w:p>
          <w:p w14:paraId="0AA13F3A" w14:textId="77777777" w:rsidR="00446636" w:rsidRDefault="00446636" w:rsidP="00446636">
            <w:pPr>
              <w:rPr>
                <w:lang w:val="pt-BR"/>
              </w:rPr>
            </w:pPr>
            <w:r>
              <w:rPr>
                <w:lang w:val="pt-BR"/>
              </w:rPr>
              <w:t xml:space="preserve">10 </w:t>
            </w:r>
            <w:r w:rsidRPr="005424B3">
              <w:rPr>
                <w:lang w:val="pt-BR"/>
              </w:rPr>
              <w:t>phút</w:t>
            </w:r>
          </w:p>
          <w:p w14:paraId="6703484B" w14:textId="77777777" w:rsidR="00446636" w:rsidRDefault="00446636" w:rsidP="00446636">
            <w:pPr>
              <w:rPr>
                <w:lang w:val="pt-BR"/>
              </w:rPr>
            </w:pPr>
          </w:p>
          <w:p w14:paraId="03F9563E" w14:textId="77777777" w:rsidR="00446636" w:rsidRDefault="00446636" w:rsidP="00446636">
            <w:pPr>
              <w:rPr>
                <w:lang w:val="pt-BR"/>
              </w:rPr>
            </w:pPr>
          </w:p>
          <w:p w14:paraId="0F6E38B5" w14:textId="77777777" w:rsidR="00446636" w:rsidRDefault="00446636" w:rsidP="00446636">
            <w:pPr>
              <w:rPr>
                <w:lang w:val="pt-BR"/>
              </w:rPr>
            </w:pPr>
          </w:p>
          <w:p w14:paraId="1282235E" w14:textId="77777777" w:rsidR="00446636" w:rsidRDefault="00446636" w:rsidP="00446636">
            <w:pPr>
              <w:rPr>
                <w:lang w:val="pt-BR"/>
              </w:rPr>
            </w:pPr>
          </w:p>
          <w:p w14:paraId="259375B0" w14:textId="77777777" w:rsidR="00446636" w:rsidRDefault="00446636" w:rsidP="00446636">
            <w:pPr>
              <w:rPr>
                <w:lang w:val="pt-BR"/>
              </w:rPr>
            </w:pPr>
            <w:r>
              <w:rPr>
                <w:lang w:val="pt-BR"/>
              </w:rPr>
              <w:t xml:space="preserve">10 </w:t>
            </w:r>
            <w:r w:rsidRPr="005424B3">
              <w:rPr>
                <w:lang w:val="pt-BR"/>
              </w:rPr>
              <w:lastRenderedPageBreak/>
              <w:t>phút</w:t>
            </w:r>
          </w:p>
          <w:p w14:paraId="25169EAE" w14:textId="77777777" w:rsidR="00446636" w:rsidRDefault="00446636" w:rsidP="00446636">
            <w:pPr>
              <w:rPr>
                <w:lang w:val="pt-BR"/>
              </w:rPr>
            </w:pPr>
          </w:p>
          <w:p w14:paraId="6FD24676" w14:textId="77777777" w:rsidR="00446636" w:rsidRDefault="00446636" w:rsidP="00446636">
            <w:pPr>
              <w:rPr>
                <w:lang w:val="pt-BR"/>
              </w:rPr>
            </w:pPr>
          </w:p>
          <w:p w14:paraId="70E6011E" w14:textId="77777777" w:rsidR="00446636" w:rsidRDefault="00446636" w:rsidP="00446636">
            <w:pPr>
              <w:rPr>
                <w:lang w:val="pt-BR"/>
              </w:rPr>
            </w:pPr>
          </w:p>
          <w:p w14:paraId="42C5DD99" w14:textId="77777777" w:rsidR="00446636" w:rsidRDefault="00446636" w:rsidP="00446636">
            <w:pPr>
              <w:rPr>
                <w:lang w:val="pt-BR"/>
              </w:rPr>
            </w:pPr>
          </w:p>
          <w:p w14:paraId="3BD3209B" w14:textId="77777777" w:rsidR="00446636" w:rsidRDefault="00446636" w:rsidP="00446636">
            <w:pPr>
              <w:rPr>
                <w:lang w:val="pt-BR"/>
              </w:rPr>
            </w:pPr>
          </w:p>
          <w:p w14:paraId="2D96B4F9" w14:textId="77777777" w:rsidR="00446636" w:rsidRDefault="00446636" w:rsidP="00446636">
            <w:pPr>
              <w:rPr>
                <w:lang w:val="pt-BR"/>
              </w:rPr>
            </w:pPr>
            <w:r>
              <w:rPr>
                <w:lang w:val="pt-BR"/>
              </w:rPr>
              <w:t xml:space="preserve">20 </w:t>
            </w:r>
            <w:r w:rsidRPr="005424B3">
              <w:rPr>
                <w:lang w:val="pt-BR"/>
              </w:rPr>
              <w:t>phút</w:t>
            </w:r>
          </w:p>
          <w:p w14:paraId="09A9860F" w14:textId="77777777" w:rsidR="00446636" w:rsidRDefault="00446636" w:rsidP="00446636">
            <w:pPr>
              <w:rPr>
                <w:lang w:val="pt-BR"/>
              </w:rPr>
            </w:pPr>
          </w:p>
          <w:p w14:paraId="47889982" w14:textId="77777777" w:rsidR="00446636" w:rsidRDefault="00446636" w:rsidP="00446636">
            <w:pPr>
              <w:rPr>
                <w:lang w:val="pt-BR"/>
              </w:rPr>
            </w:pPr>
          </w:p>
          <w:p w14:paraId="5E75E292" w14:textId="77777777" w:rsidR="00446636" w:rsidRDefault="00446636" w:rsidP="00446636">
            <w:pPr>
              <w:rPr>
                <w:lang w:val="pt-BR"/>
              </w:rPr>
            </w:pPr>
          </w:p>
          <w:p w14:paraId="6B81ECC7" w14:textId="77777777" w:rsidR="00446636" w:rsidRDefault="00446636" w:rsidP="00446636">
            <w:pPr>
              <w:rPr>
                <w:lang w:val="pt-BR"/>
              </w:rPr>
            </w:pPr>
          </w:p>
          <w:p w14:paraId="72658427" w14:textId="77777777" w:rsidR="00446636" w:rsidRDefault="00446636" w:rsidP="00446636">
            <w:pPr>
              <w:rPr>
                <w:lang w:val="pt-BR"/>
              </w:rPr>
            </w:pPr>
          </w:p>
          <w:p w14:paraId="3B8BC1BB" w14:textId="77777777" w:rsidR="00446636" w:rsidRDefault="00446636" w:rsidP="00446636">
            <w:pPr>
              <w:rPr>
                <w:lang w:val="pt-BR"/>
              </w:rPr>
            </w:pPr>
          </w:p>
          <w:p w14:paraId="7B93FC9F" w14:textId="77777777" w:rsidR="00446636" w:rsidRPr="005424B3" w:rsidRDefault="00446636" w:rsidP="00446636">
            <w:pPr>
              <w:rPr>
                <w:lang w:val="nb-NO"/>
              </w:rPr>
            </w:pPr>
          </w:p>
        </w:tc>
      </w:tr>
      <w:tr w:rsidR="00446636" w:rsidRPr="005424B3" w14:paraId="124ED150" w14:textId="77777777" w:rsidTr="00446636">
        <w:tc>
          <w:tcPr>
            <w:tcW w:w="540" w:type="dxa"/>
            <w:tcBorders>
              <w:top w:val="single" w:sz="4" w:space="0" w:color="auto"/>
              <w:left w:val="single" w:sz="4" w:space="0" w:color="auto"/>
              <w:bottom w:val="single" w:sz="4" w:space="0" w:color="auto"/>
              <w:right w:val="single" w:sz="4" w:space="0" w:color="auto"/>
            </w:tcBorders>
            <w:shd w:val="clear" w:color="auto" w:fill="auto"/>
          </w:tcPr>
          <w:p w14:paraId="37D15E8E" w14:textId="77777777" w:rsidR="00446636" w:rsidRPr="005424B3" w:rsidRDefault="00446636" w:rsidP="00446636">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6253B22" w14:textId="77777777" w:rsidR="00446636" w:rsidRPr="005424B3" w:rsidRDefault="00446636" w:rsidP="00446636">
            <w:pPr>
              <w:rPr>
                <w:b/>
                <w:bCs/>
                <w:u w:val="single"/>
                <w:lang w:val="nb-NO"/>
              </w:rPr>
            </w:pPr>
            <w:r w:rsidRPr="005424B3">
              <w:rPr>
                <w:b/>
                <w:bCs/>
                <w:u w:val="single"/>
                <w:lang w:val="nb-NO"/>
              </w:rPr>
              <w:t>Củng cố kiến thức và kết thúc bài</w:t>
            </w:r>
          </w:p>
          <w:p w14:paraId="0D5A877B" w14:textId="77777777" w:rsidR="00446636" w:rsidRPr="005424B3" w:rsidRDefault="00446636" w:rsidP="00446636">
            <w:pPr>
              <w:rPr>
                <w:lang w:val="vi-VN"/>
              </w:rPr>
            </w:pPr>
            <w:r w:rsidRPr="005424B3">
              <w:rPr>
                <w:lang w:val="nb-NO"/>
              </w:rPr>
              <w:t>GV hướng dẫn bài tập trong giáo trình</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50C4489" w14:textId="77777777" w:rsidR="00446636" w:rsidRPr="005424B3" w:rsidRDefault="00446636" w:rsidP="00446636">
            <w:pPr>
              <w:rPr>
                <w:lang w:val="nb-NO"/>
              </w:rPr>
            </w:pPr>
          </w:p>
          <w:p w14:paraId="22AE2738" w14:textId="77777777" w:rsidR="00446636" w:rsidRPr="005424B3" w:rsidRDefault="00446636" w:rsidP="00446636">
            <w:pPr>
              <w:rPr>
                <w:lang w:val="vi-VN"/>
              </w:rPr>
            </w:pPr>
            <w:r w:rsidRPr="005424B3">
              <w:rPr>
                <w:lang w:val="de-DE"/>
              </w:rPr>
              <w:t xml:space="preserve">Giảng viên trình bày tóm tắt nội dung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E2354F5" w14:textId="77777777" w:rsidR="00446636" w:rsidRPr="005424B3" w:rsidRDefault="00446636" w:rsidP="00446636">
            <w:pPr>
              <w:rPr>
                <w:lang w:val="nb-NO"/>
              </w:rPr>
            </w:pPr>
          </w:p>
          <w:p w14:paraId="7C7EE4A9" w14:textId="77777777" w:rsidR="00446636" w:rsidRPr="005424B3" w:rsidRDefault="00446636" w:rsidP="00446636">
            <w:pPr>
              <w:rPr>
                <w:lang w:val="nb-NO"/>
              </w:rPr>
            </w:pPr>
            <w:r w:rsidRPr="005424B3">
              <w:rPr>
                <w:lang w:val="de-DE"/>
              </w:rPr>
              <w:t xml:space="preserve">Học sinh lắng nghe và ghi chép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B17274C" w14:textId="77777777" w:rsidR="00446636" w:rsidRPr="005424B3" w:rsidRDefault="00446636" w:rsidP="00446636">
            <w:pPr>
              <w:jc w:val="center"/>
              <w:rPr>
                <w:lang w:val="nb-NO"/>
              </w:rPr>
            </w:pPr>
          </w:p>
          <w:p w14:paraId="324B6AD9" w14:textId="77777777" w:rsidR="00446636" w:rsidRPr="005424B3" w:rsidRDefault="00446636" w:rsidP="00446636">
            <w:pPr>
              <w:jc w:val="center"/>
              <w:rPr>
                <w:lang w:val="nb-NO"/>
              </w:rPr>
            </w:pPr>
            <w:r>
              <w:rPr>
                <w:lang w:val="pt-BR"/>
              </w:rPr>
              <w:t>20</w:t>
            </w:r>
            <w:r w:rsidRPr="005424B3">
              <w:rPr>
                <w:lang w:val="pt-BR"/>
              </w:rPr>
              <w:t xml:space="preserve"> phút</w:t>
            </w:r>
          </w:p>
        </w:tc>
      </w:tr>
      <w:tr w:rsidR="00446636" w:rsidRPr="005424B3" w14:paraId="3EAB19F0" w14:textId="77777777" w:rsidTr="00446636">
        <w:tc>
          <w:tcPr>
            <w:tcW w:w="540" w:type="dxa"/>
            <w:tcBorders>
              <w:top w:val="single" w:sz="4" w:space="0" w:color="auto"/>
              <w:left w:val="single" w:sz="4" w:space="0" w:color="auto"/>
              <w:bottom w:val="single" w:sz="4" w:space="0" w:color="auto"/>
              <w:right w:val="single" w:sz="4" w:space="0" w:color="auto"/>
            </w:tcBorders>
            <w:shd w:val="clear" w:color="auto" w:fill="auto"/>
          </w:tcPr>
          <w:p w14:paraId="74C0B2AA" w14:textId="77777777" w:rsidR="00446636" w:rsidRPr="005424B3" w:rsidRDefault="00446636" w:rsidP="00446636">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F932456" w14:textId="77777777" w:rsidR="00446636" w:rsidRPr="005424B3" w:rsidRDefault="00446636" w:rsidP="00446636">
            <w:pPr>
              <w:rPr>
                <w:b/>
                <w:bCs/>
                <w:u w:val="single"/>
                <w:lang w:val="pt-BR"/>
              </w:rPr>
            </w:pPr>
            <w:r w:rsidRPr="005424B3">
              <w:rPr>
                <w:b/>
                <w:bCs/>
                <w:u w:val="single"/>
                <w:lang w:val="pt-BR"/>
              </w:rPr>
              <w:t>Hướng dẫn tự học</w:t>
            </w:r>
          </w:p>
          <w:p w14:paraId="6AE5C564" w14:textId="77777777" w:rsidR="00446636" w:rsidRPr="005424B3" w:rsidRDefault="00446636" w:rsidP="00446636">
            <w:pPr>
              <w:rPr>
                <w:b/>
                <w:bCs/>
                <w:u w:val="single"/>
                <w:lang w:val="pt-BR"/>
              </w:rPr>
            </w:pPr>
          </w:p>
          <w:p w14:paraId="0BD2787B" w14:textId="77777777" w:rsidR="00446636" w:rsidRPr="005424B3" w:rsidRDefault="00446636" w:rsidP="00446636">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464B092" w14:textId="77777777" w:rsidR="00446636" w:rsidRPr="005424B3" w:rsidRDefault="00446636" w:rsidP="00446636">
            <w:pPr>
              <w:rPr>
                <w:lang w:val="pt-BR"/>
              </w:rPr>
            </w:pPr>
            <w:r w:rsidRPr="005424B3">
              <w:rPr>
                <w:lang w:val="pt-BR"/>
              </w:rPr>
              <w:t>Nhắc nhở học sinh ôn tập, giải bài tập</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5D6991F" w14:textId="77777777" w:rsidR="00446636" w:rsidRPr="005424B3" w:rsidRDefault="00446636" w:rsidP="00446636">
            <w:pPr>
              <w:rPr>
                <w:lang w:val="pt-BR"/>
              </w:rPr>
            </w:pPr>
            <w:r w:rsidRPr="005424B3">
              <w:rPr>
                <w:lang w:val="pt-BR"/>
              </w:rPr>
              <w:t>Học sinh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4BD0A0F" w14:textId="77777777" w:rsidR="00446636" w:rsidRPr="005424B3" w:rsidRDefault="00446636" w:rsidP="00446636">
            <w:pPr>
              <w:jc w:val="center"/>
              <w:rPr>
                <w:lang w:val="pt-BR"/>
              </w:rPr>
            </w:pPr>
          </w:p>
          <w:p w14:paraId="7337CC72" w14:textId="77777777" w:rsidR="00446636" w:rsidRPr="005424B3" w:rsidRDefault="00446636" w:rsidP="00446636">
            <w:pPr>
              <w:jc w:val="center"/>
              <w:rPr>
                <w:lang w:val="pt-BR"/>
              </w:rPr>
            </w:pPr>
            <w:r>
              <w:rPr>
                <w:lang w:val="pt-BR"/>
              </w:rPr>
              <w:t xml:space="preserve">10 </w:t>
            </w:r>
            <w:r w:rsidRPr="005424B3">
              <w:rPr>
                <w:lang w:val="pt-BR"/>
              </w:rPr>
              <w:t>phút</w:t>
            </w:r>
          </w:p>
        </w:tc>
      </w:tr>
    </w:tbl>
    <w:p w14:paraId="450EF503" w14:textId="77777777" w:rsidR="00446636" w:rsidRPr="005424B3" w:rsidRDefault="00446636" w:rsidP="00446636">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446636" w:rsidRPr="005424B3" w14:paraId="63E44DAC" w14:textId="77777777" w:rsidTr="00446636">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9DA5259" w14:textId="77777777" w:rsidR="00446636" w:rsidRPr="005424B3" w:rsidRDefault="00446636" w:rsidP="00446636">
            <w:pPr>
              <w:rPr>
                <w:u w:val="single"/>
                <w:lang w:val="pt-BR"/>
              </w:rPr>
            </w:pPr>
          </w:p>
          <w:p w14:paraId="77960D80" w14:textId="77777777" w:rsidR="00446636" w:rsidRPr="005424B3" w:rsidRDefault="00446636" w:rsidP="00446636">
            <w:pPr>
              <w:rPr>
                <w:u w:val="single"/>
                <w:lang w:val="pt-BR"/>
              </w:rPr>
            </w:pPr>
          </w:p>
          <w:p w14:paraId="5290DA4A" w14:textId="77777777" w:rsidR="00446636" w:rsidRPr="005424B3" w:rsidRDefault="00446636" w:rsidP="00446636">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1A132D37" w14:textId="77777777" w:rsidR="00446636" w:rsidRPr="005424B3" w:rsidRDefault="00446636" w:rsidP="00446636">
            <w:pPr>
              <w:jc w:val="both"/>
            </w:pPr>
            <w:r w:rsidRPr="005424B3">
              <w:t xml:space="preserve">1. </w:t>
            </w:r>
            <w:r w:rsidRPr="005424B3">
              <w:rPr>
                <w:i/>
                <w:iCs/>
              </w:rPr>
              <w:t xml:space="preserve">Giáo trình hóa học 1, </w:t>
            </w:r>
            <w:r w:rsidRPr="005424B3">
              <w:t>Trường CĐ lý tự trọng Tp. HCM, năm 2018.</w:t>
            </w:r>
          </w:p>
          <w:p w14:paraId="6CBA52C5" w14:textId="77777777" w:rsidR="00446636" w:rsidRPr="005424B3" w:rsidRDefault="00446636" w:rsidP="00446636">
            <w:pPr>
              <w:jc w:val="both"/>
            </w:pPr>
            <w:r w:rsidRPr="005424B3">
              <w:t xml:space="preserve">2. </w:t>
            </w:r>
            <w:r w:rsidRPr="005424B3">
              <w:rPr>
                <w:lang w:val="vi-VN"/>
              </w:rPr>
              <w:t>Nguyễn Xuân Trường</w:t>
            </w:r>
            <w:r w:rsidRPr="005424B3">
              <w:t xml:space="preserve">, </w:t>
            </w:r>
            <w:r w:rsidRPr="005424B3">
              <w:rPr>
                <w:i/>
                <w:iCs/>
              </w:rPr>
              <w:t xml:space="preserve">Hóa học 10, </w:t>
            </w:r>
            <w:r w:rsidRPr="005424B3">
              <w:rPr>
                <w:lang w:val="vi-VN"/>
              </w:rPr>
              <w:t>NXB Giáo dục Việt Nam</w:t>
            </w:r>
            <w:r w:rsidRPr="005424B3">
              <w:t>, năm 2015.</w:t>
            </w:r>
          </w:p>
          <w:p w14:paraId="43064DD2" w14:textId="77777777" w:rsidR="00446636" w:rsidRPr="005424B3" w:rsidRDefault="00446636" w:rsidP="00446636">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10, </w:t>
            </w:r>
            <w:r w:rsidRPr="005424B3">
              <w:rPr>
                <w:lang w:val="vi-VN"/>
              </w:rPr>
              <w:t>NXB Giáo dục Việt Nam</w:t>
            </w:r>
            <w:r w:rsidRPr="005424B3">
              <w:t>, năm 2015.</w:t>
            </w:r>
          </w:p>
        </w:tc>
      </w:tr>
      <w:tr w:rsidR="00446636" w:rsidRPr="005424B3" w14:paraId="308EC3F4" w14:textId="77777777" w:rsidTr="004466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5B71AF58" w14:textId="77777777" w:rsidR="001136C5" w:rsidRDefault="001136C5" w:rsidP="00446636">
            <w:pPr>
              <w:jc w:val="center"/>
              <w:rPr>
                <w:b/>
                <w:bCs/>
                <w:lang w:val="pt-BR"/>
              </w:rPr>
            </w:pPr>
          </w:p>
          <w:p w14:paraId="4884BE43" w14:textId="60C407F2" w:rsidR="00446636" w:rsidRPr="005424B3" w:rsidRDefault="00446636" w:rsidP="00446636">
            <w:pPr>
              <w:jc w:val="center"/>
              <w:rPr>
                <w:b/>
                <w:bCs/>
                <w:lang w:val="pt-BR"/>
              </w:rPr>
            </w:pPr>
            <w:r w:rsidRPr="005424B3">
              <w:rPr>
                <w:b/>
                <w:bCs/>
                <w:lang w:val="pt-BR"/>
              </w:rPr>
              <w:lastRenderedPageBreak/>
              <w:t>Trưởng tổ môn</w:t>
            </w:r>
          </w:p>
          <w:p w14:paraId="2783F711" w14:textId="6B85F9E4" w:rsidR="00446636" w:rsidRPr="008961A6" w:rsidRDefault="008961A6" w:rsidP="00446636">
            <w:pPr>
              <w:jc w:val="center"/>
              <w:rPr>
                <w:bCs/>
                <w:lang w:val="pt-BR"/>
              </w:rPr>
            </w:pPr>
            <w:r>
              <w:rPr>
                <w:b/>
                <w:bCs/>
                <w:sz w:val="26"/>
                <w:szCs w:val="26"/>
              </w:rPr>
              <w:t>Phạm Thị Thu Nga</w:t>
            </w:r>
          </w:p>
          <w:p w14:paraId="0CAA2224" w14:textId="77777777" w:rsidR="00446636" w:rsidRPr="005424B3" w:rsidRDefault="00446636" w:rsidP="00446636">
            <w:pPr>
              <w:jc w:val="center"/>
              <w:rPr>
                <w:b/>
                <w:bCs/>
                <w:lang w:val="pt-BR"/>
              </w:rPr>
            </w:pPr>
          </w:p>
          <w:p w14:paraId="75EC862F" w14:textId="77777777" w:rsidR="00446636" w:rsidRPr="005424B3" w:rsidRDefault="00446636" w:rsidP="00446636">
            <w:pPr>
              <w:jc w:val="center"/>
              <w:rPr>
                <w:b/>
                <w:bCs/>
                <w:lang w:val="pt-BR"/>
              </w:rPr>
            </w:pPr>
          </w:p>
          <w:p w14:paraId="0DE4A161" w14:textId="6A17D362" w:rsidR="00446636" w:rsidRPr="005424B3" w:rsidRDefault="00446636" w:rsidP="00446636">
            <w:pPr>
              <w:jc w:val="center"/>
              <w:rPr>
                <w:b/>
                <w:bCs/>
                <w:lang w:val="pt-BR"/>
              </w:rPr>
            </w:pPr>
            <w:r w:rsidRPr="005424B3">
              <w:rPr>
                <w:b/>
                <w:bCs/>
                <w:lang w:val="vi-VN"/>
              </w:rPr>
              <w:t xml:space="preserve"> </w:t>
            </w:r>
          </w:p>
        </w:tc>
        <w:tc>
          <w:tcPr>
            <w:tcW w:w="6205" w:type="dxa"/>
            <w:shd w:val="clear" w:color="auto" w:fill="auto"/>
          </w:tcPr>
          <w:p w14:paraId="170FB3B9" w14:textId="77777777" w:rsidR="00446636" w:rsidRPr="005424B3" w:rsidRDefault="00446636" w:rsidP="00446636">
            <w:pPr>
              <w:rPr>
                <w:lang w:val="pt-BR"/>
              </w:rPr>
            </w:pPr>
          </w:p>
          <w:p w14:paraId="5BEFA1AD" w14:textId="77777777" w:rsidR="005A252A" w:rsidRDefault="005A252A" w:rsidP="00446636">
            <w:pPr>
              <w:jc w:val="center"/>
              <w:rPr>
                <w:i/>
                <w:lang w:val="pt-BR"/>
              </w:rPr>
            </w:pPr>
            <w:r>
              <w:rPr>
                <w:i/>
                <w:lang w:val="pt-BR"/>
              </w:rPr>
              <w:lastRenderedPageBreak/>
              <w:t xml:space="preserve">Tp. Hồ Chí Minh, ngày 18 tháng 10  năm 2021 </w:t>
            </w:r>
          </w:p>
          <w:p w14:paraId="20DBEFCA" w14:textId="6E37561E" w:rsidR="00446636" w:rsidRDefault="00446636" w:rsidP="00446636">
            <w:pPr>
              <w:jc w:val="center"/>
              <w:rPr>
                <w:b/>
                <w:lang w:val="pt-BR"/>
              </w:rPr>
            </w:pPr>
            <w:r w:rsidRPr="005424B3">
              <w:rPr>
                <w:b/>
                <w:lang w:val="pt-BR"/>
              </w:rPr>
              <w:t>Giảng viên</w:t>
            </w:r>
          </w:p>
          <w:p w14:paraId="39D1614E" w14:textId="308AE137" w:rsidR="001136C5" w:rsidRPr="005424B3" w:rsidRDefault="001136C5" w:rsidP="00446636">
            <w:pPr>
              <w:jc w:val="center"/>
              <w:rPr>
                <w:lang w:val="pt-BR"/>
              </w:rPr>
            </w:pPr>
            <w:r>
              <w:t>Trịnh Khắc Vũ</w:t>
            </w:r>
          </w:p>
        </w:tc>
      </w:tr>
    </w:tbl>
    <w:p w14:paraId="64657A9B" w14:textId="2F15547C" w:rsidR="00446636" w:rsidRDefault="00446636" w:rsidP="00093475"/>
    <w:p w14:paraId="3AF52757" w14:textId="77777777" w:rsidR="00446636" w:rsidRPr="00446636" w:rsidRDefault="00446636" w:rsidP="00446636"/>
    <w:p w14:paraId="29815F7D" w14:textId="77777777" w:rsidR="00446636" w:rsidRPr="00446636" w:rsidRDefault="00446636" w:rsidP="00446636"/>
    <w:p w14:paraId="6056D284" w14:textId="63390777" w:rsidR="00446636" w:rsidRDefault="00446636" w:rsidP="00446636"/>
    <w:p w14:paraId="1DE03DE5" w14:textId="7B36876D" w:rsidR="008420EB" w:rsidRDefault="00446636" w:rsidP="00446636">
      <w:pPr>
        <w:tabs>
          <w:tab w:val="left" w:pos="3610"/>
        </w:tabs>
      </w:pPr>
      <w:r>
        <w:tab/>
      </w:r>
    </w:p>
    <w:p w14:paraId="75F6684A" w14:textId="090BDD4A" w:rsidR="00446636" w:rsidRDefault="00446636" w:rsidP="00446636">
      <w:pPr>
        <w:tabs>
          <w:tab w:val="left" w:pos="3610"/>
        </w:tabs>
      </w:pPr>
    </w:p>
    <w:p w14:paraId="273523D8" w14:textId="3CACE5A4" w:rsidR="00446636" w:rsidRDefault="00446636">
      <w:r>
        <w:br w:type="page"/>
      </w:r>
    </w:p>
    <w:tbl>
      <w:tblPr>
        <w:tblW w:w="0" w:type="auto"/>
        <w:tblLook w:val="01E0" w:firstRow="1" w:lastRow="1" w:firstColumn="1" w:lastColumn="1" w:noHBand="0" w:noVBand="0"/>
      </w:tblPr>
      <w:tblGrid>
        <w:gridCol w:w="2943"/>
        <w:gridCol w:w="7230"/>
      </w:tblGrid>
      <w:tr w:rsidR="001F445D" w:rsidRPr="009669B3" w14:paraId="785F0DA0" w14:textId="77777777" w:rsidTr="00F937CF">
        <w:tc>
          <w:tcPr>
            <w:tcW w:w="2943" w:type="dxa"/>
            <w:shd w:val="clear" w:color="auto" w:fill="auto"/>
          </w:tcPr>
          <w:p w14:paraId="6FB02D56" w14:textId="7369B42C" w:rsidR="001F445D" w:rsidRPr="009669B3" w:rsidRDefault="001F445D" w:rsidP="00F937CF">
            <w:pPr>
              <w:rPr>
                <w:lang w:val="pt-BR"/>
              </w:rPr>
            </w:pPr>
            <w:r w:rsidRPr="009669B3">
              <w:rPr>
                <w:lang w:val="pt-BR"/>
              </w:rPr>
              <w:lastRenderedPageBreak/>
              <w:t xml:space="preserve">Giáo án số: </w:t>
            </w:r>
            <w:r>
              <w:rPr>
                <w:lang w:val="pt-BR"/>
              </w:rPr>
              <w:t>1</w:t>
            </w:r>
            <w:r w:rsidR="005A252A">
              <w:rPr>
                <w:lang w:val="pt-BR"/>
              </w:rPr>
              <w:t>6</w:t>
            </w:r>
          </w:p>
        </w:tc>
        <w:tc>
          <w:tcPr>
            <w:tcW w:w="7230" w:type="dxa"/>
            <w:shd w:val="clear" w:color="auto" w:fill="auto"/>
          </w:tcPr>
          <w:p w14:paraId="54C8425D" w14:textId="77777777" w:rsidR="001F445D" w:rsidRPr="009669B3" w:rsidRDefault="001F445D" w:rsidP="00F937CF">
            <w:r w:rsidRPr="009669B3">
              <w:t>Thời gian thực hiện: 03 tiết</w:t>
            </w:r>
          </w:p>
          <w:p w14:paraId="21A6C905" w14:textId="79AD9289" w:rsidR="001F445D" w:rsidRPr="009669B3" w:rsidRDefault="001F445D" w:rsidP="00F937CF">
            <w:pPr>
              <w:rPr>
                <w:b/>
              </w:rPr>
            </w:pPr>
            <w:r w:rsidRPr="009669B3">
              <w:t xml:space="preserve">Tên chương: </w:t>
            </w:r>
            <w:r w:rsidRPr="00A0188D">
              <w:rPr>
                <w:b/>
                <w:bCs/>
                <w:color w:val="000000"/>
                <w:sz w:val="26"/>
                <w:szCs w:val="26"/>
              </w:rPr>
              <w:t>Chương 5 : KIM LOẠI - KIM LOẠI KIỀM, NHÔM, SẮT</w:t>
            </w:r>
          </w:p>
          <w:p w14:paraId="167A997D" w14:textId="6128B9D5" w:rsidR="001F445D" w:rsidRPr="009669B3" w:rsidRDefault="001F445D" w:rsidP="00F937CF">
            <w:r w:rsidRPr="009669B3">
              <w:t>Thực hiện ngày...</w:t>
            </w:r>
            <w:r w:rsidR="005A252A">
              <w:t>22</w:t>
            </w:r>
            <w:r w:rsidRPr="009669B3">
              <w:t>..... tháng ..</w:t>
            </w:r>
            <w:r w:rsidR="005A252A">
              <w:t>11</w:t>
            </w:r>
            <w:r w:rsidRPr="009669B3">
              <w:t>.... năm …</w:t>
            </w:r>
            <w:r w:rsidR="005A252A">
              <w:t>2021</w:t>
            </w:r>
            <w:r w:rsidRPr="009669B3">
              <w:t>…</w:t>
            </w:r>
          </w:p>
        </w:tc>
      </w:tr>
    </w:tbl>
    <w:p w14:paraId="719A9C52" w14:textId="77777777" w:rsidR="001F445D" w:rsidRPr="009669B3" w:rsidRDefault="001F445D" w:rsidP="001F445D">
      <w:pPr>
        <w:outlineLvl w:val="0"/>
      </w:pPr>
      <w:r w:rsidRPr="009669B3">
        <w:t xml:space="preserve"> </w:t>
      </w:r>
    </w:p>
    <w:p w14:paraId="536BF6E4" w14:textId="77777777" w:rsidR="001F445D" w:rsidRPr="004978A0" w:rsidRDefault="001F445D" w:rsidP="001F445D">
      <w:pPr>
        <w:outlineLvl w:val="0"/>
      </w:pPr>
    </w:p>
    <w:p w14:paraId="6FEB6177" w14:textId="4DBB8E26" w:rsidR="001F445D" w:rsidRPr="009669B3" w:rsidRDefault="001F445D" w:rsidP="001F445D">
      <w:pPr>
        <w:outlineLvl w:val="0"/>
        <w:rPr>
          <w:b/>
          <w:lang w:val="vi-VN"/>
        </w:rPr>
      </w:pPr>
      <w:r w:rsidRPr="004978A0">
        <w:t>Tên bài học</w:t>
      </w:r>
      <w:r w:rsidRPr="009669B3">
        <w:rPr>
          <w:b/>
        </w:rPr>
        <w:t xml:space="preserve">:  </w:t>
      </w:r>
      <w:r w:rsidRPr="009669B3">
        <w:rPr>
          <w:b/>
          <w:bCs/>
          <w:lang w:val="de-DE"/>
        </w:rPr>
        <w:t xml:space="preserve">Bài </w:t>
      </w:r>
      <w:r>
        <w:rPr>
          <w:b/>
          <w:bCs/>
          <w:lang w:val="de-DE"/>
        </w:rPr>
        <w:t>1</w:t>
      </w:r>
      <w:r w:rsidR="005A252A">
        <w:rPr>
          <w:b/>
          <w:bCs/>
          <w:lang w:val="de-DE"/>
        </w:rPr>
        <w:t>6</w:t>
      </w:r>
      <w:r w:rsidRPr="009669B3">
        <w:rPr>
          <w:b/>
          <w:bCs/>
          <w:lang w:val="de-DE"/>
        </w:rPr>
        <w:t>:</w:t>
      </w:r>
      <w:r w:rsidRPr="009669B3">
        <w:rPr>
          <w:b/>
          <w:bCs/>
          <w:i/>
          <w:lang w:val="de-DE"/>
        </w:rPr>
        <w:t xml:space="preserve">  </w:t>
      </w:r>
      <w:r w:rsidRPr="009669B3">
        <w:rPr>
          <w:b/>
        </w:rPr>
        <w:t>VỊ TRÍ CỦA KIM LOẠI TRONG BẢNG TUẦN HOÀ</w:t>
      </w:r>
      <w:r>
        <w:rPr>
          <w:b/>
        </w:rPr>
        <w:t>N</w:t>
      </w:r>
    </w:p>
    <w:p w14:paraId="34070DDD" w14:textId="77777777" w:rsidR="001F445D" w:rsidRPr="009669B3" w:rsidRDefault="001F445D" w:rsidP="001F445D">
      <w:pPr>
        <w:outlineLvl w:val="0"/>
        <w:rPr>
          <w:b/>
        </w:rPr>
      </w:pPr>
      <w:r w:rsidRPr="009669B3">
        <w:rPr>
          <w:b/>
          <w:lang w:val="vi-VN"/>
        </w:rPr>
        <w:t xml:space="preserve">                                            </w:t>
      </w:r>
      <w:r w:rsidRPr="009669B3">
        <w:rPr>
          <w:b/>
        </w:rPr>
        <w:t>VÀ CẤU TẠO CỦA KIM LOẠI</w:t>
      </w:r>
    </w:p>
    <w:p w14:paraId="0DABA60A" w14:textId="77777777" w:rsidR="001F445D" w:rsidRPr="00CF6B9C" w:rsidRDefault="001F445D" w:rsidP="001F445D">
      <w:pPr>
        <w:rPr>
          <w:b/>
          <w:u w:val="single"/>
          <w:lang w:val="it-IT"/>
        </w:rPr>
      </w:pPr>
      <w:r w:rsidRPr="00CF6B9C">
        <w:rPr>
          <w:b/>
          <w:u w:val="single"/>
          <w:lang w:val="it-IT"/>
        </w:rPr>
        <w:t xml:space="preserve">Mục tiêu của bài: </w:t>
      </w:r>
    </w:p>
    <w:p w14:paraId="0D0D7D71" w14:textId="77777777" w:rsidR="001F445D" w:rsidRPr="004978A0" w:rsidRDefault="001F445D" w:rsidP="001F445D">
      <w:pPr>
        <w:rPr>
          <w:lang w:val="it-IT"/>
        </w:rPr>
      </w:pPr>
      <w:r w:rsidRPr="004978A0">
        <w:rPr>
          <w:lang w:val="it-IT"/>
        </w:rPr>
        <w:t xml:space="preserve">Sau khi học xong bài này, học sinh có khả năng: </w:t>
      </w:r>
    </w:p>
    <w:p w14:paraId="5992072E" w14:textId="77777777" w:rsidR="001F445D" w:rsidRPr="00DF4A56" w:rsidRDefault="001F445D" w:rsidP="001F445D">
      <w:pPr>
        <w:rPr>
          <w:b/>
        </w:rPr>
      </w:pPr>
      <w:r w:rsidRPr="00DF4A56">
        <w:rPr>
          <w:b/>
        </w:rPr>
        <w:t>1. Kiến thức:</w:t>
      </w:r>
    </w:p>
    <w:p w14:paraId="522A5337" w14:textId="77777777" w:rsidR="001F445D" w:rsidRPr="009669B3" w:rsidRDefault="001F445D" w:rsidP="001F445D">
      <w:pPr>
        <w:jc w:val="both"/>
        <w:outlineLvl w:val="0"/>
      </w:pPr>
      <w:r w:rsidRPr="004978A0">
        <w:rPr>
          <w:b/>
        </w:rPr>
        <w:t xml:space="preserve">- </w:t>
      </w:r>
      <w:r w:rsidRPr="009669B3">
        <w:t>Xác định được vị trí của kim loại trong bảng tuần hoàn.</w:t>
      </w:r>
    </w:p>
    <w:p w14:paraId="3CC74736" w14:textId="77777777" w:rsidR="001F445D" w:rsidRPr="009669B3" w:rsidRDefault="001F445D" w:rsidP="001F445D">
      <w:pPr>
        <w:jc w:val="both"/>
        <w:outlineLvl w:val="0"/>
      </w:pPr>
      <w:r w:rsidRPr="009669B3">
        <w:t xml:space="preserve">- Giải thích được cấu tạo của nguyên tử kim loại và liên kết kim loại. </w:t>
      </w:r>
    </w:p>
    <w:p w14:paraId="4403C17A" w14:textId="77777777" w:rsidR="001F445D" w:rsidRPr="00DF4A56" w:rsidRDefault="001F445D" w:rsidP="001F445D">
      <w:pPr>
        <w:jc w:val="both"/>
        <w:outlineLvl w:val="0"/>
      </w:pPr>
      <w:r w:rsidRPr="00DF4A56">
        <w:rPr>
          <w:b/>
          <w:bCs/>
        </w:rPr>
        <w:t xml:space="preserve">2. Kĩ năng: </w:t>
      </w:r>
    </w:p>
    <w:p w14:paraId="5F223D82" w14:textId="77777777" w:rsidR="001F445D" w:rsidRPr="009669B3" w:rsidRDefault="001F445D" w:rsidP="001F445D">
      <w:pPr>
        <w:jc w:val="both"/>
        <w:outlineLvl w:val="0"/>
      </w:pPr>
      <w:r w:rsidRPr="009669B3">
        <w:t>- Xác định được vị trí của kim loại và suy ra hóa trị, tính chất của nguyên tử kim loại.</w:t>
      </w:r>
    </w:p>
    <w:p w14:paraId="3F9E9C69" w14:textId="77777777" w:rsidR="001F445D" w:rsidRPr="00407ECF" w:rsidRDefault="001F445D" w:rsidP="001F445D">
      <w:pPr>
        <w:spacing w:line="276" w:lineRule="auto"/>
        <w:rPr>
          <w:szCs w:val="22"/>
          <w:lang w:val="vi-VN"/>
        </w:rPr>
      </w:pPr>
      <w:r w:rsidRPr="00DF4A56">
        <w:rPr>
          <w:b/>
          <w:bCs/>
        </w:rPr>
        <w:t>3. Thái độ</w:t>
      </w:r>
    </w:p>
    <w:p w14:paraId="42E34F79" w14:textId="77777777" w:rsidR="001F445D" w:rsidRPr="00C167C8" w:rsidRDefault="001F445D" w:rsidP="001F445D">
      <w:pPr>
        <w:pStyle w:val="NormalWeb"/>
        <w:shd w:val="clear" w:color="auto" w:fill="FFFFFF"/>
        <w:spacing w:before="0" w:beforeAutospacing="0" w:after="0" w:afterAutospacing="0"/>
        <w:textAlignment w:val="baseline"/>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 sử dụng hợp lí tài nguyên.</w:t>
      </w:r>
    </w:p>
    <w:p w14:paraId="256C9AF1" w14:textId="77777777" w:rsidR="001F445D" w:rsidRPr="004978A0" w:rsidRDefault="001F445D" w:rsidP="001F445D">
      <w:pPr>
        <w:rPr>
          <w:lang w:val="it-IT"/>
        </w:rPr>
      </w:pPr>
    </w:p>
    <w:p w14:paraId="5280DC0D" w14:textId="77777777" w:rsidR="001F445D" w:rsidRPr="009669B3" w:rsidRDefault="001F445D" w:rsidP="001F445D">
      <w:pPr>
        <w:rPr>
          <w:b/>
          <w:lang w:val="it-IT"/>
        </w:rPr>
      </w:pPr>
      <w:r w:rsidRPr="009669B3">
        <w:rPr>
          <w:b/>
          <w:lang w:val="it-IT"/>
        </w:rPr>
        <w:t xml:space="preserve">Đồ dùng và phương tiện dạy học: </w:t>
      </w:r>
    </w:p>
    <w:p w14:paraId="3486CA05" w14:textId="77777777" w:rsidR="001F445D" w:rsidRPr="009669B3" w:rsidRDefault="001F445D" w:rsidP="001F445D">
      <w:pPr>
        <w:rPr>
          <w:lang w:val="it-IT"/>
        </w:rPr>
      </w:pPr>
      <w:r w:rsidRPr="009669B3">
        <w:rPr>
          <w:lang w:val="it-IT"/>
        </w:rPr>
        <w:t>Bảng, phấn, máy tính, máy chiếu, presenter.</w:t>
      </w:r>
    </w:p>
    <w:p w14:paraId="3200FFDA" w14:textId="77777777" w:rsidR="001F445D" w:rsidRPr="004978A0" w:rsidRDefault="001F445D" w:rsidP="001F445D">
      <w:pPr>
        <w:jc w:val="both"/>
        <w:rPr>
          <w:b/>
          <w:lang w:val="de-DE"/>
        </w:rPr>
      </w:pPr>
      <w:r w:rsidRPr="00182269">
        <w:rPr>
          <w:b/>
          <w:szCs w:val="22"/>
          <w:lang w:val="it-IT"/>
        </w:rPr>
        <w:t xml:space="preserve">I. Ổn định lớp học:                                                 </w:t>
      </w:r>
      <w:r w:rsidRPr="004978A0">
        <w:rPr>
          <w:b/>
        </w:rPr>
        <w:t>Thời gian 05 phút</w:t>
      </w:r>
    </w:p>
    <w:p w14:paraId="6B642675" w14:textId="77777777" w:rsidR="001F445D" w:rsidRPr="009669B3" w:rsidRDefault="001F445D" w:rsidP="001F445D">
      <w:pPr>
        <w:jc w:val="both"/>
        <w:rPr>
          <w:lang w:val="de-DE"/>
        </w:rPr>
      </w:pPr>
      <w:r w:rsidRPr="009669B3">
        <w:rPr>
          <w:lang w:val="de-DE"/>
        </w:rPr>
        <w:t>Số học sinh vắng:…………Tên:………………………….................................................................</w:t>
      </w:r>
    </w:p>
    <w:p w14:paraId="7C2455A7" w14:textId="77777777" w:rsidR="001F445D" w:rsidRPr="004978A0" w:rsidRDefault="001F445D" w:rsidP="001F445D">
      <w:pPr>
        <w:jc w:val="both"/>
      </w:pPr>
    </w:p>
    <w:p w14:paraId="18F6F150" w14:textId="77777777" w:rsidR="001F445D" w:rsidRPr="00AF3C22" w:rsidRDefault="001F445D" w:rsidP="001F445D">
      <w:pPr>
        <w:spacing w:line="276" w:lineRule="auto"/>
        <w:rPr>
          <w:b/>
          <w:szCs w:val="22"/>
          <w:lang w:val="sv-SE"/>
        </w:rPr>
      </w:pPr>
      <w:r w:rsidRPr="00AF3C22">
        <w:rPr>
          <w:b/>
          <w:szCs w:val="22"/>
          <w:lang w:val="sv-SE"/>
        </w:rPr>
        <w:t>II. Thực hiện bài học:</w:t>
      </w:r>
    </w:p>
    <w:p w14:paraId="54945776" w14:textId="77777777" w:rsidR="001F445D" w:rsidRPr="004978A0" w:rsidRDefault="001F445D" w:rsidP="001F445D">
      <w:pPr>
        <w:jc w:val="both"/>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4025"/>
        <w:gridCol w:w="2520"/>
        <w:gridCol w:w="2334"/>
        <w:gridCol w:w="803"/>
      </w:tblGrid>
      <w:tr w:rsidR="001F445D" w:rsidRPr="004978A0" w14:paraId="498CF103" w14:textId="77777777" w:rsidTr="00F937CF">
        <w:trPr>
          <w:trHeight w:val="353"/>
        </w:trPr>
        <w:tc>
          <w:tcPr>
            <w:tcW w:w="632" w:type="dxa"/>
            <w:vMerge w:val="restart"/>
          </w:tcPr>
          <w:p w14:paraId="59EC3C0F" w14:textId="77777777" w:rsidR="001F445D" w:rsidRPr="004978A0" w:rsidRDefault="001F445D" w:rsidP="00F937CF">
            <w:pPr>
              <w:jc w:val="center"/>
            </w:pPr>
          </w:p>
          <w:p w14:paraId="56C8DE65" w14:textId="77777777" w:rsidR="001F445D" w:rsidRPr="004978A0" w:rsidRDefault="001F445D" w:rsidP="00F937CF">
            <w:pPr>
              <w:jc w:val="center"/>
            </w:pPr>
            <w:r w:rsidRPr="004978A0">
              <w:t>TT</w:t>
            </w:r>
          </w:p>
        </w:tc>
        <w:tc>
          <w:tcPr>
            <w:tcW w:w="4025" w:type="dxa"/>
            <w:vMerge w:val="restart"/>
          </w:tcPr>
          <w:p w14:paraId="7308A573" w14:textId="77777777" w:rsidR="001F445D" w:rsidRPr="004978A0" w:rsidRDefault="001F445D" w:rsidP="00F937CF"/>
          <w:p w14:paraId="2DC02809" w14:textId="77777777" w:rsidR="001F445D" w:rsidRPr="004978A0" w:rsidRDefault="001F445D" w:rsidP="00F937CF">
            <w:r w:rsidRPr="004978A0">
              <w:t>Nội dung giảng dạy</w:t>
            </w:r>
          </w:p>
        </w:tc>
        <w:tc>
          <w:tcPr>
            <w:tcW w:w="4854" w:type="dxa"/>
            <w:gridSpan w:val="2"/>
          </w:tcPr>
          <w:p w14:paraId="3FCCB377" w14:textId="77777777" w:rsidR="001F445D" w:rsidRPr="004978A0" w:rsidRDefault="001F445D" w:rsidP="00F937CF">
            <w:pPr>
              <w:jc w:val="center"/>
            </w:pPr>
            <w:r w:rsidRPr="004978A0">
              <w:t>Hoạt động dạy học</w:t>
            </w:r>
          </w:p>
        </w:tc>
        <w:tc>
          <w:tcPr>
            <w:tcW w:w="803" w:type="dxa"/>
            <w:vMerge w:val="restart"/>
          </w:tcPr>
          <w:p w14:paraId="2B0DC009" w14:textId="77777777" w:rsidR="001F445D" w:rsidRPr="004978A0" w:rsidRDefault="001F445D" w:rsidP="00F937CF">
            <w:pPr>
              <w:jc w:val="center"/>
            </w:pPr>
            <w:r w:rsidRPr="004978A0">
              <w:t>Thời gian (phút)</w:t>
            </w:r>
          </w:p>
        </w:tc>
      </w:tr>
      <w:tr w:rsidR="001F445D" w:rsidRPr="004978A0" w14:paraId="4FE654F1" w14:textId="77777777" w:rsidTr="00F937CF">
        <w:trPr>
          <w:trHeight w:val="386"/>
        </w:trPr>
        <w:tc>
          <w:tcPr>
            <w:tcW w:w="632" w:type="dxa"/>
            <w:vMerge/>
          </w:tcPr>
          <w:p w14:paraId="3F06CE77" w14:textId="77777777" w:rsidR="001F445D" w:rsidRPr="004978A0" w:rsidRDefault="001F445D" w:rsidP="00F937CF">
            <w:pPr>
              <w:jc w:val="center"/>
            </w:pPr>
          </w:p>
        </w:tc>
        <w:tc>
          <w:tcPr>
            <w:tcW w:w="4025" w:type="dxa"/>
            <w:vMerge/>
          </w:tcPr>
          <w:p w14:paraId="032B84EC" w14:textId="77777777" w:rsidR="001F445D" w:rsidRPr="004978A0" w:rsidRDefault="001F445D" w:rsidP="00F937CF"/>
        </w:tc>
        <w:tc>
          <w:tcPr>
            <w:tcW w:w="2520" w:type="dxa"/>
          </w:tcPr>
          <w:p w14:paraId="37971578" w14:textId="77777777" w:rsidR="001F445D" w:rsidRPr="004978A0" w:rsidRDefault="001F445D" w:rsidP="00F937CF">
            <w:pPr>
              <w:rPr>
                <w:lang w:val="de-DE"/>
              </w:rPr>
            </w:pPr>
            <w:r w:rsidRPr="004978A0">
              <w:rPr>
                <w:lang w:val="de-DE"/>
              </w:rPr>
              <w:t xml:space="preserve">Hoạt động </w:t>
            </w:r>
          </w:p>
          <w:p w14:paraId="3A1F7E3A" w14:textId="77777777" w:rsidR="001F445D" w:rsidRPr="004978A0" w:rsidRDefault="001F445D" w:rsidP="00F937CF">
            <w:pPr>
              <w:jc w:val="center"/>
            </w:pPr>
            <w:r w:rsidRPr="004978A0">
              <w:rPr>
                <w:lang w:val="de-DE"/>
              </w:rPr>
              <w:t xml:space="preserve">của </w:t>
            </w:r>
            <w:r w:rsidRPr="004978A0">
              <w:rPr>
                <w:lang w:val="pt-BR"/>
              </w:rPr>
              <w:t>giảng viên</w:t>
            </w:r>
          </w:p>
        </w:tc>
        <w:tc>
          <w:tcPr>
            <w:tcW w:w="2334" w:type="dxa"/>
          </w:tcPr>
          <w:p w14:paraId="653A5B8C" w14:textId="77777777" w:rsidR="001F445D" w:rsidRPr="004978A0" w:rsidRDefault="001F445D" w:rsidP="00F937CF">
            <w:pPr>
              <w:rPr>
                <w:lang w:val="de-DE"/>
              </w:rPr>
            </w:pPr>
            <w:r w:rsidRPr="004978A0">
              <w:rPr>
                <w:lang w:val="de-DE"/>
              </w:rPr>
              <w:t xml:space="preserve">Hoạt động </w:t>
            </w:r>
          </w:p>
          <w:p w14:paraId="0AD6F9F5" w14:textId="77777777" w:rsidR="001F445D" w:rsidRPr="004978A0" w:rsidRDefault="001F445D" w:rsidP="00F937CF">
            <w:pPr>
              <w:jc w:val="center"/>
            </w:pPr>
            <w:r w:rsidRPr="004978A0">
              <w:rPr>
                <w:lang w:val="de-DE"/>
              </w:rPr>
              <w:t xml:space="preserve">của </w:t>
            </w:r>
            <w:r w:rsidRPr="004978A0">
              <w:rPr>
                <w:lang w:val="it-IT"/>
              </w:rPr>
              <w:t>học sinh</w:t>
            </w:r>
          </w:p>
        </w:tc>
        <w:tc>
          <w:tcPr>
            <w:tcW w:w="803" w:type="dxa"/>
            <w:vMerge/>
          </w:tcPr>
          <w:p w14:paraId="743FD549" w14:textId="77777777" w:rsidR="001F445D" w:rsidRPr="004978A0" w:rsidRDefault="001F445D" w:rsidP="00F937CF">
            <w:pPr>
              <w:jc w:val="center"/>
            </w:pPr>
          </w:p>
        </w:tc>
      </w:tr>
      <w:tr w:rsidR="001F445D" w:rsidRPr="004978A0" w14:paraId="461BE6B5" w14:textId="77777777" w:rsidTr="00F937CF">
        <w:tc>
          <w:tcPr>
            <w:tcW w:w="632" w:type="dxa"/>
          </w:tcPr>
          <w:p w14:paraId="52559278" w14:textId="77777777" w:rsidR="001F445D" w:rsidRPr="009669B3" w:rsidRDefault="001F445D" w:rsidP="00F937CF">
            <w:pPr>
              <w:jc w:val="center"/>
            </w:pPr>
            <w:r w:rsidRPr="009669B3">
              <w:t>1</w:t>
            </w:r>
          </w:p>
        </w:tc>
        <w:tc>
          <w:tcPr>
            <w:tcW w:w="4025" w:type="dxa"/>
          </w:tcPr>
          <w:p w14:paraId="37E0D52B" w14:textId="77777777" w:rsidR="001F445D" w:rsidRPr="009669B3" w:rsidRDefault="001F445D" w:rsidP="00F937CF">
            <w:pPr>
              <w:rPr>
                <w:b/>
                <w:lang w:val="de-DE"/>
              </w:rPr>
            </w:pPr>
            <w:r w:rsidRPr="009669B3">
              <w:rPr>
                <w:b/>
                <w:bCs/>
                <w:u w:val="single"/>
                <w:lang w:val="de-DE"/>
              </w:rPr>
              <w:t>Dẫn nhập</w:t>
            </w:r>
          </w:p>
          <w:p w14:paraId="475EA8B7" w14:textId="77777777" w:rsidR="001F445D" w:rsidRPr="009669B3" w:rsidRDefault="001F445D" w:rsidP="00F937CF">
            <w:pPr>
              <w:tabs>
                <w:tab w:val="left" w:pos="8820"/>
              </w:tabs>
              <w:rPr>
                <w:bCs/>
                <w:u w:val="single"/>
                <w:lang w:val="de-DE"/>
              </w:rPr>
            </w:pPr>
            <w:r w:rsidRPr="009669B3">
              <w:rPr>
                <w:bCs/>
                <w:lang w:val="de-DE"/>
              </w:rPr>
              <w:t xml:space="preserve">Để hiểu tổng quát về cấu tạo và </w:t>
            </w:r>
            <w:r w:rsidRPr="009669B3">
              <w:rPr>
                <w:lang w:val="fr-FR"/>
              </w:rPr>
              <w:t xml:space="preserve">tính chất của kim loại. </w:t>
            </w:r>
            <w:r w:rsidRPr="009669B3">
              <w:rPr>
                <w:bCs/>
                <w:lang w:val="de-DE"/>
              </w:rPr>
              <w:t>Hôm nay, chúng ta sẽ tìm hiểu về  “</w:t>
            </w:r>
            <w:r w:rsidRPr="009669B3">
              <w:rPr>
                <w:bCs/>
              </w:rPr>
              <w:t>Vị trí của kim loại trong bảng tuần hoàn và cấu tạo của kim loại</w:t>
            </w:r>
            <w:r w:rsidRPr="009669B3">
              <w:rPr>
                <w:bCs/>
                <w:lang w:val="de-DE"/>
              </w:rPr>
              <w:t xml:space="preserve"> ”.</w:t>
            </w:r>
          </w:p>
        </w:tc>
        <w:tc>
          <w:tcPr>
            <w:tcW w:w="2520" w:type="dxa"/>
          </w:tcPr>
          <w:p w14:paraId="157B4302" w14:textId="77777777" w:rsidR="001F445D" w:rsidRPr="009669B3" w:rsidRDefault="001F445D" w:rsidP="00F937CF">
            <w:pPr>
              <w:jc w:val="both"/>
              <w:rPr>
                <w:lang w:val="de-DE"/>
              </w:rPr>
            </w:pPr>
          </w:p>
          <w:p w14:paraId="34C664FD" w14:textId="77777777" w:rsidR="001F445D" w:rsidRPr="009669B3" w:rsidRDefault="001F445D" w:rsidP="00F937CF">
            <w:pPr>
              <w:rPr>
                <w:lang w:val="de-DE"/>
              </w:rPr>
            </w:pPr>
            <w:r w:rsidRPr="009669B3">
              <w:rPr>
                <w:lang w:val="de-DE"/>
              </w:rPr>
              <w:t xml:space="preserve">Giảng viên </w:t>
            </w:r>
            <w:r w:rsidRPr="009669B3">
              <w:rPr>
                <w:lang w:val="de-DE"/>
              </w:rPr>
              <w:cr/>
              <w:t>rình bày nội dung bằng lời.</w:t>
            </w:r>
          </w:p>
        </w:tc>
        <w:tc>
          <w:tcPr>
            <w:tcW w:w="2334" w:type="dxa"/>
          </w:tcPr>
          <w:p w14:paraId="3A1D1FC4" w14:textId="77777777" w:rsidR="001F445D" w:rsidRPr="009669B3" w:rsidRDefault="001F445D" w:rsidP="00F937CF">
            <w:pPr>
              <w:jc w:val="both"/>
              <w:rPr>
                <w:lang w:val="de-DE"/>
              </w:rPr>
            </w:pPr>
          </w:p>
          <w:p w14:paraId="0A588496" w14:textId="77777777" w:rsidR="001F445D" w:rsidRPr="009669B3" w:rsidRDefault="001F445D" w:rsidP="00F937CF">
            <w:pPr>
              <w:rPr>
                <w:lang w:val="de-DE"/>
              </w:rPr>
            </w:pPr>
            <w:r w:rsidRPr="009669B3">
              <w:rPr>
                <w:lang w:val="de-DE"/>
              </w:rPr>
              <w:t>Học sinh lắng nghe.</w:t>
            </w:r>
          </w:p>
        </w:tc>
        <w:tc>
          <w:tcPr>
            <w:tcW w:w="803" w:type="dxa"/>
          </w:tcPr>
          <w:p w14:paraId="00E334EE" w14:textId="77777777" w:rsidR="001F445D" w:rsidRPr="009669B3" w:rsidRDefault="001F445D" w:rsidP="00F937CF">
            <w:pPr>
              <w:jc w:val="center"/>
              <w:rPr>
                <w:lang w:val="de-DE"/>
              </w:rPr>
            </w:pPr>
          </w:p>
          <w:p w14:paraId="2772380C" w14:textId="77777777" w:rsidR="001F445D" w:rsidRPr="009669B3" w:rsidRDefault="001F445D" w:rsidP="00F937CF">
            <w:pPr>
              <w:jc w:val="center"/>
              <w:rPr>
                <w:lang w:val="de-DE"/>
              </w:rPr>
            </w:pPr>
          </w:p>
          <w:p w14:paraId="63DCF6EE" w14:textId="67ECF8F1" w:rsidR="001F445D" w:rsidRPr="009669B3" w:rsidRDefault="00FB0F59" w:rsidP="00F937CF">
            <w:pPr>
              <w:jc w:val="center"/>
              <w:rPr>
                <w:lang w:val="de-DE"/>
              </w:rPr>
            </w:pPr>
            <w:r>
              <w:rPr>
                <w:lang w:val="de-DE"/>
              </w:rPr>
              <w:t>5</w:t>
            </w:r>
          </w:p>
          <w:p w14:paraId="2EF9F43F" w14:textId="77777777" w:rsidR="001F445D" w:rsidRPr="009669B3" w:rsidRDefault="001F445D" w:rsidP="00F937CF">
            <w:pPr>
              <w:jc w:val="center"/>
              <w:rPr>
                <w:lang w:val="de-DE"/>
              </w:rPr>
            </w:pPr>
            <w:r w:rsidRPr="009669B3">
              <w:rPr>
                <w:lang w:val="de-DE"/>
              </w:rPr>
              <w:t>phút</w:t>
            </w:r>
          </w:p>
        </w:tc>
      </w:tr>
      <w:tr w:rsidR="001F445D" w:rsidRPr="004978A0" w14:paraId="4875857B" w14:textId="77777777" w:rsidTr="00F937CF">
        <w:tc>
          <w:tcPr>
            <w:tcW w:w="632" w:type="dxa"/>
          </w:tcPr>
          <w:p w14:paraId="376E9515" w14:textId="77777777" w:rsidR="001F445D" w:rsidRPr="009669B3" w:rsidRDefault="001F445D" w:rsidP="00F937CF">
            <w:pPr>
              <w:jc w:val="center"/>
            </w:pPr>
            <w:r w:rsidRPr="009669B3">
              <w:t>2</w:t>
            </w:r>
          </w:p>
          <w:p w14:paraId="285A0C9D" w14:textId="77777777" w:rsidR="001F445D" w:rsidRPr="009669B3" w:rsidRDefault="001F445D" w:rsidP="00F937CF"/>
          <w:p w14:paraId="21A2AF8A" w14:textId="77777777" w:rsidR="001F445D" w:rsidRPr="009669B3" w:rsidRDefault="001F445D" w:rsidP="00F937CF"/>
          <w:p w14:paraId="79350610" w14:textId="77777777" w:rsidR="001F445D" w:rsidRPr="009669B3" w:rsidRDefault="001F445D" w:rsidP="00F937CF"/>
          <w:p w14:paraId="02369837" w14:textId="77777777" w:rsidR="001F445D" w:rsidRPr="009669B3" w:rsidRDefault="001F445D" w:rsidP="00F937CF">
            <w:pPr>
              <w:jc w:val="center"/>
            </w:pPr>
          </w:p>
          <w:p w14:paraId="037A27F6" w14:textId="77777777" w:rsidR="001F445D" w:rsidRPr="009669B3" w:rsidRDefault="001F445D" w:rsidP="00F937CF">
            <w:pPr>
              <w:jc w:val="center"/>
            </w:pPr>
          </w:p>
          <w:p w14:paraId="005BC1C5" w14:textId="77777777" w:rsidR="001F445D" w:rsidRPr="009669B3" w:rsidRDefault="001F445D" w:rsidP="00F937CF">
            <w:pPr>
              <w:jc w:val="center"/>
            </w:pPr>
          </w:p>
          <w:p w14:paraId="5B254BEB" w14:textId="77777777" w:rsidR="001F445D" w:rsidRPr="009669B3" w:rsidRDefault="001F445D" w:rsidP="00F937CF">
            <w:pPr>
              <w:jc w:val="center"/>
            </w:pPr>
          </w:p>
          <w:p w14:paraId="40DE4B25" w14:textId="77777777" w:rsidR="001F445D" w:rsidRPr="009669B3" w:rsidRDefault="001F445D" w:rsidP="00F937CF">
            <w:pPr>
              <w:jc w:val="center"/>
            </w:pPr>
          </w:p>
          <w:p w14:paraId="2AF5A46F" w14:textId="77777777" w:rsidR="001F445D" w:rsidRPr="009669B3" w:rsidRDefault="001F445D" w:rsidP="00F937CF">
            <w:pPr>
              <w:jc w:val="center"/>
            </w:pPr>
          </w:p>
          <w:p w14:paraId="2CB1EF92" w14:textId="77777777" w:rsidR="001F445D" w:rsidRPr="009669B3" w:rsidRDefault="001F445D" w:rsidP="00F937CF">
            <w:pPr>
              <w:jc w:val="center"/>
            </w:pPr>
          </w:p>
        </w:tc>
        <w:tc>
          <w:tcPr>
            <w:tcW w:w="4025" w:type="dxa"/>
          </w:tcPr>
          <w:p w14:paraId="41408530" w14:textId="77777777" w:rsidR="001F445D" w:rsidRPr="009669B3" w:rsidRDefault="001F445D" w:rsidP="00F937CF">
            <w:pPr>
              <w:rPr>
                <w:b/>
                <w:bCs/>
                <w:u w:val="single"/>
                <w:lang w:val="nb-NO"/>
              </w:rPr>
            </w:pPr>
            <w:r w:rsidRPr="009669B3">
              <w:rPr>
                <w:b/>
                <w:bCs/>
                <w:u w:val="single"/>
                <w:lang w:val="nb-NO"/>
              </w:rPr>
              <w:t>Giảng bài mới</w:t>
            </w:r>
          </w:p>
          <w:p w14:paraId="63425169" w14:textId="77777777" w:rsidR="001F445D" w:rsidRPr="009669B3" w:rsidRDefault="001F445D" w:rsidP="00F937CF">
            <w:pPr>
              <w:outlineLvl w:val="0"/>
            </w:pPr>
            <w:r w:rsidRPr="009669B3">
              <w:t>1. Vị trí của kim loại trong bảng tuần hoàn</w:t>
            </w:r>
          </w:p>
          <w:p w14:paraId="023A1439" w14:textId="77777777" w:rsidR="001F445D" w:rsidRPr="009669B3" w:rsidRDefault="001F445D" w:rsidP="00F937CF">
            <w:pPr>
              <w:pStyle w:val="Default"/>
            </w:pPr>
            <w:r w:rsidRPr="009669B3">
              <w:t xml:space="preserve">Trong hệ thống tuần hoàn các nguyên tố kim loại ở những vị trí sau: </w:t>
            </w:r>
          </w:p>
          <w:p w14:paraId="0926717A" w14:textId="77777777" w:rsidR="001F445D" w:rsidRPr="009669B3" w:rsidRDefault="001F445D" w:rsidP="00F937CF">
            <w:pPr>
              <w:pStyle w:val="Default"/>
            </w:pPr>
            <w:r w:rsidRPr="009669B3">
              <w:t xml:space="preserve">- Phân nhóm chính: nhóm IA (trừ H), nhóm IIA, nhóm IIIA (trừ B) và một phần của các nhóm IVA, VA, VIA. </w:t>
            </w:r>
          </w:p>
          <w:p w14:paraId="22DC1397" w14:textId="77777777" w:rsidR="001F445D" w:rsidRPr="009669B3" w:rsidRDefault="001F445D" w:rsidP="00F937CF">
            <w:pPr>
              <w:outlineLvl w:val="0"/>
            </w:pPr>
            <w:r w:rsidRPr="009669B3">
              <w:t>- Phân nhóm phụ: nhóm IB đến nhóm VIIIB.</w:t>
            </w:r>
          </w:p>
          <w:p w14:paraId="6FE85026" w14:textId="77777777" w:rsidR="001F445D" w:rsidRPr="009669B3" w:rsidRDefault="001F445D" w:rsidP="00F937CF">
            <w:pPr>
              <w:outlineLvl w:val="0"/>
            </w:pPr>
            <w:r w:rsidRPr="009669B3">
              <w:t xml:space="preserve">2. </w:t>
            </w:r>
            <w:r w:rsidRPr="009669B3">
              <w:rPr>
                <w:bCs/>
              </w:rPr>
              <w:t>Cấu tạo của kim loại</w:t>
            </w:r>
          </w:p>
          <w:p w14:paraId="3E57BDA0" w14:textId="77777777" w:rsidR="001F445D" w:rsidRPr="009669B3" w:rsidRDefault="001F445D" w:rsidP="00F937CF">
            <w:pPr>
              <w:outlineLvl w:val="0"/>
            </w:pPr>
            <w:r w:rsidRPr="009669B3">
              <w:t>Nguyên tử của hầu hết các nguyên tố kim loại đều có 1, 2 hoặc 3e ở lớp ngoài cùng.</w:t>
            </w:r>
          </w:p>
          <w:p w14:paraId="47127014" w14:textId="77777777" w:rsidR="001F445D" w:rsidRPr="009669B3" w:rsidRDefault="001F445D" w:rsidP="00F937CF">
            <w:pPr>
              <w:outlineLvl w:val="0"/>
            </w:pPr>
            <w:r w:rsidRPr="009669B3">
              <w:t>3. Liên kết kim loại</w:t>
            </w:r>
          </w:p>
          <w:p w14:paraId="296277A6" w14:textId="77777777" w:rsidR="001F445D" w:rsidRPr="009669B3" w:rsidRDefault="001F445D" w:rsidP="00F937CF">
            <w:pPr>
              <w:outlineLvl w:val="0"/>
              <w:rPr>
                <w:bCs/>
                <w:iCs/>
              </w:rPr>
            </w:pPr>
            <w:r w:rsidRPr="009669B3">
              <w:rPr>
                <w:bCs/>
                <w:iCs/>
              </w:rPr>
              <w:t xml:space="preserve">Liên kết kim loại là liên kết sinh ra do các electron tự do gắn các ion dương </w:t>
            </w:r>
            <w:r w:rsidRPr="009669B3">
              <w:rPr>
                <w:bCs/>
                <w:iCs/>
              </w:rPr>
              <w:lastRenderedPageBreak/>
              <w:t>kim loại vào với nhau</w:t>
            </w:r>
          </w:p>
          <w:p w14:paraId="4194E09D" w14:textId="77777777" w:rsidR="001F445D" w:rsidRPr="009669B3" w:rsidRDefault="001F445D" w:rsidP="00F937CF">
            <w:pPr>
              <w:outlineLvl w:val="0"/>
              <w:rPr>
                <w:bCs/>
              </w:rPr>
            </w:pPr>
            <w:r w:rsidRPr="009669B3">
              <w:rPr>
                <w:bCs/>
              </w:rPr>
              <w:t>4. Bài tập</w:t>
            </w:r>
          </w:p>
        </w:tc>
        <w:tc>
          <w:tcPr>
            <w:tcW w:w="2520" w:type="dxa"/>
          </w:tcPr>
          <w:p w14:paraId="0779C18D" w14:textId="77777777" w:rsidR="001F445D" w:rsidRPr="009669B3" w:rsidRDefault="001F445D" w:rsidP="00F937CF">
            <w:pPr>
              <w:rPr>
                <w:lang w:val="nb-NO"/>
              </w:rPr>
            </w:pPr>
          </w:p>
          <w:p w14:paraId="650301E2" w14:textId="77777777" w:rsidR="001F445D" w:rsidRPr="009669B3" w:rsidRDefault="001F445D" w:rsidP="00F937CF">
            <w:pPr>
              <w:rPr>
                <w:lang w:val="de-DE"/>
              </w:rPr>
            </w:pPr>
            <w:r w:rsidRPr="009669B3">
              <w:rPr>
                <w:lang w:val="de-DE"/>
              </w:rPr>
              <w:t>Giảng viên trình bày, giải thích nội dung bằng lời và cho thí dụ, minh họa</w:t>
            </w:r>
            <w:r w:rsidRPr="009669B3">
              <w:t>.</w:t>
            </w:r>
          </w:p>
          <w:p w14:paraId="3F6C15C4" w14:textId="77777777" w:rsidR="001F445D" w:rsidRPr="009669B3" w:rsidRDefault="001F445D" w:rsidP="00F937CF">
            <w:pPr>
              <w:rPr>
                <w:lang w:val="de-DE"/>
              </w:rPr>
            </w:pPr>
          </w:p>
          <w:p w14:paraId="308BD1CD" w14:textId="77777777" w:rsidR="001F445D" w:rsidRPr="009669B3" w:rsidRDefault="001F445D" w:rsidP="00F937CF">
            <w:pPr>
              <w:rPr>
                <w:lang w:val="de-DE"/>
              </w:rPr>
            </w:pPr>
          </w:p>
          <w:p w14:paraId="7EFC77E4" w14:textId="77777777" w:rsidR="001F445D" w:rsidRPr="009669B3" w:rsidRDefault="001F445D" w:rsidP="00F937CF">
            <w:pPr>
              <w:rPr>
                <w:lang w:val="de-DE"/>
              </w:rPr>
            </w:pPr>
          </w:p>
          <w:p w14:paraId="36905E8A" w14:textId="77777777" w:rsidR="001F445D" w:rsidRPr="009669B3" w:rsidRDefault="001F445D" w:rsidP="00F937CF">
            <w:pPr>
              <w:rPr>
                <w:lang w:val="de-DE"/>
              </w:rPr>
            </w:pPr>
          </w:p>
          <w:p w14:paraId="5B879F96" w14:textId="77777777" w:rsidR="001F445D" w:rsidRPr="009669B3" w:rsidRDefault="001F445D" w:rsidP="00F937CF">
            <w:pPr>
              <w:rPr>
                <w:lang w:val="de-DE"/>
              </w:rPr>
            </w:pPr>
          </w:p>
          <w:p w14:paraId="7D0213F5" w14:textId="77777777" w:rsidR="001F445D" w:rsidRPr="009669B3" w:rsidRDefault="001F445D" w:rsidP="00F937CF">
            <w:pPr>
              <w:rPr>
                <w:lang w:val="de-DE"/>
              </w:rPr>
            </w:pPr>
          </w:p>
          <w:p w14:paraId="53C48F5F" w14:textId="77777777" w:rsidR="001F445D" w:rsidRPr="009669B3" w:rsidRDefault="001F445D" w:rsidP="00F937CF">
            <w:pPr>
              <w:rPr>
                <w:lang w:val="de-DE"/>
              </w:rPr>
            </w:pPr>
          </w:p>
          <w:p w14:paraId="36BD029C" w14:textId="77777777" w:rsidR="001F445D" w:rsidRPr="009669B3" w:rsidRDefault="001F445D" w:rsidP="00F937CF">
            <w:pPr>
              <w:rPr>
                <w:lang w:val="de-DE"/>
              </w:rPr>
            </w:pPr>
          </w:p>
          <w:p w14:paraId="0C19DF03" w14:textId="77777777" w:rsidR="001F445D" w:rsidRPr="009669B3" w:rsidRDefault="001F445D" w:rsidP="00F937CF">
            <w:pPr>
              <w:rPr>
                <w:lang w:val="de-DE"/>
              </w:rPr>
            </w:pPr>
          </w:p>
          <w:p w14:paraId="578D1C61" w14:textId="77777777" w:rsidR="001F445D" w:rsidRPr="009669B3" w:rsidRDefault="001F445D" w:rsidP="00F937CF">
            <w:pPr>
              <w:rPr>
                <w:lang w:val="de-DE"/>
              </w:rPr>
            </w:pPr>
          </w:p>
          <w:p w14:paraId="5B86881C" w14:textId="77777777" w:rsidR="001F445D" w:rsidRPr="009669B3" w:rsidRDefault="001F445D" w:rsidP="00F937CF">
            <w:pPr>
              <w:rPr>
                <w:lang w:val="de-DE"/>
              </w:rPr>
            </w:pPr>
          </w:p>
          <w:p w14:paraId="53206FF7" w14:textId="77777777" w:rsidR="001F445D" w:rsidRPr="009669B3" w:rsidRDefault="001F445D" w:rsidP="00F937CF">
            <w:pPr>
              <w:rPr>
                <w:lang w:val="de-DE"/>
              </w:rPr>
            </w:pPr>
          </w:p>
          <w:p w14:paraId="1E742FBF" w14:textId="77777777" w:rsidR="001F445D" w:rsidRPr="009669B3" w:rsidRDefault="001F445D" w:rsidP="00F937CF">
            <w:pPr>
              <w:rPr>
                <w:lang w:val="de-DE"/>
              </w:rPr>
            </w:pPr>
          </w:p>
          <w:p w14:paraId="6A588422" w14:textId="77777777" w:rsidR="001F445D" w:rsidRPr="009669B3" w:rsidRDefault="001F445D" w:rsidP="00F937CF">
            <w:pPr>
              <w:rPr>
                <w:lang w:val="de-DE"/>
              </w:rPr>
            </w:pPr>
          </w:p>
          <w:p w14:paraId="60D1ECB5" w14:textId="77777777" w:rsidR="001F445D" w:rsidRPr="009669B3" w:rsidRDefault="001F445D" w:rsidP="00F937CF">
            <w:pPr>
              <w:rPr>
                <w:lang w:val="nb-NO"/>
              </w:rPr>
            </w:pPr>
            <w:r w:rsidRPr="009669B3">
              <w:rPr>
                <w:lang w:val="de-DE"/>
              </w:rPr>
              <w:t>Giảng viên giải thích và hướng dẫn giải b</w:t>
            </w:r>
            <w:r w:rsidRPr="009669B3">
              <w:t>ài tập 39 – 41 trang 34 trong giáo trình.</w:t>
            </w:r>
          </w:p>
        </w:tc>
        <w:tc>
          <w:tcPr>
            <w:tcW w:w="2334" w:type="dxa"/>
          </w:tcPr>
          <w:p w14:paraId="7072CC38" w14:textId="77777777" w:rsidR="001F445D" w:rsidRPr="009669B3" w:rsidRDefault="001F445D" w:rsidP="00F937CF">
            <w:pPr>
              <w:rPr>
                <w:lang w:val="nb-NO"/>
              </w:rPr>
            </w:pPr>
          </w:p>
          <w:p w14:paraId="7F1172D5" w14:textId="77777777" w:rsidR="001F445D" w:rsidRPr="009669B3" w:rsidRDefault="001F445D" w:rsidP="00F937CF">
            <w:pPr>
              <w:rPr>
                <w:lang w:val="de-DE"/>
              </w:rPr>
            </w:pPr>
            <w:r w:rsidRPr="009669B3">
              <w:rPr>
                <w:lang w:val="de-DE"/>
              </w:rPr>
              <w:t>Học sinh lắng nghe và ghi chép những nội dung cần thiết.</w:t>
            </w:r>
          </w:p>
          <w:p w14:paraId="5B6F4432" w14:textId="77777777" w:rsidR="001F445D" w:rsidRPr="009669B3" w:rsidRDefault="001F445D" w:rsidP="00F937CF">
            <w:pPr>
              <w:rPr>
                <w:lang w:val="de-DE"/>
              </w:rPr>
            </w:pPr>
          </w:p>
          <w:p w14:paraId="569824E1" w14:textId="77777777" w:rsidR="001F445D" w:rsidRPr="009669B3" w:rsidRDefault="001F445D" w:rsidP="00F937CF">
            <w:pPr>
              <w:rPr>
                <w:lang w:val="nb-NO"/>
              </w:rPr>
            </w:pPr>
          </w:p>
          <w:p w14:paraId="25CBA91A" w14:textId="77777777" w:rsidR="001F445D" w:rsidRPr="009669B3" w:rsidRDefault="001F445D" w:rsidP="00F937CF">
            <w:pPr>
              <w:rPr>
                <w:lang w:val="nb-NO"/>
              </w:rPr>
            </w:pPr>
          </w:p>
          <w:p w14:paraId="11230A5D" w14:textId="77777777" w:rsidR="001F445D" w:rsidRPr="009669B3" w:rsidRDefault="001F445D" w:rsidP="00F937CF">
            <w:pPr>
              <w:rPr>
                <w:lang w:val="nb-NO"/>
              </w:rPr>
            </w:pPr>
          </w:p>
          <w:p w14:paraId="085142F1" w14:textId="77777777" w:rsidR="001F445D" w:rsidRPr="009669B3" w:rsidRDefault="001F445D" w:rsidP="00F937CF">
            <w:pPr>
              <w:rPr>
                <w:lang w:val="nb-NO"/>
              </w:rPr>
            </w:pPr>
          </w:p>
          <w:p w14:paraId="3081D106" w14:textId="77777777" w:rsidR="001F445D" w:rsidRPr="009669B3" w:rsidRDefault="001F445D" w:rsidP="00F937CF">
            <w:pPr>
              <w:rPr>
                <w:lang w:val="nb-NO"/>
              </w:rPr>
            </w:pPr>
          </w:p>
          <w:p w14:paraId="7F3C92DD" w14:textId="77777777" w:rsidR="001F445D" w:rsidRPr="009669B3" w:rsidRDefault="001F445D" w:rsidP="00F937CF">
            <w:pPr>
              <w:rPr>
                <w:lang w:val="nb-NO"/>
              </w:rPr>
            </w:pPr>
          </w:p>
          <w:p w14:paraId="51DB379F" w14:textId="77777777" w:rsidR="001F445D" w:rsidRPr="009669B3" w:rsidRDefault="001F445D" w:rsidP="00F937CF">
            <w:pPr>
              <w:rPr>
                <w:lang w:val="nb-NO"/>
              </w:rPr>
            </w:pPr>
          </w:p>
          <w:p w14:paraId="61F1BB08" w14:textId="77777777" w:rsidR="001F445D" w:rsidRPr="009669B3" w:rsidRDefault="001F445D" w:rsidP="00F937CF">
            <w:pPr>
              <w:rPr>
                <w:lang w:val="nb-NO"/>
              </w:rPr>
            </w:pPr>
          </w:p>
          <w:p w14:paraId="11A10DCE" w14:textId="77777777" w:rsidR="001F445D" w:rsidRPr="009669B3" w:rsidRDefault="001F445D" w:rsidP="00F937CF">
            <w:pPr>
              <w:rPr>
                <w:lang w:val="nb-NO"/>
              </w:rPr>
            </w:pPr>
          </w:p>
          <w:p w14:paraId="6A9B60E4" w14:textId="77777777" w:rsidR="001F445D" w:rsidRPr="009669B3" w:rsidRDefault="001F445D" w:rsidP="00F937CF">
            <w:pPr>
              <w:rPr>
                <w:lang w:val="nb-NO"/>
              </w:rPr>
            </w:pPr>
          </w:p>
          <w:p w14:paraId="65E0E87D" w14:textId="77777777" w:rsidR="001F445D" w:rsidRPr="009669B3" w:rsidRDefault="001F445D" w:rsidP="00F937CF">
            <w:pPr>
              <w:rPr>
                <w:lang w:val="nb-NO"/>
              </w:rPr>
            </w:pPr>
          </w:p>
          <w:p w14:paraId="0043DF34" w14:textId="77777777" w:rsidR="001F445D" w:rsidRPr="009669B3" w:rsidRDefault="001F445D" w:rsidP="00F937CF">
            <w:pPr>
              <w:rPr>
                <w:lang w:val="nb-NO"/>
              </w:rPr>
            </w:pPr>
          </w:p>
          <w:p w14:paraId="46D66E8F" w14:textId="77777777" w:rsidR="001F445D" w:rsidRPr="009669B3" w:rsidRDefault="001F445D" w:rsidP="00F937CF">
            <w:pPr>
              <w:rPr>
                <w:lang w:val="nb-NO"/>
              </w:rPr>
            </w:pPr>
          </w:p>
          <w:p w14:paraId="2B5C4549" w14:textId="77777777" w:rsidR="001F445D" w:rsidRPr="009669B3" w:rsidRDefault="001F445D" w:rsidP="00F937CF">
            <w:pPr>
              <w:rPr>
                <w:lang w:val="nb-NO"/>
              </w:rPr>
            </w:pPr>
          </w:p>
          <w:p w14:paraId="0DDAC183" w14:textId="77777777" w:rsidR="001F445D" w:rsidRPr="009669B3" w:rsidRDefault="001F445D" w:rsidP="00F937CF">
            <w:pPr>
              <w:rPr>
                <w:lang w:val="nb-NO"/>
              </w:rPr>
            </w:pPr>
            <w:r w:rsidRPr="009669B3">
              <w:rPr>
                <w:lang w:val="nb-NO"/>
              </w:rPr>
              <w:t>Học sinh lắng nghe và làm các bài tập theo hướng dẫn.</w:t>
            </w:r>
          </w:p>
        </w:tc>
        <w:tc>
          <w:tcPr>
            <w:tcW w:w="803" w:type="dxa"/>
          </w:tcPr>
          <w:p w14:paraId="1C3E76B7" w14:textId="77777777" w:rsidR="001F445D" w:rsidRPr="009669B3" w:rsidRDefault="001F445D" w:rsidP="00F937CF">
            <w:pPr>
              <w:rPr>
                <w:i/>
                <w:lang w:val="de-DE"/>
              </w:rPr>
            </w:pPr>
          </w:p>
          <w:p w14:paraId="235CFFD5" w14:textId="77777777" w:rsidR="001F445D" w:rsidRPr="009669B3" w:rsidRDefault="001F445D" w:rsidP="00F937CF">
            <w:pPr>
              <w:rPr>
                <w:i/>
                <w:lang w:val="de-DE"/>
              </w:rPr>
            </w:pPr>
          </w:p>
          <w:p w14:paraId="41CF4E71" w14:textId="77777777" w:rsidR="001F445D" w:rsidRPr="009669B3" w:rsidRDefault="001F445D" w:rsidP="00F937CF">
            <w:pPr>
              <w:rPr>
                <w:lang w:val="de-DE"/>
              </w:rPr>
            </w:pPr>
          </w:p>
          <w:p w14:paraId="49012A81" w14:textId="77777777" w:rsidR="001F445D" w:rsidRPr="009669B3" w:rsidRDefault="001F445D" w:rsidP="00F937CF">
            <w:pPr>
              <w:jc w:val="center"/>
              <w:rPr>
                <w:i/>
                <w:lang w:val="de-DE"/>
              </w:rPr>
            </w:pPr>
          </w:p>
          <w:p w14:paraId="4CC86E74" w14:textId="77777777" w:rsidR="001F445D" w:rsidRPr="009669B3" w:rsidRDefault="001F445D" w:rsidP="00F937CF">
            <w:pPr>
              <w:ind w:left="5"/>
              <w:rPr>
                <w:i/>
                <w:lang w:val="de-DE"/>
              </w:rPr>
            </w:pPr>
          </w:p>
          <w:p w14:paraId="40423EF1" w14:textId="12F24ACE" w:rsidR="001F445D" w:rsidRPr="009669B3" w:rsidRDefault="001F445D" w:rsidP="00F937CF">
            <w:pPr>
              <w:jc w:val="center"/>
              <w:rPr>
                <w:lang w:val="de-DE"/>
              </w:rPr>
            </w:pPr>
            <w:r w:rsidRPr="009669B3">
              <w:rPr>
                <w:i/>
                <w:lang w:val="de-DE"/>
              </w:rPr>
              <w:t xml:space="preserve"> </w:t>
            </w:r>
            <w:r w:rsidR="00FB0F59">
              <w:rPr>
                <w:i/>
                <w:lang w:val="de-DE"/>
              </w:rPr>
              <w:t>20</w:t>
            </w:r>
            <w:r w:rsidRPr="009669B3">
              <w:rPr>
                <w:lang w:val="de-DE"/>
              </w:rPr>
              <w:t xml:space="preserve"> phút</w:t>
            </w:r>
          </w:p>
        </w:tc>
      </w:tr>
      <w:tr w:rsidR="001F445D" w:rsidRPr="004978A0" w14:paraId="77111BDE" w14:textId="77777777" w:rsidTr="00F937CF">
        <w:tc>
          <w:tcPr>
            <w:tcW w:w="632" w:type="dxa"/>
          </w:tcPr>
          <w:p w14:paraId="5F8EA908" w14:textId="77777777" w:rsidR="001F445D" w:rsidRPr="009669B3" w:rsidRDefault="001F445D" w:rsidP="00F937CF">
            <w:pPr>
              <w:jc w:val="center"/>
            </w:pPr>
            <w:r w:rsidRPr="009669B3">
              <w:t>3</w:t>
            </w:r>
          </w:p>
        </w:tc>
        <w:tc>
          <w:tcPr>
            <w:tcW w:w="4025" w:type="dxa"/>
          </w:tcPr>
          <w:p w14:paraId="7EF78094" w14:textId="77777777" w:rsidR="001F445D" w:rsidRPr="009669B3" w:rsidRDefault="001F445D" w:rsidP="00F937CF">
            <w:pPr>
              <w:rPr>
                <w:b/>
                <w:lang w:val="nb-NO"/>
              </w:rPr>
            </w:pPr>
            <w:r w:rsidRPr="009669B3">
              <w:rPr>
                <w:b/>
                <w:bCs/>
                <w:u w:val="single"/>
                <w:lang w:val="nb-NO"/>
              </w:rPr>
              <w:t>Củng cố kiến thức và kết thúc bài</w:t>
            </w:r>
          </w:p>
          <w:p w14:paraId="780CA473" w14:textId="77777777" w:rsidR="001F445D" w:rsidRPr="009669B3" w:rsidRDefault="001F445D" w:rsidP="00F937CF">
            <w:pPr>
              <w:tabs>
                <w:tab w:val="left" w:leader="dot" w:pos="9498"/>
              </w:tabs>
            </w:pPr>
            <w:r w:rsidRPr="009669B3">
              <w:t>1. Hệ thống vị trí của các kim loại trong bảng tuần hoàn.</w:t>
            </w:r>
          </w:p>
          <w:p w14:paraId="180DC531" w14:textId="77777777" w:rsidR="001F445D" w:rsidRPr="009669B3" w:rsidRDefault="001F445D" w:rsidP="00F937CF">
            <w:pPr>
              <w:tabs>
                <w:tab w:val="left" w:leader="dot" w:pos="9498"/>
              </w:tabs>
              <w:rPr>
                <w:bCs/>
                <w:u w:val="single"/>
                <w:lang w:val="nb-NO"/>
              </w:rPr>
            </w:pPr>
            <w:r w:rsidRPr="009669B3">
              <w:t>2. Đặc điểm của liên kết kim loại.</w:t>
            </w:r>
          </w:p>
        </w:tc>
        <w:tc>
          <w:tcPr>
            <w:tcW w:w="2520" w:type="dxa"/>
          </w:tcPr>
          <w:p w14:paraId="6352B48D" w14:textId="77777777" w:rsidR="001F445D" w:rsidRPr="009669B3" w:rsidRDefault="001F445D" w:rsidP="00F937CF">
            <w:pPr>
              <w:rPr>
                <w:lang w:val="de-DE"/>
              </w:rPr>
            </w:pPr>
          </w:p>
          <w:p w14:paraId="76E5778F" w14:textId="77777777" w:rsidR="001F445D" w:rsidRPr="009669B3" w:rsidRDefault="001F445D" w:rsidP="00F937CF">
            <w:pPr>
              <w:rPr>
                <w:lang w:val="de-DE"/>
              </w:rPr>
            </w:pPr>
            <w:r w:rsidRPr="009669B3">
              <w:rPr>
                <w:lang w:val="de-DE"/>
              </w:rPr>
              <w:t>Giảng viên trình bày tóm tắt nội dung bằng lời</w:t>
            </w:r>
          </w:p>
          <w:p w14:paraId="5C28B032" w14:textId="77777777" w:rsidR="001F445D" w:rsidRPr="009669B3" w:rsidRDefault="001F445D" w:rsidP="00F937CF">
            <w:pPr>
              <w:jc w:val="center"/>
              <w:rPr>
                <w:i/>
                <w:lang w:val="de-DE"/>
              </w:rPr>
            </w:pPr>
          </w:p>
        </w:tc>
        <w:tc>
          <w:tcPr>
            <w:tcW w:w="2334" w:type="dxa"/>
          </w:tcPr>
          <w:p w14:paraId="1FFC42C3" w14:textId="77777777" w:rsidR="001F445D" w:rsidRPr="009669B3" w:rsidRDefault="001F445D" w:rsidP="00F937CF"/>
          <w:p w14:paraId="2B99E917" w14:textId="77777777" w:rsidR="001F445D" w:rsidRPr="009669B3" w:rsidRDefault="001F445D" w:rsidP="00F937CF">
            <w:pPr>
              <w:rPr>
                <w:lang w:val="de-DE"/>
              </w:rPr>
            </w:pPr>
            <w:r w:rsidRPr="009669B3">
              <w:rPr>
                <w:lang w:val="de-DE"/>
              </w:rPr>
              <w:t>Học sinh lắng nghe và ghi chép những nội dung cần thiết.</w:t>
            </w:r>
          </w:p>
          <w:p w14:paraId="4A8FDE50" w14:textId="77777777" w:rsidR="001F445D" w:rsidRPr="009669B3" w:rsidRDefault="001F445D" w:rsidP="00F937CF">
            <w:pPr>
              <w:jc w:val="center"/>
              <w:rPr>
                <w:i/>
                <w:lang w:val="de-DE"/>
              </w:rPr>
            </w:pPr>
            <w:r w:rsidRPr="009669B3">
              <w:rPr>
                <w:i/>
                <w:lang w:val="de-DE"/>
              </w:rPr>
              <w:t xml:space="preserve"> </w:t>
            </w:r>
          </w:p>
        </w:tc>
        <w:tc>
          <w:tcPr>
            <w:tcW w:w="803" w:type="dxa"/>
          </w:tcPr>
          <w:p w14:paraId="0C507D6E" w14:textId="77777777" w:rsidR="001F445D" w:rsidRPr="009669B3" w:rsidRDefault="001F445D" w:rsidP="00F937CF">
            <w:pPr>
              <w:jc w:val="both"/>
            </w:pPr>
          </w:p>
          <w:p w14:paraId="06E89AB0" w14:textId="77777777" w:rsidR="001F445D" w:rsidRPr="009669B3" w:rsidRDefault="001F445D" w:rsidP="00F937CF">
            <w:pPr>
              <w:jc w:val="both"/>
            </w:pPr>
          </w:p>
          <w:p w14:paraId="24830E7B" w14:textId="77777777" w:rsidR="001F445D" w:rsidRPr="009669B3" w:rsidRDefault="001F445D" w:rsidP="00F937CF">
            <w:pPr>
              <w:jc w:val="both"/>
            </w:pPr>
            <w:r w:rsidRPr="009669B3">
              <w:t>10 phút</w:t>
            </w:r>
          </w:p>
          <w:p w14:paraId="52CF5588" w14:textId="77777777" w:rsidR="001F445D" w:rsidRPr="009669B3" w:rsidRDefault="001F445D" w:rsidP="00F937CF">
            <w:pPr>
              <w:jc w:val="center"/>
              <w:rPr>
                <w:i/>
                <w:lang w:val="de-DE"/>
              </w:rPr>
            </w:pPr>
          </w:p>
        </w:tc>
      </w:tr>
      <w:tr w:rsidR="001F445D" w:rsidRPr="004978A0" w14:paraId="1AD25248" w14:textId="77777777" w:rsidTr="00F937CF">
        <w:tc>
          <w:tcPr>
            <w:tcW w:w="632" w:type="dxa"/>
          </w:tcPr>
          <w:p w14:paraId="66670F34" w14:textId="77777777" w:rsidR="001F445D" w:rsidRPr="009669B3" w:rsidRDefault="001F445D" w:rsidP="00F937CF">
            <w:pPr>
              <w:jc w:val="center"/>
            </w:pPr>
            <w:r w:rsidRPr="009669B3">
              <w:t>4</w:t>
            </w:r>
          </w:p>
        </w:tc>
        <w:tc>
          <w:tcPr>
            <w:tcW w:w="4025" w:type="dxa"/>
          </w:tcPr>
          <w:p w14:paraId="1ABF2BF6" w14:textId="77777777" w:rsidR="001F445D" w:rsidRPr="009669B3" w:rsidRDefault="001F445D" w:rsidP="00F937CF">
            <w:pPr>
              <w:rPr>
                <w:b/>
                <w:bCs/>
                <w:u w:val="single"/>
                <w:lang w:val="pt-BR"/>
              </w:rPr>
            </w:pPr>
            <w:r w:rsidRPr="009669B3">
              <w:rPr>
                <w:b/>
                <w:bCs/>
                <w:u w:val="single"/>
                <w:lang w:val="pt-BR"/>
              </w:rPr>
              <w:t>Hướng dẫn tự học</w:t>
            </w:r>
          </w:p>
          <w:p w14:paraId="33064FB0" w14:textId="77777777" w:rsidR="001F445D" w:rsidRPr="009669B3" w:rsidRDefault="001F445D" w:rsidP="00F937CF">
            <w:pPr>
              <w:rPr>
                <w:bCs/>
                <w:u w:val="single"/>
                <w:lang w:val="pt-BR"/>
              </w:rPr>
            </w:pPr>
          </w:p>
          <w:p w14:paraId="142BEC2E" w14:textId="77777777" w:rsidR="001F445D" w:rsidRPr="009669B3" w:rsidRDefault="001F445D" w:rsidP="00F937CF">
            <w:pPr>
              <w:rPr>
                <w:lang w:val="pt-BR"/>
              </w:rPr>
            </w:pPr>
            <w:r w:rsidRPr="009669B3">
              <w:rPr>
                <w:lang w:val="pt-BR"/>
              </w:rPr>
              <w:t>- Bài tập 42 – 45  trang 35 trong giáo trình.</w:t>
            </w:r>
          </w:p>
          <w:p w14:paraId="741060FF" w14:textId="77777777" w:rsidR="001F445D" w:rsidRPr="009669B3" w:rsidRDefault="001F445D" w:rsidP="00F937CF">
            <w:pPr>
              <w:rPr>
                <w:bCs/>
                <w:u w:val="single"/>
                <w:lang w:val="nb-NO"/>
              </w:rPr>
            </w:pPr>
            <w:r w:rsidRPr="009669B3">
              <w:rPr>
                <w:lang w:val="pt-BR"/>
              </w:rPr>
              <w:t xml:space="preserve">- Chuẩn bị </w:t>
            </w:r>
            <w:r w:rsidRPr="009669B3">
              <w:rPr>
                <w:bCs/>
              </w:rPr>
              <w:t>Bài 71: Tính chất của kim loại – Dãy điện hóa của kim loại.</w:t>
            </w:r>
          </w:p>
        </w:tc>
        <w:tc>
          <w:tcPr>
            <w:tcW w:w="2520" w:type="dxa"/>
          </w:tcPr>
          <w:p w14:paraId="336610FF" w14:textId="77777777" w:rsidR="001F445D" w:rsidRPr="009669B3" w:rsidRDefault="001F445D" w:rsidP="00F937CF">
            <w:pPr>
              <w:rPr>
                <w:lang w:val="pt-BR"/>
              </w:rPr>
            </w:pPr>
          </w:p>
          <w:p w14:paraId="6DA6D1F0" w14:textId="77777777" w:rsidR="001F445D" w:rsidRPr="009669B3" w:rsidRDefault="001F445D" w:rsidP="00F937CF">
            <w:pPr>
              <w:rPr>
                <w:lang w:val="pt-BR"/>
              </w:rPr>
            </w:pPr>
          </w:p>
          <w:p w14:paraId="33D0D315" w14:textId="77777777" w:rsidR="001F445D" w:rsidRPr="009669B3" w:rsidRDefault="001F445D" w:rsidP="00F937CF">
            <w:pPr>
              <w:rPr>
                <w:lang w:val="pt-BR"/>
              </w:rPr>
            </w:pPr>
            <w:r w:rsidRPr="009669B3">
              <w:rPr>
                <w:lang w:val="pt-BR"/>
              </w:rPr>
              <w:t>Nhắc nhở học sinh ôn tập, giải bài tập và chuẩn bị bài học tiếp theo.</w:t>
            </w:r>
          </w:p>
        </w:tc>
        <w:tc>
          <w:tcPr>
            <w:tcW w:w="2334" w:type="dxa"/>
          </w:tcPr>
          <w:p w14:paraId="6D3E9FDF" w14:textId="77777777" w:rsidR="001F445D" w:rsidRPr="009669B3" w:rsidRDefault="001F445D" w:rsidP="00F937CF">
            <w:pPr>
              <w:rPr>
                <w:lang w:val="de-DE"/>
              </w:rPr>
            </w:pPr>
          </w:p>
          <w:p w14:paraId="168826A6" w14:textId="77777777" w:rsidR="001F445D" w:rsidRPr="009669B3" w:rsidRDefault="001F445D" w:rsidP="00F937CF">
            <w:pPr>
              <w:rPr>
                <w:lang w:val="de-DE"/>
              </w:rPr>
            </w:pPr>
          </w:p>
          <w:p w14:paraId="003F72DE" w14:textId="77777777" w:rsidR="001F445D" w:rsidRPr="009669B3" w:rsidRDefault="001F445D" w:rsidP="00F937CF">
            <w:pPr>
              <w:rPr>
                <w:lang w:val="pt-BR"/>
              </w:rPr>
            </w:pPr>
            <w:r w:rsidRPr="009669B3">
              <w:rPr>
                <w:lang w:val="pt-BR"/>
              </w:rPr>
              <w:t xml:space="preserve">Học sinh giải bài tập, tự nghiên cứu nội </w:t>
            </w:r>
            <w:r w:rsidRPr="009669B3">
              <w:rPr>
                <w:lang w:val="pt-BR"/>
              </w:rPr>
              <w:cr/>
              <w:t>ung mới trước khi lên lớp bằng giáo trình  môn học và thông qua các tài liệu tham khảo.</w:t>
            </w:r>
          </w:p>
        </w:tc>
        <w:tc>
          <w:tcPr>
            <w:tcW w:w="803" w:type="dxa"/>
          </w:tcPr>
          <w:p w14:paraId="1D2669D8" w14:textId="77777777" w:rsidR="001F445D" w:rsidRPr="009669B3" w:rsidRDefault="001F445D" w:rsidP="00F937CF">
            <w:pPr>
              <w:jc w:val="center"/>
              <w:rPr>
                <w:lang w:val="pt-BR"/>
              </w:rPr>
            </w:pPr>
          </w:p>
          <w:p w14:paraId="65B749FA" w14:textId="77777777" w:rsidR="001F445D" w:rsidRPr="009669B3" w:rsidRDefault="001F445D" w:rsidP="00F937CF">
            <w:pPr>
              <w:rPr>
                <w:lang w:val="pt-BR"/>
              </w:rPr>
            </w:pPr>
          </w:p>
          <w:p w14:paraId="439DE120" w14:textId="61BA77F6" w:rsidR="001F445D" w:rsidRPr="009669B3" w:rsidRDefault="00FB0F59" w:rsidP="00F937CF">
            <w:pPr>
              <w:rPr>
                <w:lang w:val="pt-BR"/>
              </w:rPr>
            </w:pPr>
            <w:r>
              <w:rPr>
                <w:lang w:val="pt-BR"/>
              </w:rPr>
              <w:t xml:space="preserve">5 </w:t>
            </w:r>
            <w:r w:rsidR="001F445D" w:rsidRPr="009669B3">
              <w:rPr>
                <w:lang w:val="pt-BR"/>
              </w:rPr>
              <w:t>phút</w:t>
            </w:r>
          </w:p>
        </w:tc>
      </w:tr>
    </w:tbl>
    <w:p w14:paraId="11AB5CD7" w14:textId="77777777" w:rsidR="001F445D" w:rsidRPr="004978A0" w:rsidRDefault="001F445D" w:rsidP="001F445D">
      <w:pPr>
        <w:jc w:val="both"/>
        <w:rPr>
          <w:lang w:val="de-DE"/>
        </w:rPr>
      </w:pPr>
    </w:p>
    <w:tbl>
      <w:tblPr>
        <w:tblW w:w="17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6922"/>
        <w:gridCol w:w="6922"/>
      </w:tblGrid>
      <w:tr w:rsidR="001F445D" w:rsidRPr="004978A0" w14:paraId="04BC6931" w14:textId="77777777" w:rsidTr="00F937CF">
        <w:trPr>
          <w:trHeight w:val="1943"/>
        </w:trPr>
        <w:tc>
          <w:tcPr>
            <w:tcW w:w="3185" w:type="dxa"/>
          </w:tcPr>
          <w:p w14:paraId="76155EEC" w14:textId="77777777" w:rsidR="001F445D" w:rsidRPr="00242273" w:rsidRDefault="001F445D" w:rsidP="00F937CF">
            <w:pPr>
              <w:rPr>
                <w:b/>
                <w:u w:val="single"/>
                <w:lang w:val="pt-BR"/>
              </w:rPr>
            </w:pPr>
          </w:p>
          <w:p w14:paraId="2CE77421" w14:textId="77777777" w:rsidR="001F445D" w:rsidRPr="00242273" w:rsidRDefault="001F445D" w:rsidP="00F937CF">
            <w:pPr>
              <w:rPr>
                <w:b/>
                <w:u w:val="single"/>
                <w:lang w:val="pt-BR"/>
              </w:rPr>
            </w:pPr>
          </w:p>
          <w:p w14:paraId="465EDB26" w14:textId="77777777" w:rsidR="001F445D" w:rsidRPr="00242273" w:rsidRDefault="001F445D" w:rsidP="00F937CF">
            <w:pPr>
              <w:rPr>
                <w:b/>
                <w:u w:val="single"/>
                <w:lang w:val="pt-BR"/>
              </w:rPr>
            </w:pPr>
            <w:r w:rsidRPr="00242273">
              <w:rPr>
                <w:b/>
                <w:u w:val="single"/>
                <w:lang w:val="pt-BR"/>
              </w:rPr>
              <w:t xml:space="preserve">Nguồn tài liệu tham khảo </w:t>
            </w:r>
          </w:p>
        </w:tc>
        <w:tc>
          <w:tcPr>
            <w:tcW w:w="6922" w:type="dxa"/>
          </w:tcPr>
          <w:p w14:paraId="400A0D62" w14:textId="77777777" w:rsidR="001F445D" w:rsidRPr="00242273" w:rsidRDefault="001F445D" w:rsidP="00F937CF">
            <w:pPr>
              <w:jc w:val="both"/>
            </w:pPr>
            <w:r w:rsidRPr="00242273">
              <w:t xml:space="preserve">1. </w:t>
            </w:r>
            <w:r w:rsidRPr="00242273">
              <w:rPr>
                <w:i/>
                <w:iCs/>
              </w:rPr>
              <w:t xml:space="preserve">Giáo trình hóa học 4, </w:t>
            </w:r>
            <w:r w:rsidRPr="00242273">
              <w:t>Trường CĐ lý tự trọng Tp. HCM, năm 2018.</w:t>
            </w:r>
          </w:p>
          <w:p w14:paraId="5CB03481" w14:textId="77777777" w:rsidR="001F445D" w:rsidRPr="00242273" w:rsidRDefault="001F445D" w:rsidP="00F937CF">
            <w:pPr>
              <w:jc w:val="both"/>
            </w:pPr>
            <w:r w:rsidRPr="00242273">
              <w:t xml:space="preserve">2. </w:t>
            </w:r>
            <w:r w:rsidRPr="00242273">
              <w:rPr>
                <w:lang w:val="vi-VN"/>
              </w:rPr>
              <w:t>Nguyễn Xuân Trường</w:t>
            </w:r>
            <w:r w:rsidRPr="00242273">
              <w:t xml:space="preserve">, </w:t>
            </w:r>
            <w:r w:rsidRPr="00242273">
              <w:rPr>
                <w:i/>
                <w:iCs/>
              </w:rPr>
              <w:t xml:space="preserve">Hóa học 12, </w:t>
            </w:r>
            <w:r w:rsidRPr="00242273">
              <w:rPr>
                <w:lang w:val="vi-VN"/>
              </w:rPr>
              <w:t>NXB Giáo dục Việt Nam</w:t>
            </w:r>
            <w:r w:rsidRPr="00242273">
              <w:t>, năm 2015.</w:t>
            </w:r>
          </w:p>
          <w:p w14:paraId="6EDB12C6" w14:textId="77777777" w:rsidR="001F445D" w:rsidRPr="00242273" w:rsidRDefault="001F445D" w:rsidP="00F937CF">
            <w:pPr>
              <w:jc w:val="both"/>
              <w:rPr>
                <w:b/>
                <w:lang w:val="pt-BR"/>
              </w:rPr>
            </w:pPr>
            <w:r w:rsidRPr="00242273">
              <w:t xml:space="preserve">3. </w:t>
            </w:r>
            <w:r w:rsidRPr="00242273">
              <w:rPr>
                <w:lang w:val="vi-VN"/>
              </w:rPr>
              <w:t xml:space="preserve">Nguyễn Xuân Trường, </w:t>
            </w:r>
            <w:r w:rsidRPr="00242273">
              <w:rPr>
                <w:i/>
                <w:iCs/>
                <w:lang w:val="vi-VN"/>
              </w:rPr>
              <w:t xml:space="preserve">Bài tập Hóa học </w:t>
            </w:r>
            <w:r w:rsidRPr="00242273">
              <w:t xml:space="preserve">12, </w:t>
            </w:r>
            <w:r w:rsidRPr="00242273">
              <w:rPr>
                <w:lang w:val="vi-VN"/>
              </w:rPr>
              <w:t>NXB Giáo dục Việt Nam</w:t>
            </w:r>
            <w:r w:rsidRPr="00242273">
              <w:t>, năm 2015.</w:t>
            </w:r>
          </w:p>
        </w:tc>
        <w:tc>
          <w:tcPr>
            <w:tcW w:w="6922" w:type="dxa"/>
          </w:tcPr>
          <w:p w14:paraId="656C34EE" w14:textId="77777777" w:rsidR="001F445D" w:rsidRPr="004978A0" w:rsidRDefault="001F445D" w:rsidP="00F937CF">
            <w:pPr>
              <w:rPr>
                <w:bCs/>
              </w:rPr>
            </w:pPr>
            <w:r w:rsidRPr="004978A0">
              <w:rPr>
                <w:bCs/>
              </w:rPr>
              <w:t xml:space="preserve"> </w:t>
            </w:r>
          </w:p>
          <w:p w14:paraId="03378A2C" w14:textId="77777777" w:rsidR="001F445D" w:rsidRPr="004978A0" w:rsidRDefault="001F445D" w:rsidP="00F937CF">
            <w:pPr>
              <w:rPr>
                <w:b/>
                <w:lang w:val="pt-BR"/>
              </w:rPr>
            </w:pPr>
            <w:r w:rsidRPr="004978A0">
              <w:rPr>
                <w:b/>
              </w:rPr>
              <w:t xml:space="preserve"> </w:t>
            </w:r>
          </w:p>
        </w:tc>
      </w:tr>
    </w:tbl>
    <w:p w14:paraId="4B1C40EA" w14:textId="77777777" w:rsidR="001F445D" w:rsidRPr="004978A0" w:rsidRDefault="001F445D" w:rsidP="001F445D">
      <w:pPr>
        <w:jc w:val="both"/>
      </w:pPr>
    </w:p>
    <w:p w14:paraId="15F31FC0" w14:textId="69AFAF07" w:rsidR="001F445D" w:rsidRPr="004978A0" w:rsidRDefault="001F445D" w:rsidP="001F445D">
      <w:pPr>
        <w:jc w:val="both"/>
        <w:rPr>
          <w:b/>
        </w:rPr>
      </w:pPr>
      <w:r w:rsidRPr="004978A0">
        <w:rPr>
          <w:b/>
        </w:rPr>
        <w:tab/>
      </w:r>
      <w:r w:rsidRPr="004978A0">
        <w:rPr>
          <w:b/>
        </w:rPr>
        <w:tab/>
      </w:r>
      <w:r w:rsidRPr="004978A0">
        <w:rPr>
          <w:b/>
        </w:rPr>
        <w:tab/>
      </w:r>
      <w:r w:rsidRPr="004978A0">
        <w:rPr>
          <w:b/>
        </w:rPr>
        <w:tab/>
      </w:r>
      <w:r w:rsidRPr="004978A0">
        <w:rPr>
          <w:b/>
        </w:rPr>
        <w:tab/>
      </w:r>
      <w:r w:rsidRPr="004978A0">
        <w:rPr>
          <w:b/>
        </w:rPr>
        <w:tab/>
      </w:r>
      <w:r w:rsidRPr="004978A0">
        <w:rPr>
          <w:b/>
        </w:rPr>
        <w:tab/>
      </w:r>
      <w:r w:rsidR="005E15F7">
        <w:rPr>
          <w:i/>
          <w:lang w:val="pt-BR"/>
        </w:rPr>
        <w:t>Tp. Hồ Chí Minh, ngày 18 tháng 10  năm 2021</w:t>
      </w:r>
    </w:p>
    <w:p w14:paraId="2B15CFA2" w14:textId="4E907B9C" w:rsidR="001F445D" w:rsidRDefault="001F445D" w:rsidP="001F445D">
      <w:pPr>
        <w:jc w:val="both"/>
      </w:pPr>
      <w:r w:rsidRPr="004978A0">
        <w:t>Trưởng bộ môn</w:t>
      </w:r>
      <w:r w:rsidRPr="004978A0">
        <w:rPr>
          <w:b/>
        </w:rPr>
        <w:t xml:space="preserve">                                                </w:t>
      </w:r>
      <w:r w:rsidRPr="004978A0">
        <w:t xml:space="preserve">      </w:t>
      </w:r>
      <w:r w:rsidRPr="004978A0">
        <w:tab/>
      </w:r>
      <w:r w:rsidRPr="004978A0">
        <w:tab/>
      </w:r>
      <w:r w:rsidRPr="004978A0">
        <w:tab/>
        <w:t>Giảng viên</w:t>
      </w:r>
    </w:p>
    <w:p w14:paraId="17E2FC3F" w14:textId="1FFD95FD" w:rsidR="001136C5" w:rsidRPr="004978A0" w:rsidRDefault="00881F7D" w:rsidP="001F445D">
      <w:pPr>
        <w:jc w:val="both"/>
      </w:pPr>
      <w:r>
        <w:t xml:space="preserve">     </w:t>
      </w:r>
      <w:r w:rsidR="008961A6">
        <w:rPr>
          <w:b/>
          <w:bCs/>
          <w:sz w:val="26"/>
          <w:szCs w:val="26"/>
        </w:rPr>
        <w:t>Phạm Thị Thu Nga</w:t>
      </w:r>
      <w:r>
        <w:t xml:space="preserve">                                                               Trịnh Khắc Vũ</w:t>
      </w:r>
    </w:p>
    <w:p w14:paraId="7ECB4D3E" w14:textId="4C96C1AA" w:rsidR="001F445D" w:rsidRDefault="001F445D" w:rsidP="001F445D">
      <w:pPr>
        <w:spacing w:line="276" w:lineRule="auto"/>
        <w:rPr>
          <w:b/>
          <w:bCs/>
          <w:szCs w:val="22"/>
          <w:lang w:val="vi-VN"/>
        </w:rPr>
      </w:pPr>
    </w:p>
    <w:p w14:paraId="585F4A18" w14:textId="77777777" w:rsidR="001F445D" w:rsidRPr="004978A0" w:rsidRDefault="001F445D" w:rsidP="001F445D">
      <w:pPr>
        <w:jc w:val="both"/>
      </w:pPr>
    </w:p>
    <w:p w14:paraId="4FF2AC0E" w14:textId="69DBF520" w:rsidR="001F445D" w:rsidRDefault="001F445D">
      <w:r>
        <w:br w:type="page"/>
      </w:r>
    </w:p>
    <w:p w14:paraId="3B6BA17C" w14:textId="77777777" w:rsidR="001F445D" w:rsidRPr="004978A0" w:rsidRDefault="001F445D" w:rsidP="001F445D">
      <w:pPr>
        <w:jc w:val="both"/>
      </w:pPr>
    </w:p>
    <w:p w14:paraId="2B1EF39B" w14:textId="77777777" w:rsidR="001F445D" w:rsidRPr="004978A0" w:rsidRDefault="001F445D" w:rsidP="001F445D">
      <w:pPr>
        <w:ind w:left="1440" w:hanging="1440"/>
        <w:jc w:val="center"/>
        <w:rPr>
          <w:b/>
        </w:rPr>
      </w:pPr>
      <w:r w:rsidRPr="004978A0">
        <w:br w:type="page"/>
      </w:r>
    </w:p>
    <w:tbl>
      <w:tblPr>
        <w:tblW w:w="0" w:type="auto"/>
        <w:tblLook w:val="01E0" w:firstRow="1" w:lastRow="1" w:firstColumn="1" w:lastColumn="1" w:noHBand="0" w:noVBand="0"/>
      </w:tblPr>
      <w:tblGrid>
        <w:gridCol w:w="2943"/>
        <w:gridCol w:w="7230"/>
      </w:tblGrid>
      <w:tr w:rsidR="001F445D" w:rsidRPr="004978A0" w14:paraId="16A5F586" w14:textId="77777777" w:rsidTr="00F937CF">
        <w:tc>
          <w:tcPr>
            <w:tcW w:w="2943" w:type="dxa"/>
            <w:shd w:val="clear" w:color="auto" w:fill="auto"/>
          </w:tcPr>
          <w:p w14:paraId="5D7447D1" w14:textId="3973B15E" w:rsidR="001F445D" w:rsidRPr="009669B3" w:rsidRDefault="001F445D" w:rsidP="00F937CF">
            <w:pPr>
              <w:rPr>
                <w:lang w:val="pt-BR"/>
              </w:rPr>
            </w:pPr>
            <w:r w:rsidRPr="009669B3">
              <w:rPr>
                <w:lang w:val="pt-BR"/>
              </w:rPr>
              <w:lastRenderedPageBreak/>
              <w:t>Giáo án số: 1</w:t>
            </w:r>
            <w:r>
              <w:rPr>
                <w:lang w:val="pt-BR"/>
              </w:rPr>
              <w:t>8</w:t>
            </w:r>
          </w:p>
        </w:tc>
        <w:tc>
          <w:tcPr>
            <w:tcW w:w="7230" w:type="dxa"/>
            <w:shd w:val="clear" w:color="auto" w:fill="auto"/>
          </w:tcPr>
          <w:p w14:paraId="50F3F3D8" w14:textId="353BA2C4" w:rsidR="001F445D" w:rsidRPr="009669B3" w:rsidRDefault="001F445D" w:rsidP="00F937CF">
            <w:r w:rsidRPr="009669B3">
              <w:t xml:space="preserve">Thời gian thực hiện: </w:t>
            </w:r>
            <w:r w:rsidR="00FB0F59">
              <w:t>01</w:t>
            </w:r>
            <w:r w:rsidRPr="009669B3">
              <w:t xml:space="preserve"> tiết</w:t>
            </w:r>
          </w:p>
          <w:p w14:paraId="39DE73EB" w14:textId="462C34C9" w:rsidR="001F445D" w:rsidRPr="009669B3" w:rsidRDefault="001F445D" w:rsidP="00F937CF">
            <w:pPr>
              <w:rPr>
                <w:b/>
              </w:rPr>
            </w:pPr>
            <w:r w:rsidRPr="009669B3">
              <w:t xml:space="preserve">Tên chương: </w:t>
            </w:r>
            <w:r w:rsidRPr="00A0188D">
              <w:rPr>
                <w:b/>
                <w:bCs/>
                <w:color w:val="000000"/>
                <w:sz w:val="26"/>
                <w:szCs w:val="26"/>
              </w:rPr>
              <w:t>Chương 5 : KIM LOẠI - KIM LOẠI KIỀM, NHÔM, SẮT</w:t>
            </w:r>
          </w:p>
          <w:p w14:paraId="2611DF08" w14:textId="473E93F8" w:rsidR="001F445D" w:rsidRPr="009669B3" w:rsidRDefault="001F445D" w:rsidP="00F937CF">
            <w:r w:rsidRPr="009669B3">
              <w:t>Thực hiện ngày...</w:t>
            </w:r>
            <w:r w:rsidR="005E15F7">
              <w:t>22</w:t>
            </w:r>
            <w:r w:rsidRPr="009669B3">
              <w:t>..... tháng ..</w:t>
            </w:r>
            <w:r w:rsidR="005E15F7">
              <w:t>11</w:t>
            </w:r>
            <w:r w:rsidRPr="009669B3">
              <w:t>.... năm …</w:t>
            </w:r>
            <w:r w:rsidR="005E15F7">
              <w:t>2021</w:t>
            </w:r>
            <w:r w:rsidRPr="009669B3">
              <w:t>…</w:t>
            </w:r>
          </w:p>
        </w:tc>
      </w:tr>
    </w:tbl>
    <w:p w14:paraId="77C8D152" w14:textId="77777777" w:rsidR="001F445D" w:rsidRPr="004978A0" w:rsidRDefault="001F445D" w:rsidP="001F445D">
      <w:pPr>
        <w:jc w:val="both"/>
      </w:pPr>
    </w:p>
    <w:p w14:paraId="6E13271B" w14:textId="513A1270" w:rsidR="001F445D" w:rsidRPr="009669B3" w:rsidRDefault="001F445D" w:rsidP="001F445D">
      <w:pPr>
        <w:jc w:val="both"/>
        <w:rPr>
          <w:b/>
        </w:rPr>
      </w:pPr>
      <w:r w:rsidRPr="004978A0">
        <w:t xml:space="preserve">Tên bài học: </w:t>
      </w:r>
      <w:r w:rsidRPr="009669B3">
        <w:rPr>
          <w:b/>
          <w:bCs/>
          <w:lang w:val="de-DE"/>
        </w:rPr>
        <w:t xml:space="preserve">Bài </w:t>
      </w:r>
      <w:r>
        <w:rPr>
          <w:b/>
          <w:bCs/>
          <w:lang w:val="de-DE"/>
        </w:rPr>
        <w:t>18</w:t>
      </w:r>
      <w:r w:rsidRPr="009669B3">
        <w:rPr>
          <w:b/>
          <w:bCs/>
          <w:lang w:val="de-DE"/>
        </w:rPr>
        <w:t xml:space="preserve">: TÍNH CHẤT CỦA KIM LOẠI - </w:t>
      </w:r>
      <w:r w:rsidRPr="009669B3">
        <w:rPr>
          <w:b/>
          <w:lang w:val="fr-FR"/>
        </w:rPr>
        <w:t>DÃY ĐIỆN HÓA CỦA KIM LOẠI</w:t>
      </w:r>
      <w:r w:rsidRPr="009669B3">
        <w:rPr>
          <w:b/>
        </w:rPr>
        <w:t xml:space="preserve"> </w:t>
      </w:r>
    </w:p>
    <w:p w14:paraId="6FD01B6F" w14:textId="77777777" w:rsidR="001F445D" w:rsidRPr="00407ECF" w:rsidRDefault="001F445D" w:rsidP="001F445D">
      <w:pPr>
        <w:spacing w:line="276" w:lineRule="auto"/>
        <w:rPr>
          <w:szCs w:val="22"/>
          <w:lang w:val="vi-VN"/>
        </w:rPr>
      </w:pPr>
      <w:r w:rsidRPr="00DF4A56">
        <w:rPr>
          <w:b/>
          <w:bCs/>
        </w:rPr>
        <w:t>3. Thái độ</w:t>
      </w:r>
    </w:p>
    <w:p w14:paraId="1DB96F6E" w14:textId="77777777" w:rsidR="001F445D" w:rsidRPr="00CF6B9C" w:rsidRDefault="001F445D" w:rsidP="001F445D">
      <w:pPr>
        <w:rPr>
          <w:b/>
          <w:u w:val="single"/>
          <w:lang w:val="it-IT"/>
        </w:rPr>
      </w:pPr>
      <w:r w:rsidRPr="00CF6B9C">
        <w:rPr>
          <w:b/>
          <w:u w:val="single"/>
          <w:lang w:val="it-IT"/>
        </w:rPr>
        <w:t xml:space="preserve">Mục tiêu của bài: </w:t>
      </w:r>
    </w:p>
    <w:p w14:paraId="6DF49D69" w14:textId="77777777" w:rsidR="001F445D" w:rsidRPr="004978A0" w:rsidRDefault="001F445D" w:rsidP="001F445D">
      <w:pPr>
        <w:rPr>
          <w:lang w:val="it-IT"/>
        </w:rPr>
      </w:pPr>
      <w:r w:rsidRPr="004978A0">
        <w:rPr>
          <w:lang w:val="it-IT"/>
        </w:rPr>
        <w:t xml:space="preserve">Sau khi học xong bài này, học sinh có khả năng: </w:t>
      </w:r>
    </w:p>
    <w:p w14:paraId="5C47A5CD" w14:textId="77777777" w:rsidR="001F445D" w:rsidRPr="00DF4A56" w:rsidRDefault="001F445D" w:rsidP="001F445D">
      <w:pPr>
        <w:rPr>
          <w:b/>
        </w:rPr>
      </w:pPr>
      <w:r w:rsidRPr="00DF4A56">
        <w:rPr>
          <w:b/>
        </w:rPr>
        <w:t>1. Kiến thức:</w:t>
      </w:r>
    </w:p>
    <w:p w14:paraId="43B08F9A" w14:textId="77777777" w:rsidR="001F445D" w:rsidRPr="00EA1835" w:rsidRDefault="001F445D" w:rsidP="001F445D">
      <w:r w:rsidRPr="00EA1835">
        <w:t xml:space="preserve">- </w:t>
      </w:r>
      <w:r w:rsidRPr="00EA1835">
        <w:rPr>
          <w:szCs w:val="22"/>
          <w:lang w:val="vi-VN"/>
        </w:rPr>
        <w:t>Nêu</w:t>
      </w:r>
      <w:r w:rsidRPr="00EA1835">
        <w:rPr>
          <w:szCs w:val="22"/>
          <w:lang w:val="it-IT"/>
        </w:rPr>
        <w:t xml:space="preserve"> được</w:t>
      </w:r>
      <w:r w:rsidRPr="00EA1835">
        <w:t xml:space="preserve"> tính chất vật lý và hóa học của kim loại.</w:t>
      </w:r>
    </w:p>
    <w:p w14:paraId="6781D086" w14:textId="77777777" w:rsidR="001F445D" w:rsidRPr="00EA1835" w:rsidRDefault="001F445D" w:rsidP="001F445D">
      <w:pPr>
        <w:rPr>
          <w:lang w:val="fr-FR"/>
        </w:rPr>
      </w:pPr>
      <w:r w:rsidRPr="00EA1835">
        <w:rPr>
          <w:lang w:val="fr-FR"/>
        </w:rPr>
        <w:t xml:space="preserve">- </w:t>
      </w:r>
      <w:r>
        <w:rPr>
          <w:szCs w:val="22"/>
          <w:lang w:val="vi-VN"/>
        </w:rPr>
        <w:t>Giải thích</w:t>
      </w:r>
      <w:r w:rsidRPr="00EA1835">
        <w:t xml:space="preserve"> được </w:t>
      </w:r>
      <w:r w:rsidRPr="00EA1835">
        <w:rPr>
          <w:lang w:val="fr-FR"/>
        </w:rPr>
        <w:t>các cặp oxi-hóa khử của kim loại và điều kiện xảy ra phản ứng trao đổi ion.</w:t>
      </w:r>
    </w:p>
    <w:p w14:paraId="7A298CC0" w14:textId="77777777" w:rsidR="001F445D" w:rsidRPr="00DF4A56" w:rsidRDefault="001F445D" w:rsidP="001F445D">
      <w:pPr>
        <w:jc w:val="both"/>
        <w:outlineLvl w:val="0"/>
      </w:pPr>
      <w:r w:rsidRPr="00DF4A56">
        <w:rPr>
          <w:b/>
          <w:bCs/>
        </w:rPr>
        <w:t xml:space="preserve">2. Kĩ năng: </w:t>
      </w:r>
    </w:p>
    <w:p w14:paraId="2709AD6B" w14:textId="77777777" w:rsidR="001F445D" w:rsidRPr="00EA1835" w:rsidRDefault="001F445D" w:rsidP="001F445D">
      <w:r w:rsidRPr="004978A0">
        <w:rPr>
          <w:b/>
        </w:rPr>
        <w:t xml:space="preserve">- </w:t>
      </w:r>
      <w:r w:rsidRPr="00EA1835">
        <w:t>Viết được các phản ứng hóa học để minh họa cho tính chất của kim loại.</w:t>
      </w:r>
    </w:p>
    <w:p w14:paraId="394EAB87" w14:textId="77777777" w:rsidR="001F445D" w:rsidRPr="00EA1835" w:rsidRDefault="001F445D" w:rsidP="001F445D">
      <w:pPr>
        <w:rPr>
          <w:lang w:val="fr-FR"/>
        </w:rPr>
      </w:pPr>
      <w:r w:rsidRPr="00EA1835">
        <w:rPr>
          <w:lang w:val="fr-FR"/>
        </w:rPr>
        <w:t>- So sánh tính oxi hóa của các ion kim loại và tính khử của các kim loại giữa các cặp oxi hóa khử.</w:t>
      </w:r>
    </w:p>
    <w:p w14:paraId="1A1722BA" w14:textId="77777777" w:rsidR="001F445D" w:rsidRPr="00407ECF" w:rsidRDefault="001F445D" w:rsidP="001F445D">
      <w:pPr>
        <w:spacing w:line="276" w:lineRule="auto"/>
        <w:rPr>
          <w:szCs w:val="22"/>
          <w:lang w:val="vi-VN"/>
        </w:rPr>
      </w:pPr>
      <w:r w:rsidRPr="00DF4A56">
        <w:rPr>
          <w:b/>
          <w:bCs/>
        </w:rPr>
        <w:t>3. Thái độ</w:t>
      </w:r>
    </w:p>
    <w:p w14:paraId="049BF465" w14:textId="77777777" w:rsidR="001F445D" w:rsidRPr="00C167C8" w:rsidRDefault="001F445D" w:rsidP="001F445D">
      <w:pPr>
        <w:pStyle w:val="NormalWeb"/>
        <w:shd w:val="clear" w:color="auto" w:fill="FFFFFF"/>
        <w:spacing w:before="0" w:beforeAutospacing="0" w:after="0" w:afterAutospacing="0"/>
        <w:textAlignment w:val="baseline"/>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 sử dụng hợp lí tài nguyên.</w:t>
      </w:r>
    </w:p>
    <w:p w14:paraId="6DFB6A5B" w14:textId="77777777" w:rsidR="001F445D" w:rsidRPr="009669B3" w:rsidRDefault="001F445D" w:rsidP="001F445D">
      <w:pPr>
        <w:rPr>
          <w:b/>
          <w:lang w:val="it-IT"/>
        </w:rPr>
      </w:pPr>
      <w:r w:rsidRPr="009669B3">
        <w:rPr>
          <w:b/>
          <w:lang w:val="it-IT"/>
        </w:rPr>
        <w:t xml:space="preserve">Đồ dùng và phương tiện dạy học: </w:t>
      </w:r>
    </w:p>
    <w:p w14:paraId="612C1094" w14:textId="77777777" w:rsidR="001F445D" w:rsidRPr="009669B3" w:rsidRDefault="001F445D" w:rsidP="001F445D">
      <w:pPr>
        <w:rPr>
          <w:lang w:val="it-IT"/>
        </w:rPr>
      </w:pPr>
      <w:r w:rsidRPr="009669B3">
        <w:rPr>
          <w:lang w:val="it-IT"/>
        </w:rPr>
        <w:t>Bảng, phấn, máy tính, máy chiếu, presenter.</w:t>
      </w:r>
    </w:p>
    <w:p w14:paraId="7284F0C7" w14:textId="77777777" w:rsidR="001F445D" w:rsidRPr="004978A0" w:rsidRDefault="001F445D" w:rsidP="001F445D">
      <w:pPr>
        <w:jc w:val="both"/>
        <w:rPr>
          <w:lang w:val="de-DE"/>
        </w:rPr>
      </w:pPr>
    </w:p>
    <w:p w14:paraId="7115FB86" w14:textId="2B105716" w:rsidR="001F445D" w:rsidRPr="004978A0" w:rsidRDefault="001F445D" w:rsidP="001F445D">
      <w:pPr>
        <w:jc w:val="both"/>
        <w:rPr>
          <w:b/>
          <w:lang w:val="de-DE"/>
        </w:rPr>
      </w:pPr>
      <w:r w:rsidRPr="00182269">
        <w:rPr>
          <w:b/>
          <w:szCs w:val="22"/>
          <w:lang w:val="it-IT"/>
        </w:rPr>
        <w:t xml:space="preserve">I. Ổn định lớp học:                                                 </w:t>
      </w:r>
      <w:r w:rsidRPr="009669B3">
        <w:t>Thời gian 0</w:t>
      </w:r>
      <w:r w:rsidR="00FB0F59">
        <w:t>4</w:t>
      </w:r>
      <w:r w:rsidRPr="009669B3">
        <w:t xml:space="preserve"> phút</w:t>
      </w:r>
    </w:p>
    <w:p w14:paraId="735F3FFC" w14:textId="77777777" w:rsidR="001F445D" w:rsidRPr="009669B3" w:rsidRDefault="001F445D" w:rsidP="001F445D">
      <w:pPr>
        <w:jc w:val="both"/>
        <w:rPr>
          <w:lang w:val="de-DE"/>
        </w:rPr>
      </w:pPr>
      <w:r w:rsidRPr="009669B3">
        <w:rPr>
          <w:lang w:val="de-DE"/>
        </w:rPr>
        <w:t>Số học sinh vắng:…………Tên:………………………….................................................................</w:t>
      </w:r>
    </w:p>
    <w:p w14:paraId="28268D93" w14:textId="77777777" w:rsidR="001F445D" w:rsidRPr="009669B3" w:rsidRDefault="001F445D" w:rsidP="001F445D">
      <w:pPr>
        <w:jc w:val="both"/>
        <w:rPr>
          <w:lang w:val="de-DE"/>
        </w:rPr>
      </w:pPr>
    </w:p>
    <w:p w14:paraId="6A1210F3" w14:textId="77777777" w:rsidR="001F445D" w:rsidRPr="00AF3C22" w:rsidRDefault="001F445D" w:rsidP="001F445D">
      <w:pPr>
        <w:spacing w:line="276" w:lineRule="auto"/>
        <w:rPr>
          <w:b/>
          <w:szCs w:val="22"/>
          <w:lang w:val="sv-SE"/>
        </w:rPr>
      </w:pPr>
      <w:r w:rsidRPr="00AF3C22">
        <w:rPr>
          <w:b/>
          <w:szCs w:val="22"/>
          <w:lang w:val="sv-SE"/>
        </w:rPr>
        <w:t>II. Thực hiện bài học:</w:t>
      </w:r>
    </w:p>
    <w:p w14:paraId="52211E3B" w14:textId="77777777" w:rsidR="001F445D" w:rsidRPr="004978A0" w:rsidRDefault="001F445D" w:rsidP="001F445D">
      <w:pPr>
        <w:jc w:val="both"/>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4059"/>
        <w:gridCol w:w="2246"/>
        <w:gridCol w:w="2241"/>
        <w:gridCol w:w="1157"/>
      </w:tblGrid>
      <w:tr w:rsidR="001F445D" w:rsidRPr="004978A0" w14:paraId="3C4EBDCD" w14:textId="77777777" w:rsidTr="00F937CF">
        <w:trPr>
          <w:trHeight w:val="353"/>
        </w:trPr>
        <w:tc>
          <w:tcPr>
            <w:tcW w:w="611" w:type="dxa"/>
            <w:vMerge w:val="restart"/>
          </w:tcPr>
          <w:p w14:paraId="5B91A31C" w14:textId="77777777" w:rsidR="001F445D" w:rsidRPr="004978A0" w:rsidRDefault="001F445D" w:rsidP="00F937CF">
            <w:pPr>
              <w:jc w:val="center"/>
            </w:pPr>
          </w:p>
          <w:p w14:paraId="7D2B55AA" w14:textId="77777777" w:rsidR="001F445D" w:rsidRPr="004978A0" w:rsidRDefault="001F445D" w:rsidP="00F937CF">
            <w:pPr>
              <w:jc w:val="center"/>
            </w:pPr>
            <w:r w:rsidRPr="004978A0">
              <w:t>TT</w:t>
            </w:r>
          </w:p>
        </w:tc>
        <w:tc>
          <w:tcPr>
            <w:tcW w:w="4059" w:type="dxa"/>
            <w:vMerge w:val="restart"/>
          </w:tcPr>
          <w:p w14:paraId="02825B90" w14:textId="77777777" w:rsidR="001F445D" w:rsidRPr="004978A0" w:rsidRDefault="001F445D" w:rsidP="00F937CF"/>
          <w:p w14:paraId="5DFF6014" w14:textId="77777777" w:rsidR="001F445D" w:rsidRPr="004978A0" w:rsidRDefault="001F445D" w:rsidP="00F937CF">
            <w:r w:rsidRPr="004978A0">
              <w:t>Nội dung giảng dạy</w:t>
            </w:r>
          </w:p>
        </w:tc>
        <w:tc>
          <w:tcPr>
            <w:tcW w:w="4487" w:type="dxa"/>
            <w:gridSpan w:val="2"/>
          </w:tcPr>
          <w:p w14:paraId="2915C506" w14:textId="77777777" w:rsidR="001F445D" w:rsidRPr="004978A0" w:rsidRDefault="001F445D" w:rsidP="00F937CF">
            <w:pPr>
              <w:jc w:val="center"/>
            </w:pPr>
            <w:r w:rsidRPr="004978A0">
              <w:t>Hoạt động dạy học</w:t>
            </w:r>
          </w:p>
        </w:tc>
        <w:tc>
          <w:tcPr>
            <w:tcW w:w="1157" w:type="dxa"/>
            <w:vMerge w:val="restart"/>
          </w:tcPr>
          <w:p w14:paraId="433434EC" w14:textId="77777777" w:rsidR="001F445D" w:rsidRDefault="001F445D" w:rsidP="00F937CF">
            <w:pPr>
              <w:jc w:val="center"/>
              <w:rPr>
                <w:lang w:val="vi-VN"/>
              </w:rPr>
            </w:pPr>
            <w:r>
              <w:t>Thời gian</w:t>
            </w:r>
          </w:p>
          <w:p w14:paraId="44DF0EFC" w14:textId="77777777" w:rsidR="001F445D" w:rsidRPr="004978A0" w:rsidRDefault="001F445D" w:rsidP="00F937CF">
            <w:pPr>
              <w:jc w:val="center"/>
            </w:pPr>
            <w:r w:rsidRPr="004978A0">
              <w:t>(phút)</w:t>
            </w:r>
          </w:p>
        </w:tc>
      </w:tr>
      <w:tr w:rsidR="001F445D" w:rsidRPr="004978A0" w14:paraId="5E61BAF4" w14:textId="77777777" w:rsidTr="00F937CF">
        <w:trPr>
          <w:trHeight w:val="386"/>
        </w:trPr>
        <w:tc>
          <w:tcPr>
            <w:tcW w:w="611" w:type="dxa"/>
            <w:vMerge/>
          </w:tcPr>
          <w:p w14:paraId="33D43CA9" w14:textId="77777777" w:rsidR="001F445D" w:rsidRPr="004978A0" w:rsidRDefault="001F445D" w:rsidP="00F937CF">
            <w:pPr>
              <w:jc w:val="center"/>
            </w:pPr>
          </w:p>
        </w:tc>
        <w:tc>
          <w:tcPr>
            <w:tcW w:w="4059" w:type="dxa"/>
            <w:vMerge/>
          </w:tcPr>
          <w:p w14:paraId="7027FB67" w14:textId="77777777" w:rsidR="001F445D" w:rsidRPr="004978A0" w:rsidRDefault="001F445D" w:rsidP="00F937CF"/>
        </w:tc>
        <w:tc>
          <w:tcPr>
            <w:tcW w:w="2246" w:type="dxa"/>
          </w:tcPr>
          <w:p w14:paraId="48E4A0B8" w14:textId="77777777" w:rsidR="001F445D" w:rsidRPr="004978A0" w:rsidRDefault="001F445D" w:rsidP="00F937CF">
            <w:pPr>
              <w:jc w:val="center"/>
              <w:rPr>
                <w:lang w:val="de-DE"/>
              </w:rPr>
            </w:pPr>
            <w:r w:rsidRPr="004978A0">
              <w:rPr>
                <w:lang w:val="de-DE"/>
              </w:rPr>
              <w:t xml:space="preserve">Hoạt động </w:t>
            </w:r>
          </w:p>
          <w:p w14:paraId="05F687E4" w14:textId="77777777" w:rsidR="001F445D" w:rsidRPr="004978A0" w:rsidRDefault="001F445D" w:rsidP="00F937CF">
            <w:pPr>
              <w:jc w:val="center"/>
            </w:pPr>
            <w:r w:rsidRPr="004978A0">
              <w:rPr>
                <w:lang w:val="de-DE"/>
              </w:rPr>
              <w:t xml:space="preserve">của </w:t>
            </w:r>
            <w:r w:rsidRPr="004978A0">
              <w:rPr>
                <w:lang w:val="pt-BR"/>
              </w:rPr>
              <w:t>giảng viên</w:t>
            </w:r>
          </w:p>
        </w:tc>
        <w:tc>
          <w:tcPr>
            <w:tcW w:w="2241" w:type="dxa"/>
          </w:tcPr>
          <w:p w14:paraId="5DC7EF85" w14:textId="77777777" w:rsidR="001F445D" w:rsidRPr="004978A0" w:rsidRDefault="001F445D" w:rsidP="00F937CF">
            <w:pPr>
              <w:jc w:val="center"/>
              <w:rPr>
                <w:lang w:val="de-DE"/>
              </w:rPr>
            </w:pPr>
            <w:r w:rsidRPr="004978A0">
              <w:rPr>
                <w:lang w:val="de-DE"/>
              </w:rPr>
              <w:t xml:space="preserve">Hoạt động </w:t>
            </w:r>
          </w:p>
          <w:p w14:paraId="5A3CBC46" w14:textId="77777777" w:rsidR="001F445D" w:rsidRPr="004978A0" w:rsidRDefault="001F445D" w:rsidP="00F937CF">
            <w:pPr>
              <w:jc w:val="center"/>
            </w:pPr>
            <w:r w:rsidRPr="004978A0">
              <w:rPr>
                <w:lang w:val="de-DE"/>
              </w:rPr>
              <w:t xml:space="preserve">của </w:t>
            </w:r>
            <w:r w:rsidRPr="004978A0">
              <w:rPr>
                <w:lang w:val="it-IT"/>
              </w:rPr>
              <w:t>học sinh</w:t>
            </w:r>
          </w:p>
        </w:tc>
        <w:tc>
          <w:tcPr>
            <w:tcW w:w="1157" w:type="dxa"/>
            <w:vMerge/>
          </w:tcPr>
          <w:p w14:paraId="670FA60A" w14:textId="77777777" w:rsidR="001F445D" w:rsidRPr="004978A0" w:rsidRDefault="001F445D" w:rsidP="00F937CF">
            <w:pPr>
              <w:jc w:val="center"/>
            </w:pPr>
          </w:p>
        </w:tc>
      </w:tr>
      <w:tr w:rsidR="001F445D" w:rsidRPr="004978A0" w14:paraId="41B80954" w14:textId="77777777" w:rsidTr="00F937CF">
        <w:tc>
          <w:tcPr>
            <w:tcW w:w="611" w:type="dxa"/>
          </w:tcPr>
          <w:p w14:paraId="664DFD01" w14:textId="77777777" w:rsidR="001F445D" w:rsidRPr="009669B3" w:rsidRDefault="001F445D" w:rsidP="00F937CF">
            <w:pPr>
              <w:jc w:val="center"/>
            </w:pPr>
            <w:r w:rsidRPr="009669B3">
              <w:t>1</w:t>
            </w:r>
          </w:p>
        </w:tc>
        <w:tc>
          <w:tcPr>
            <w:tcW w:w="4059" w:type="dxa"/>
          </w:tcPr>
          <w:p w14:paraId="58EFEB73" w14:textId="77777777" w:rsidR="001F445D" w:rsidRPr="009669B3" w:rsidRDefault="001F445D" w:rsidP="00F937CF">
            <w:pPr>
              <w:rPr>
                <w:b/>
                <w:lang w:val="de-DE"/>
              </w:rPr>
            </w:pPr>
            <w:r w:rsidRPr="009669B3">
              <w:rPr>
                <w:b/>
                <w:bCs/>
                <w:u w:val="single"/>
                <w:lang w:val="de-DE"/>
              </w:rPr>
              <w:t>Dẫn nhập</w:t>
            </w:r>
          </w:p>
          <w:p w14:paraId="07287DB0" w14:textId="77777777" w:rsidR="001F445D" w:rsidRPr="009669B3" w:rsidRDefault="001F445D" w:rsidP="00F937CF">
            <w:pPr>
              <w:tabs>
                <w:tab w:val="left" w:pos="8820"/>
              </w:tabs>
              <w:rPr>
                <w:bCs/>
                <w:u w:val="single"/>
                <w:lang w:val="de-DE"/>
              </w:rPr>
            </w:pPr>
            <w:r w:rsidRPr="009669B3">
              <w:rPr>
                <w:bCs/>
                <w:lang w:val="de-DE"/>
              </w:rPr>
              <w:t>Để hiểu rõ về tính chất vật lí và hóa học của kim loại</w:t>
            </w:r>
            <w:r w:rsidRPr="009669B3">
              <w:rPr>
                <w:lang w:val="fr-FR"/>
              </w:rPr>
              <w:t xml:space="preserve">. </w:t>
            </w:r>
            <w:r w:rsidRPr="009669B3">
              <w:rPr>
                <w:bCs/>
                <w:lang w:val="de-DE"/>
              </w:rPr>
              <w:t>Hôm nay, chúng ta sẽ tìm hiểu về  “</w:t>
            </w:r>
            <w:r w:rsidRPr="009669B3">
              <w:rPr>
                <w:bCs/>
              </w:rPr>
              <w:t>Tính chất của kim loại – Dãy điện hóa của kim loại</w:t>
            </w:r>
            <w:r w:rsidRPr="009669B3">
              <w:rPr>
                <w:bCs/>
                <w:lang w:val="de-DE"/>
              </w:rPr>
              <w:t xml:space="preserve"> ”.</w:t>
            </w:r>
          </w:p>
        </w:tc>
        <w:tc>
          <w:tcPr>
            <w:tcW w:w="2246" w:type="dxa"/>
          </w:tcPr>
          <w:p w14:paraId="376A736C" w14:textId="77777777" w:rsidR="001F445D" w:rsidRPr="009669B3" w:rsidRDefault="001F445D" w:rsidP="00F937CF">
            <w:pPr>
              <w:jc w:val="both"/>
              <w:rPr>
                <w:lang w:val="de-DE"/>
              </w:rPr>
            </w:pPr>
          </w:p>
          <w:p w14:paraId="09DACFB4" w14:textId="77777777" w:rsidR="001F445D" w:rsidRPr="009669B3" w:rsidRDefault="001F445D" w:rsidP="00F937CF">
            <w:pPr>
              <w:rPr>
                <w:lang w:val="de-DE"/>
              </w:rPr>
            </w:pPr>
            <w:r w:rsidRPr="009669B3">
              <w:rPr>
                <w:lang w:val="de-DE"/>
              </w:rPr>
              <w:t>Giảng viên trình bày nội dung bằng lời.</w:t>
            </w:r>
          </w:p>
        </w:tc>
        <w:tc>
          <w:tcPr>
            <w:tcW w:w="2241" w:type="dxa"/>
          </w:tcPr>
          <w:p w14:paraId="2A5EDB39" w14:textId="77777777" w:rsidR="001F445D" w:rsidRPr="009669B3" w:rsidRDefault="001F445D" w:rsidP="00F937CF">
            <w:pPr>
              <w:jc w:val="both"/>
              <w:rPr>
                <w:lang w:val="de-DE"/>
              </w:rPr>
            </w:pPr>
          </w:p>
          <w:p w14:paraId="140CE157" w14:textId="77777777" w:rsidR="001F445D" w:rsidRPr="009669B3" w:rsidRDefault="001F445D" w:rsidP="00F937CF">
            <w:pPr>
              <w:rPr>
                <w:lang w:val="de-DE"/>
              </w:rPr>
            </w:pPr>
            <w:r w:rsidRPr="009669B3">
              <w:rPr>
                <w:lang w:val="de-DE"/>
              </w:rPr>
              <w:t>Học sinh lắng nghe.</w:t>
            </w:r>
          </w:p>
        </w:tc>
        <w:tc>
          <w:tcPr>
            <w:tcW w:w="1157" w:type="dxa"/>
          </w:tcPr>
          <w:p w14:paraId="4D2D92F5" w14:textId="77777777" w:rsidR="001F445D" w:rsidRPr="009669B3" w:rsidRDefault="001F445D" w:rsidP="00F937CF">
            <w:pPr>
              <w:jc w:val="center"/>
              <w:rPr>
                <w:lang w:val="de-DE"/>
              </w:rPr>
            </w:pPr>
          </w:p>
          <w:p w14:paraId="686B9E5D" w14:textId="77777777" w:rsidR="001F445D" w:rsidRPr="009669B3" w:rsidRDefault="001F445D" w:rsidP="00F937CF">
            <w:pPr>
              <w:jc w:val="center"/>
              <w:rPr>
                <w:lang w:val="de-DE"/>
              </w:rPr>
            </w:pPr>
            <w:r w:rsidRPr="009669B3">
              <w:rPr>
                <w:lang w:val="de-DE"/>
              </w:rPr>
              <w:t>1</w:t>
            </w:r>
          </w:p>
          <w:p w14:paraId="03A73C11" w14:textId="77777777" w:rsidR="001F445D" w:rsidRPr="009669B3" w:rsidRDefault="001F445D" w:rsidP="00F937CF">
            <w:pPr>
              <w:jc w:val="center"/>
              <w:rPr>
                <w:lang w:val="de-DE"/>
              </w:rPr>
            </w:pPr>
            <w:r w:rsidRPr="009669B3">
              <w:rPr>
                <w:lang w:val="de-DE"/>
              </w:rPr>
              <w:t>phút</w:t>
            </w:r>
          </w:p>
        </w:tc>
      </w:tr>
      <w:tr w:rsidR="001F445D" w:rsidRPr="004978A0" w14:paraId="62B2A764" w14:textId="77777777" w:rsidTr="00F937CF">
        <w:tc>
          <w:tcPr>
            <w:tcW w:w="611" w:type="dxa"/>
          </w:tcPr>
          <w:p w14:paraId="4C4ABB59" w14:textId="77777777" w:rsidR="001F445D" w:rsidRPr="009669B3" w:rsidRDefault="001F445D" w:rsidP="00F937CF">
            <w:pPr>
              <w:jc w:val="center"/>
            </w:pPr>
            <w:r w:rsidRPr="009669B3">
              <w:t>2</w:t>
            </w:r>
          </w:p>
          <w:p w14:paraId="6A022B62" w14:textId="77777777" w:rsidR="001F445D" w:rsidRPr="009669B3" w:rsidRDefault="001F445D" w:rsidP="00F937CF"/>
          <w:p w14:paraId="70473793" w14:textId="77777777" w:rsidR="001F445D" w:rsidRPr="009669B3" w:rsidRDefault="001F445D" w:rsidP="00F937CF"/>
          <w:p w14:paraId="772BEE99" w14:textId="77777777" w:rsidR="001F445D" w:rsidRPr="009669B3" w:rsidRDefault="001F445D" w:rsidP="00F937CF"/>
          <w:p w14:paraId="6B6D4882" w14:textId="77777777" w:rsidR="001F445D" w:rsidRPr="009669B3" w:rsidRDefault="001F445D" w:rsidP="00F937CF">
            <w:pPr>
              <w:jc w:val="center"/>
            </w:pPr>
          </w:p>
          <w:p w14:paraId="5A8396D7" w14:textId="77777777" w:rsidR="001F445D" w:rsidRPr="009669B3" w:rsidRDefault="001F445D" w:rsidP="00F937CF">
            <w:pPr>
              <w:jc w:val="center"/>
            </w:pPr>
          </w:p>
          <w:p w14:paraId="053E9A70" w14:textId="77777777" w:rsidR="001F445D" w:rsidRPr="009669B3" w:rsidRDefault="001F445D" w:rsidP="00F937CF">
            <w:pPr>
              <w:jc w:val="center"/>
            </w:pPr>
          </w:p>
          <w:p w14:paraId="4DB7767B" w14:textId="77777777" w:rsidR="001F445D" w:rsidRPr="009669B3" w:rsidRDefault="001F445D" w:rsidP="00F937CF">
            <w:pPr>
              <w:jc w:val="center"/>
            </w:pPr>
          </w:p>
          <w:p w14:paraId="12492494" w14:textId="77777777" w:rsidR="001F445D" w:rsidRPr="009669B3" w:rsidRDefault="001F445D" w:rsidP="00F937CF">
            <w:pPr>
              <w:jc w:val="center"/>
            </w:pPr>
          </w:p>
          <w:p w14:paraId="1B0CF7B7" w14:textId="77777777" w:rsidR="001F445D" w:rsidRPr="009669B3" w:rsidRDefault="001F445D" w:rsidP="00F937CF">
            <w:pPr>
              <w:jc w:val="center"/>
            </w:pPr>
          </w:p>
          <w:p w14:paraId="5B87F8ED" w14:textId="77777777" w:rsidR="001F445D" w:rsidRPr="009669B3" w:rsidRDefault="001F445D" w:rsidP="00F937CF">
            <w:pPr>
              <w:jc w:val="center"/>
            </w:pPr>
          </w:p>
        </w:tc>
        <w:tc>
          <w:tcPr>
            <w:tcW w:w="4059" w:type="dxa"/>
          </w:tcPr>
          <w:p w14:paraId="0A6586F3" w14:textId="77777777" w:rsidR="001F445D" w:rsidRPr="009669B3" w:rsidRDefault="001F445D" w:rsidP="00F937CF">
            <w:pPr>
              <w:rPr>
                <w:b/>
                <w:bCs/>
                <w:u w:val="single"/>
                <w:lang w:val="nb-NO"/>
              </w:rPr>
            </w:pPr>
            <w:r w:rsidRPr="009669B3">
              <w:rPr>
                <w:b/>
                <w:bCs/>
                <w:u w:val="single"/>
                <w:lang w:val="nb-NO"/>
              </w:rPr>
              <w:t>Giảng bài mới</w:t>
            </w:r>
          </w:p>
          <w:p w14:paraId="73F6CC80" w14:textId="77777777" w:rsidR="001F445D" w:rsidRPr="009669B3" w:rsidRDefault="001F445D" w:rsidP="00F937CF">
            <w:pPr>
              <w:rPr>
                <w:bCs/>
                <w:u w:val="single"/>
                <w:lang w:val="nb-NO"/>
              </w:rPr>
            </w:pPr>
          </w:p>
          <w:p w14:paraId="5E103B7E" w14:textId="77777777" w:rsidR="001F445D" w:rsidRPr="009669B3" w:rsidRDefault="001F445D" w:rsidP="00F937CF">
            <w:pPr>
              <w:outlineLvl w:val="0"/>
            </w:pPr>
            <w:r w:rsidRPr="009669B3">
              <w:t>1. Tính chất vật lí</w:t>
            </w:r>
          </w:p>
          <w:p w14:paraId="2FC72751" w14:textId="77777777" w:rsidR="001F445D" w:rsidRPr="009669B3" w:rsidRDefault="001F445D" w:rsidP="00F937CF">
            <w:pPr>
              <w:outlineLvl w:val="0"/>
            </w:pPr>
            <w:r w:rsidRPr="009669B3">
              <w:t>Tính chất vật lí chung của kim loại gây nên bởi sự có mặt của các electron tự do trong mạng tinh thể kim loại. Kim loại có tính dẻo, tính dẫn nhiệt, tính dẫn điện và có ánh kim.</w:t>
            </w:r>
          </w:p>
          <w:p w14:paraId="063C2067" w14:textId="77777777" w:rsidR="001F445D" w:rsidRPr="009669B3" w:rsidRDefault="001F445D" w:rsidP="00F937CF">
            <w:pPr>
              <w:outlineLvl w:val="0"/>
            </w:pPr>
            <w:r w:rsidRPr="009669B3">
              <w:t>2. Tính chất hóa học</w:t>
            </w:r>
          </w:p>
          <w:p w14:paraId="4BB3B7F4" w14:textId="77777777" w:rsidR="001F445D" w:rsidRPr="009669B3" w:rsidRDefault="001F445D" w:rsidP="00F937CF">
            <w:pPr>
              <w:outlineLvl w:val="0"/>
            </w:pPr>
            <w:r w:rsidRPr="009669B3">
              <w:t>2.1. Tác dụng với phi kim</w:t>
            </w:r>
          </w:p>
          <w:p w14:paraId="48A4EFBF" w14:textId="77777777" w:rsidR="001F445D" w:rsidRPr="009669B3" w:rsidRDefault="001F445D" w:rsidP="00F937CF">
            <w:pPr>
              <w:outlineLvl w:val="0"/>
            </w:pPr>
            <w:r w:rsidRPr="009669B3">
              <w:t>2.2. Tác dụng với dung dịch axit</w:t>
            </w:r>
          </w:p>
          <w:p w14:paraId="7A8E3FA2" w14:textId="77777777" w:rsidR="001F445D" w:rsidRPr="009669B3" w:rsidRDefault="001F445D" w:rsidP="00F937CF">
            <w:pPr>
              <w:outlineLvl w:val="0"/>
            </w:pPr>
            <w:r w:rsidRPr="009669B3">
              <w:t>2.3. Tác dụng với nước</w:t>
            </w:r>
          </w:p>
          <w:p w14:paraId="3E2C3478" w14:textId="77777777" w:rsidR="001F445D" w:rsidRPr="009669B3" w:rsidRDefault="001F445D" w:rsidP="00F937CF">
            <w:pPr>
              <w:outlineLvl w:val="0"/>
            </w:pPr>
            <w:r w:rsidRPr="009669B3">
              <w:t>2.4. Tác dụng với dung dịch muối</w:t>
            </w:r>
          </w:p>
          <w:p w14:paraId="40E5BAEE" w14:textId="77777777" w:rsidR="001F445D" w:rsidRPr="009669B3" w:rsidRDefault="001F445D" w:rsidP="00F937CF">
            <w:pPr>
              <w:outlineLvl w:val="0"/>
            </w:pPr>
            <w:r w:rsidRPr="009669B3">
              <w:t>3. Dãy điện hóa của kim loại</w:t>
            </w:r>
          </w:p>
          <w:p w14:paraId="48412669" w14:textId="77777777" w:rsidR="001F445D" w:rsidRPr="009669B3" w:rsidRDefault="001F445D" w:rsidP="00F937CF">
            <w:pPr>
              <w:outlineLvl w:val="0"/>
            </w:pPr>
            <w:r w:rsidRPr="009669B3">
              <w:t>3.1. Cặp oxi hóa – khử của kim loại</w:t>
            </w:r>
          </w:p>
          <w:p w14:paraId="066B5DD8" w14:textId="77777777" w:rsidR="001F445D" w:rsidRPr="009669B3" w:rsidRDefault="001F445D" w:rsidP="00F937CF">
            <w:r w:rsidRPr="009669B3">
              <w:t>3.2. Dãy điện hóa của kim loại</w:t>
            </w:r>
          </w:p>
          <w:p w14:paraId="5FFBD6D2" w14:textId="77777777" w:rsidR="001F445D" w:rsidRPr="009669B3" w:rsidRDefault="001F445D" w:rsidP="00F937CF">
            <w:pPr>
              <w:outlineLvl w:val="0"/>
            </w:pPr>
            <w:r w:rsidRPr="009669B3">
              <w:t>3.3. Ý nghĩa dãy điện hóa của kim loại</w:t>
            </w:r>
          </w:p>
          <w:p w14:paraId="5B6D2EB3" w14:textId="77777777" w:rsidR="001F445D" w:rsidRPr="009669B3" w:rsidRDefault="001F445D" w:rsidP="00F937CF">
            <w:pPr>
              <w:outlineLvl w:val="0"/>
              <w:rPr>
                <w:bCs/>
              </w:rPr>
            </w:pPr>
          </w:p>
        </w:tc>
        <w:tc>
          <w:tcPr>
            <w:tcW w:w="2246" w:type="dxa"/>
          </w:tcPr>
          <w:p w14:paraId="06A55EE6" w14:textId="77777777" w:rsidR="001F445D" w:rsidRPr="009669B3" w:rsidRDefault="001F445D" w:rsidP="00F937CF">
            <w:pPr>
              <w:rPr>
                <w:lang w:val="nb-NO"/>
              </w:rPr>
            </w:pPr>
          </w:p>
          <w:p w14:paraId="1136572D" w14:textId="77777777" w:rsidR="001F445D" w:rsidRPr="009669B3" w:rsidRDefault="001F445D" w:rsidP="00F937CF">
            <w:pPr>
              <w:rPr>
                <w:lang w:val="nb-NO"/>
              </w:rPr>
            </w:pPr>
          </w:p>
          <w:p w14:paraId="6CBB26F9" w14:textId="77777777" w:rsidR="001F445D" w:rsidRPr="009669B3" w:rsidRDefault="001F445D" w:rsidP="00F937CF">
            <w:r w:rsidRPr="009669B3">
              <w:rPr>
                <w:lang w:val="de-DE"/>
              </w:rPr>
              <w:t>Giảng viên trình bày, giải thích nội dung bằng lời và cho thí dụ minh họa</w:t>
            </w:r>
            <w:r w:rsidRPr="009669B3">
              <w:t>.</w:t>
            </w:r>
          </w:p>
          <w:p w14:paraId="62D2FF30" w14:textId="77777777" w:rsidR="001F445D" w:rsidRPr="009669B3" w:rsidRDefault="001F445D" w:rsidP="00F937CF">
            <w:pPr>
              <w:rPr>
                <w:lang w:val="de-DE"/>
              </w:rPr>
            </w:pPr>
          </w:p>
          <w:p w14:paraId="5394C175" w14:textId="77777777" w:rsidR="001F445D" w:rsidRPr="009669B3" w:rsidRDefault="001F445D" w:rsidP="00F937CF">
            <w:pPr>
              <w:rPr>
                <w:lang w:val="de-DE"/>
              </w:rPr>
            </w:pPr>
          </w:p>
          <w:p w14:paraId="0CCE8A5C" w14:textId="77777777" w:rsidR="001F445D" w:rsidRPr="009669B3" w:rsidRDefault="001F445D" w:rsidP="00F937CF">
            <w:pPr>
              <w:rPr>
                <w:lang w:val="de-DE"/>
              </w:rPr>
            </w:pPr>
          </w:p>
          <w:p w14:paraId="6A9EB1A1" w14:textId="77777777" w:rsidR="001F445D" w:rsidRPr="009669B3" w:rsidRDefault="001F445D" w:rsidP="00F937CF">
            <w:pPr>
              <w:rPr>
                <w:lang w:val="de-DE"/>
              </w:rPr>
            </w:pPr>
          </w:p>
          <w:p w14:paraId="26F7E994" w14:textId="77777777" w:rsidR="001F445D" w:rsidRPr="009669B3" w:rsidRDefault="001F445D" w:rsidP="00F937CF">
            <w:pPr>
              <w:rPr>
                <w:lang w:val="de-DE"/>
              </w:rPr>
            </w:pPr>
          </w:p>
          <w:p w14:paraId="0FC8887E" w14:textId="77777777" w:rsidR="001F445D" w:rsidRPr="009669B3" w:rsidRDefault="001F445D" w:rsidP="00F937CF">
            <w:pPr>
              <w:rPr>
                <w:lang w:val="nb-NO"/>
              </w:rPr>
            </w:pPr>
            <w:r w:rsidRPr="009669B3">
              <w:rPr>
                <w:lang w:val="de-DE"/>
              </w:rPr>
              <w:t>Giảng viên giải thích và hướng dẫn giải b</w:t>
            </w:r>
            <w:r w:rsidRPr="009669B3">
              <w:t xml:space="preserve">ài tập 46 – 49 trang 39 trong giáo trình. </w:t>
            </w:r>
          </w:p>
        </w:tc>
        <w:tc>
          <w:tcPr>
            <w:tcW w:w="2241" w:type="dxa"/>
          </w:tcPr>
          <w:p w14:paraId="1B290651" w14:textId="77777777" w:rsidR="001F445D" w:rsidRPr="009669B3" w:rsidRDefault="001F445D" w:rsidP="00F937CF">
            <w:pPr>
              <w:rPr>
                <w:lang w:val="nb-NO"/>
              </w:rPr>
            </w:pPr>
          </w:p>
          <w:p w14:paraId="0FE42247" w14:textId="77777777" w:rsidR="001F445D" w:rsidRPr="009669B3" w:rsidRDefault="001F445D" w:rsidP="00F937CF">
            <w:pPr>
              <w:rPr>
                <w:lang w:val="nb-NO"/>
              </w:rPr>
            </w:pPr>
          </w:p>
          <w:p w14:paraId="3E03B0E5" w14:textId="77777777" w:rsidR="001F445D" w:rsidRPr="009669B3" w:rsidRDefault="001F445D" w:rsidP="00F937CF">
            <w:pPr>
              <w:rPr>
                <w:lang w:val="de-DE"/>
              </w:rPr>
            </w:pPr>
            <w:r w:rsidRPr="009669B3">
              <w:rPr>
                <w:lang w:val="de-DE"/>
              </w:rPr>
              <w:t>Học sinh lắng nghe và ghi chép những nội dung cần thiết.</w:t>
            </w:r>
          </w:p>
          <w:p w14:paraId="2EA61663" w14:textId="77777777" w:rsidR="001F445D" w:rsidRPr="009669B3" w:rsidRDefault="001F445D" w:rsidP="00F937CF">
            <w:pPr>
              <w:rPr>
                <w:lang w:val="de-DE"/>
              </w:rPr>
            </w:pPr>
          </w:p>
          <w:p w14:paraId="34B59B99" w14:textId="77777777" w:rsidR="001F445D" w:rsidRPr="009669B3" w:rsidRDefault="001F445D" w:rsidP="00F937CF">
            <w:pPr>
              <w:rPr>
                <w:lang w:val="nb-NO"/>
              </w:rPr>
            </w:pPr>
          </w:p>
          <w:p w14:paraId="361F08EF" w14:textId="77777777" w:rsidR="001F445D" w:rsidRPr="009669B3" w:rsidRDefault="001F445D" w:rsidP="00F937CF">
            <w:pPr>
              <w:rPr>
                <w:lang w:val="nb-NO"/>
              </w:rPr>
            </w:pPr>
          </w:p>
          <w:p w14:paraId="5FA6962F" w14:textId="77777777" w:rsidR="001F445D" w:rsidRPr="009669B3" w:rsidRDefault="001F445D" w:rsidP="00F937CF">
            <w:pPr>
              <w:rPr>
                <w:lang w:val="nb-NO"/>
              </w:rPr>
            </w:pPr>
          </w:p>
          <w:p w14:paraId="14DC6F5B" w14:textId="77777777" w:rsidR="001F445D" w:rsidRPr="009669B3" w:rsidRDefault="001F445D" w:rsidP="00F937CF">
            <w:pPr>
              <w:rPr>
                <w:lang w:val="nb-NO"/>
              </w:rPr>
            </w:pPr>
          </w:p>
          <w:p w14:paraId="67A8A736" w14:textId="77777777" w:rsidR="001F445D" w:rsidRPr="009669B3" w:rsidRDefault="001F445D" w:rsidP="00F937CF">
            <w:pPr>
              <w:rPr>
                <w:lang w:val="de-DE"/>
              </w:rPr>
            </w:pPr>
            <w:r w:rsidRPr="009669B3">
              <w:rPr>
                <w:lang w:val="de-DE"/>
              </w:rPr>
              <w:t xml:space="preserve">Học sinh lắng nghe và hoàn thành các PTHH trên bảng. </w:t>
            </w:r>
          </w:p>
          <w:p w14:paraId="4C23A273" w14:textId="77777777" w:rsidR="001F445D" w:rsidRPr="009669B3" w:rsidRDefault="001F445D" w:rsidP="00F937CF">
            <w:pPr>
              <w:rPr>
                <w:lang w:val="nb-NO"/>
              </w:rPr>
            </w:pPr>
          </w:p>
          <w:p w14:paraId="0E1BFBD5" w14:textId="77777777" w:rsidR="001F445D" w:rsidRPr="009669B3" w:rsidRDefault="001F445D" w:rsidP="00F937CF">
            <w:pPr>
              <w:rPr>
                <w:lang w:val="nb-NO"/>
              </w:rPr>
            </w:pPr>
          </w:p>
          <w:p w14:paraId="6298DCFD" w14:textId="77777777" w:rsidR="001F445D" w:rsidRPr="009669B3" w:rsidRDefault="001F445D" w:rsidP="00F937CF">
            <w:pPr>
              <w:rPr>
                <w:lang w:val="nb-NO"/>
              </w:rPr>
            </w:pPr>
          </w:p>
          <w:p w14:paraId="1D62C21C" w14:textId="77777777" w:rsidR="001F445D" w:rsidRPr="009669B3" w:rsidRDefault="001F445D" w:rsidP="00F937CF">
            <w:pPr>
              <w:rPr>
                <w:lang w:val="nb-NO"/>
              </w:rPr>
            </w:pPr>
          </w:p>
          <w:p w14:paraId="70BD6ABC" w14:textId="77777777" w:rsidR="001F445D" w:rsidRPr="009669B3" w:rsidRDefault="001F445D" w:rsidP="00F937CF">
            <w:pPr>
              <w:rPr>
                <w:lang w:val="nb-NO"/>
              </w:rPr>
            </w:pPr>
          </w:p>
          <w:p w14:paraId="2DB4A1D6" w14:textId="77777777" w:rsidR="001F445D" w:rsidRPr="009669B3" w:rsidRDefault="001F445D" w:rsidP="00F937CF">
            <w:pPr>
              <w:rPr>
                <w:lang w:val="nb-NO"/>
              </w:rPr>
            </w:pPr>
          </w:p>
          <w:p w14:paraId="05B16C2F" w14:textId="77777777" w:rsidR="001F445D" w:rsidRPr="009669B3" w:rsidRDefault="001F445D" w:rsidP="00F937CF">
            <w:pPr>
              <w:rPr>
                <w:lang w:val="nb-NO"/>
              </w:rPr>
            </w:pPr>
          </w:p>
          <w:p w14:paraId="028FE799" w14:textId="77777777" w:rsidR="001F445D" w:rsidRPr="009669B3" w:rsidRDefault="001F445D" w:rsidP="00F937CF">
            <w:pPr>
              <w:rPr>
                <w:lang w:val="nb-NO"/>
              </w:rPr>
            </w:pPr>
          </w:p>
          <w:p w14:paraId="65B4859D" w14:textId="77777777" w:rsidR="001F445D" w:rsidRPr="009669B3" w:rsidRDefault="001F445D" w:rsidP="00F937CF">
            <w:pPr>
              <w:rPr>
                <w:lang w:val="nb-NO"/>
              </w:rPr>
            </w:pPr>
          </w:p>
          <w:p w14:paraId="5976B83F" w14:textId="77777777" w:rsidR="001F445D" w:rsidRPr="009669B3" w:rsidRDefault="001F445D" w:rsidP="00F937CF">
            <w:pPr>
              <w:rPr>
                <w:lang w:val="nb-NO"/>
              </w:rPr>
            </w:pPr>
          </w:p>
          <w:p w14:paraId="3A871C0F" w14:textId="77777777" w:rsidR="001F445D" w:rsidRPr="009669B3" w:rsidRDefault="001F445D" w:rsidP="00F937CF">
            <w:pPr>
              <w:rPr>
                <w:lang w:val="nb-NO"/>
              </w:rPr>
            </w:pPr>
          </w:p>
          <w:p w14:paraId="6C4C36C0" w14:textId="77777777" w:rsidR="001F445D" w:rsidRPr="009669B3" w:rsidRDefault="001F445D" w:rsidP="00F937CF">
            <w:pPr>
              <w:rPr>
                <w:lang w:val="nb-NO"/>
              </w:rPr>
            </w:pPr>
            <w:r w:rsidRPr="009669B3">
              <w:rPr>
                <w:lang w:val="nb-NO"/>
              </w:rPr>
              <w:t>Học sinh lắng nghe và làm các bài tập theo hướng dẫn.</w:t>
            </w:r>
          </w:p>
        </w:tc>
        <w:tc>
          <w:tcPr>
            <w:tcW w:w="1157" w:type="dxa"/>
          </w:tcPr>
          <w:p w14:paraId="42DD52A5" w14:textId="77777777" w:rsidR="001F445D" w:rsidRPr="009669B3" w:rsidRDefault="001F445D" w:rsidP="00F937CF">
            <w:pPr>
              <w:rPr>
                <w:i/>
                <w:lang w:val="de-DE"/>
              </w:rPr>
            </w:pPr>
          </w:p>
          <w:p w14:paraId="3FB85730" w14:textId="77777777" w:rsidR="001F445D" w:rsidRPr="009669B3" w:rsidRDefault="001F445D" w:rsidP="00F937CF">
            <w:pPr>
              <w:rPr>
                <w:i/>
                <w:lang w:val="de-DE"/>
              </w:rPr>
            </w:pPr>
          </w:p>
          <w:p w14:paraId="1DF59EB6" w14:textId="77777777" w:rsidR="001F445D" w:rsidRPr="009669B3" w:rsidRDefault="001F445D" w:rsidP="00F937CF">
            <w:pPr>
              <w:rPr>
                <w:lang w:val="de-DE"/>
              </w:rPr>
            </w:pPr>
          </w:p>
          <w:p w14:paraId="72D67086" w14:textId="77777777" w:rsidR="001F445D" w:rsidRPr="009669B3" w:rsidRDefault="001F445D" w:rsidP="00F937CF">
            <w:pPr>
              <w:jc w:val="center"/>
              <w:rPr>
                <w:i/>
                <w:lang w:val="de-DE"/>
              </w:rPr>
            </w:pPr>
          </w:p>
          <w:p w14:paraId="27A7BEAA" w14:textId="77777777" w:rsidR="001F445D" w:rsidRPr="009669B3" w:rsidRDefault="001F445D" w:rsidP="00F937CF">
            <w:pPr>
              <w:ind w:left="5"/>
              <w:rPr>
                <w:i/>
                <w:lang w:val="de-DE"/>
              </w:rPr>
            </w:pPr>
          </w:p>
          <w:p w14:paraId="7157CFE0" w14:textId="77777777" w:rsidR="001F445D" w:rsidRDefault="001F445D" w:rsidP="00F937CF">
            <w:pPr>
              <w:jc w:val="center"/>
              <w:rPr>
                <w:lang w:val="de-DE"/>
              </w:rPr>
            </w:pPr>
            <w:r w:rsidRPr="009669B3">
              <w:rPr>
                <w:i/>
                <w:lang w:val="de-DE"/>
              </w:rPr>
              <w:t xml:space="preserve"> </w:t>
            </w:r>
            <w:r w:rsidR="00FB0F59">
              <w:rPr>
                <w:i/>
                <w:lang w:val="de-DE"/>
              </w:rPr>
              <w:t>20</w:t>
            </w:r>
            <w:r w:rsidRPr="009669B3">
              <w:rPr>
                <w:lang w:val="de-DE"/>
              </w:rPr>
              <w:t xml:space="preserve"> phút</w:t>
            </w:r>
          </w:p>
          <w:p w14:paraId="2513A491" w14:textId="77777777" w:rsidR="00FB0F59" w:rsidRDefault="00FB0F59" w:rsidP="00F937CF">
            <w:pPr>
              <w:jc w:val="center"/>
              <w:rPr>
                <w:lang w:val="de-DE"/>
              </w:rPr>
            </w:pPr>
          </w:p>
          <w:p w14:paraId="0E0065F8" w14:textId="77777777" w:rsidR="00FB0F59" w:rsidRDefault="00FB0F59" w:rsidP="00F937CF">
            <w:pPr>
              <w:jc w:val="center"/>
              <w:rPr>
                <w:lang w:val="de-DE"/>
              </w:rPr>
            </w:pPr>
          </w:p>
          <w:p w14:paraId="07F0FD13" w14:textId="77777777" w:rsidR="00FB0F59" w:rsidRDefault="00FB0F59" w:rsidP="00F937CF">
            <w:pPr>
              <w:jc w:val="center"/>
              <w:rPr>
                <w:lang w:val="de-DE"/>
              </w:rPr>
            </w:pPr>
          </w:p>
          <w:p w14:paraId="2A6046B4" w14:textId="77777777" w:rsidR="00FB0F59" w:rsidRDefault="00FB0F59" w:rsidP="00F937CF">
            <w:pPr>
              <w:jc w:val="center"/>
              <w:rPr>
                <w:lang w:val="de-DE"/>
              </w:rPr>
            </w:pPr>
          </w:p>
          <w:p w14:paraId="7186AFBF" w14:textId="77777777" w:rsidR="00FB0F59" w:rsidRDefault="00FB0F59" w:rsidP="00F937CF">
            <w:pPr>
              <w:jc w:val="center"/>
              <w:rPr>
                <w:lang w:val="de-DE"/>
              </w:rPr>
            </w:pPr>
          </w:p>
          <w:p w14:paraId="4761B889" w14:textId="77777777" w:rsidR="00FB0F59" w:rsidRDefault="00FB0F59" w:rsidP="00F937CF">
            <w:pPr>
              <w:jc w:val="center"/>
              <w:rPr>
                <w:lang w:val="de-DE"/>
              </w:rPr>
            </w:pPr>
          </w:p>
          <w:p w14:paraId="6560EEA4" w14:textId="77777777" w:rsidR="00FB0F59" w:rsidRDefault="00FB0F59" w:rsidP="00F937CF">
            <w:pPr>
              <w:jc w:val="center"/>
              <w:rPr>
                <w:lang w:val="de-DE"/>
              </w:rPr>
            </w:pPr>
          </w:p>
          <w:p w14:paraId="43691260" w14:textId="77777777" w:rsidR="00FB0F59" w:rsidRDefault="00FB0F59" w:rsidP="00F937CF">
            <w:pPr>
              <w:jc w:val="center"/>
              <w:rPr>
                <w:lang w:val="de-DE"/>
              </w:rPr>
            </w:pPr>
          </w:p>
          <w:p w14:paraId="6D50C58E" w14:textId="77777777" w:rsidR="00FB0F59" w:rsidRDefault="00FB0F59" w:rsidP="00F937CF">
            <w:pPr>
              <w:jc w:val="center"/>
              <w:rPr>
                <w:lang w:val="de-DE"/>
              </w:rPr>
            </w:pPr>
          </w:p>
          <w:p w14:paraId="694A4E81" w14:textId="6BCDA4CC" w:rsidR="00FB0F59" w:rsidRPr="009669B3" w:rsidRDefault="00FB0F59" w:rsidP="00F937CF">
            <w:pPr>
              <w:jc w:val="center"/>
              <w:rPr>
                <w:lang w:val="de-DE"/>
              </w:rPr>
            </w:pPr>
            <w:r>
              <w:rPr>
                <w:lang w:val="de-DE"/>
              </w:rPr>
              <w:t>5</w:t>
            </w:r>
            <w:r w:rsidRPr="009669B3">
              <w:rPr>
                <w:lang w:val="de-DE"/>
              </w:rPr>
              <w:t xml:space="preserve"> phút</w:t>
            </w:r>
          </w:p>
        </w:tc>
      </w:tr>
      <w:tr w:rsidR="001F445D" w:rsidRPr="004978A0" w14:paraId="2A5B6F06" w14:textId="77777777" w:rsidTr="00F937CF">
        <w:tc>
          <w:tcPr>
            <w:tcW w:w="611" w:type="dxa"/>
          </w:tcPr>
          <w:p w14:paraId="7ACCA32E" w14:textId="77777777" w:rsidR="001F445D" w:rsidRPr="009669B3" w:rsidRDefault="001F445D" w:rsidP="00F937CF">
            <w:pPr>
              <w:jc w:val="center"/>
            </w:pPr>
            <w:r w:rsidRPr="009669B3">
              <w:t>3</w:t>
            </w:r>
          </w:p>
        </w:tc>
        <w:tc>
          <w:tcPr>
            <w:tcW w:w="4059" w:type="dxa"/>
          </w:tcPr>
          <w:p w14:paraId="179D2595" w14:textId="77777777" w:rsidR="001F445D" w:rsidRPr="009669B3" w:rsidRDefault="001F445D" w:rsidP="00F937CF">
            <w:pPr>
              <w:rPr>
                <w:b/>
                <w:lang w:val="nb-NO"/>
              </w:rPr>
            </w:pPr>
            <w:r w:rsidRPr="009669B3">
              <w:rPr>
                <w:b/>
                <w:bCs/>
                <w:u w:val="single"/>
                <w:lang w:val="nb-NO"/>
              </w:rPr>
              <w:t>Củng cố kiến thức và kết thúc bài</w:t>
            </w:r>
          </w:p>
          <w:p w14:paraId="02B78100" w14:textId="77777777" w:rsidR="001F445D" w:rsidRPr="009669B3" w:rsidRDefault="001F445D" w:rsidP="00F937CF">
            <w:pPr>
              <w:tabs>
                <w:tab w:val="left" w:leader="dot" w:pos="9498"/>
              </w:tabs>
            </w:pPr>
            <w:r w:rsidRPr="009669B3">
              <w:t>1. Các tính chất vật lí và hóa học của kim loại.</w:t>
            </w:r>
          </w:p>
          <w:p w14:paraId="54DC957F" w14:textId="77777777" w:rsidR="001F445D" w:rsidRPr="009669B3" w:rsidRDefault="001F445D" w:rsidP="00F937CF">
            <w:pPr>
              <w:tabs>
                <w:tab w:val="left" w:leader="dot" w:pos="9498"/>
              </w:tabs>
              <w:rPr>
                <w:bCs/>
                <w:u w:val="single"/>
                <w:lang w:val="nb-NO"/>
              </w:rPr>
            </w:pPr>
            <w:r w:rsidRPr="009669B3">
              <w:t>2. Dãy điện hóa của kim loại.</w:t>
            </w:r>
          </w:p>
        </w:tc>
        <w:tc>
          <w:tcPr>
            <w:tcW w:w="2246" w:type="dxa"/>
          </w:tcPr>
          <w:p w14:paraId="2D600155" w14:textId="77777777" w:rsidR="001F445D" w:rsidRPr="009669B3" w:rsidRDefault="001F445D" w:rsidP="00F937CF">
            <w:pPr>
              <w:rPr>
                <w:lang w:val="de-DE"/>
              </w:rPr>
            </w:pPr>
          </w:p>
          <w:p w14:paraId="571FDC57" w14:textId="77777777" w:rsidR="001F445D" w:rsidRPr="009669B3" w:rsidRDefault="001F445D" w:rsidP="00F937CF">
            <w:pPr>
              <w:rPr>
                <w:lang w:val="de-DE"/>
              </w:rPr>
            </w:pPr>
          </w:p>
          <w:p w14:paraId="7C54D3DD" w14:textId="77777777" w:rsidR="001F445D" w:rsidRPr="009669B3" w:rsidRDefault="001F445D" w:rsidP="00F937CF">
            <w:pPr>
              <w:rPr>
                <w:lang w:val="de-DE"/>
              </w:rPr>
            </w:pPr>
            <w:r w:rsidRPr="009669B3">
              <w:rPr>
                <w:lang w:val="de-DE"/>
              </w:rPr>
              <w:t>Giảng viên trình bày tóm tắt nội dung bằng lời</w:t>
            </w:r>
          </w:p>
          <w:p w14:paraId="5D50B274" w14:textId="77777777" w:rsidR="001F445D" w:rsidRPr="009669B3" w:rsidRDefault="001F445D" w:rsidP="00F937CF">
            <w:pPr>
              <w:jc w:val="center"/>
              <w:rPr>
                <w:i/>
                <w:lang w:val="de-DE"/>
              </w:rPr>
            </w:pPr>
          </w:p>
        </w:tc>
        <w:tc>
          <w:tcPr>
            <w:tcW w:w="2241" w:type="dxa"/>
          </w:tcPr>
          <w:p w14:paraId="7BDAFF01" w14:textId="77777777" w:rsidR="001F445D" w:rsidRPr="009669B3" w:rsidRDefault="001F445D" w:rsidP="00F937CF"/>
          <w:p w14:paraId="1B75B4AA" w14:textId="77777777" w:rsidR="001F445D" w:rsidRPr="009669B3" w:rsidRDefault="001F445D" w:rsidP="00F937CF"/>
          <w:p w14:paraId="0DA0956F" w14:textId="77777777" w:rsidR="001F445D" w:rsidRPr="009669B3" w:rsidRDefault="001F445D" w:rsidP="00F937CF">
            <w:r w:rsidRPr="009669B3">
              <w:t>Học sinh lắng nghe</w:t>
            </w:r>
          </w:p>
          <w:p w14:paraId="64917539" w14:textId="77777777" w:rsidR="001F445D" w:rsidRPr="009669B3" w:rsidRDefault="001F445D" w:rsidP="00F937CF">
            <w:pPr>
              <w:jc w:val="center"/>
              <w:rPr>
                <w:i/>
                <w:lang w:val="de-DE"/>
              </w:rPr>
            </w:pPr>
          </w:p>
        </w:tc>
        <w:tc>
          <w:tcPr>
            <w:tcW w:w="1157" w:type="dxa"/>
          </w:tcPr>
          <w:p w14:paraId="3B4B0ADC" w14:textId="77777777" w:rsidR="001F445D" w:rsidRPr="009669B3" w:rsidRDefault="001F445D" w:rsidP="00F937CF">
            <w:pPr>
              <w:jc w:val="both"/>
            </w:pPr>
          </w:p>
          <w:p w14:paraId="48EC7D20" w14:textId="77777777" w:rsidR="001F445D" w:rsidRPr="009669B3" w:rsidRDefault="001F445D" w:rsidP="00F937CF">
            <w:pPr>
              <w:jc w:val="both"/>
            </w:pPr>
          </w:p>
          <w:p w14:paraId="33892159" w14:textId="77777777" w:rsidR="001F445D" w:rsidRPr="009669B3" w:rsidRDefault="001F445D" w:rsidP="00F937CF">
            <w:pPr>
              <w:jc w:val="both"/>
            </w:pPr>
          </w:p>
          <w:p w14:paraId="2ED11C50" w14:textId="77777777" w:rsidR="001F445D" w:rsidRPr="009669B3" w:rsidRDefault="001F445D" w:rsidP="00F937CF">
            <w:pPr>
              <w:jc w:val="both"/>
            </w:pPr>
            <w:r w:rsidRPr="009669B3">
              <w:t>10 phút</w:t>
            </w:r>
          </w:p>
          <w:p w14:paraId="2737FFC2" w14:textId="77777777" w:rsidR="001F445D" w:rsidRPr="009669B3" w:rsidRDefault="001F445D" w:rsidP="00F937CF">
            <w:pPr>
              <w:jc w:val="center"/>
              <w:rPr>
                <w:i/>
                <w:lang w:val="de-DE"/>
              </w:rPr>
            </w:pPr>
          </w:p>
        </w:tc>
      </w:tr>
      <w:tr w:rsidR="001F445D" w:rsidRPr="004978A0" w14:paraId="2E4EEEF6" w14:textId="77777777" w:rsidTr="00F937CF">
        <w:tc>
          <w:tcPr>
            <w:tcW w:w="611" w:type="dxa"/>
          </w:tcPr>
          <w:p w14:paraId="10BEFFD7" w14:textId="77777777" w:rsidR="001F445D" w:rsidRPr="009669B3" w:rsidRDefault="001F445D" w:rsidP="00F937CF">
            <w:pPr>
              <w:jc w:val="center"/>
            </w:pPr>
            <w:r w:rsidRPr="009669B3">
              <w:t>4</w:t>
            </w:r>
          </w:p>
        </w:tc>
        <w:tc>
          <w:tcPr>
            <w:tcW w:w="4059" w:type="dxa"/>
          </w:tcPr>
          <w:p w14:paraId="0A699999" w14:textId="77777777" w:rsidR="001F445D" w:rsidRPr="009669B3" w:rsidRDefault="001F445D" w:rsidP="00F937CF">
            <w:pPr>
              <w:rPr>
                <w:b/>
                <w:bCs/>
                <w:u w:val="single"/>
                <w:lang w:val="pt-BR"/>
              </w:rPr>
            </w:pPr>
            <w:r w:rsidRPr="009669B3">
              <w:rPr>
                <w:b/>
                <w:bCs/>
                <w:u w:val="single"/>
                <w:lang w:val="pt-BR"/>
              </w:rPr>
              <w:t>Hướng dẫn tự học</w:t>
            </w:r>
          </w:p>
          <w:p w14:paraId="103648CB" w14:textId="77777777" w:rsidR="001F445D" w:rsidRPr="009669B3" w:rsidRDefault="001F445D" w:rsidP="00F937CF">
            <w:pPr>
              <w:rPr>
                <w:b/>
                <w:bCs/>
                <w:u w:val="single"/>
                <w:lang w:val="nb-NO"/>
              </w:rPr>
            </w:pPr>
          </w:p>
          <w:p w14:paraId="0D934ECB" w14:textId="77777777" w:rsidR="001F445D" w:rsidRPr="009669B3" w:rsidRDefault="001F445D" w:rsidP="00F937CF">
            <w:pPr>
              <w:rPr>
                <w:lang w:val="pt-BR"/>
              </w:rPr>
            </w:pPr>
            <w:r w:rsidRPr="009669B3">
              <w:rPr>
                <w:lang w:val="pt-BR"/>
              </w:rPr>
              <w:t>- Bài tập 50 – 54 trang 40 trong giáo trình.</w:t>
            </w:r>
          </w:p>
          <w:p w14:paraId="67427A51" w14:textId="77777777" w:rsidR="001F445D" w:rsidRPr="009669B3" w:rsidRDefault="001F445D" w:rsidP="00F937CF">
            <w:r w:rsidRPr="009669B3">
              <w:rPr>
                <w:lang w:val="pt-BR"/>
              </w:rPr>
              <w:t xml:space="preserve">- Chuẩn bị </w:t>
            </w:r>
            <w:r w:rsidRPr="009669B3">
              <w:rPr>
                <w:bCs/>
              </w:rPr>
              <w:t>Bài 72: Sự ăn mòn kim loại.</w:t>
            </w:r>
          </w:p>
          <w:p w14:paraId="7C5B5495" w14:textId="77777777" w:rsidR="001F445D" w:rsidRPr="009669B3" w:rsidRDefault="001F445D" w:rsidP="00F937CF">
            <w:pPr>
              <w:rPr>
                <w:bCs/>
                <w:u w:val="single"/>
                <w:lang w:val="nb-NO"/>
              </w:rPr>
            </w:pPr>
          </w:p>
          <w:p w14:paraId="56C8CC31" w14:textId="77777777" w:rsidR="001F445D" w:rsidRPr="009669B3" w:rsidRDefault="001F445D" w:rsidP="00F937CF">
            <w:pPr>
              <w:rPr>
                <w:bCs/>
                <w:u w:val="single"/>
                <w:lang w:val="nb-NO"/>
              </w:rPr>
            </w:pPr>
          </w:p>
        </w:tc>
        <w:tc>
          <w:tcPr>
            <w:tcW w:w="2246" w:type="dxa"/>
          </w:tcPr>
          <w:p w14:paraId="704E5B93" w14:textId="77777777" w:rsidR="001F445D" w:rsidRPr="009669B3" w:rsidRDefault="001F445D" w:rsidP="00F937CF">
            <w:pPr>
              <w:rPr>
                <w:lang w:val="pt-BR"/>
              </w:rPr>
            </w:pPr>
          </w:p>
          <w:p w14:paraId="091C0633" w14:textId="77777777" w:rsidR="001F445D" w:rsidRPr="009669B3" w:rsidRDefault="001F445D" w:rsidP="00F937CF">
            <w:pPr>
              <w:rPr>
                <w:lang w:val="pt-BR"/>
              </w:rPr>
            </w:pPr>
          </w:p>
          <w:p w14:paraId="1326864E" w14:textId="77777777" w:rsidR="001F445D" w:rsidRPr="009669B3" w:rsidRDefault="001F445D" w:rsidP="00F937CF">
            <w:pPr>
              <w:rPr>
                <w:lang w:val="pt-BR"/>
              </w:rPr>
            </w:pPr>
            <w:r w:rsidRPr="009669B3">
              <w:rPr>
                <w:lang w:val="pt-BR"/>
              </w:rPr>
              <w:t>Nhắc nhở học si</w:t>
            </w:r>
            <w:r w:rsidRPr="009669B3">
              <w:rPr>
                <w:lang w:val="pt-BR"/>
              </w:rPr>
              <w:cr/>
              <w:t>h ôn tập, giải bài tập và chuẩn bị bài học tiếp theo.</w:t>
            </w:r>
          </w:p>
        </w:tc>
        <w:tc>
          <w:tcPr>
            <w:tcW w:w="2241" w:type="dxa"/>
          </w:tcPr>
          <w:p w14:paraId="47FB2585" w14:textId="77777777" w:rsidR="001F445D" w:rsidRPr="009669B3" w:rsidRDefault="001F445D" w:rsidP="00F937CF">
            <w:pPr>
              <w:rPr>
                <w:lang w:val="de-DE"/>
              </w:rPr>
            </w:pPr>
          </w:p>
          <w:p w14:paraId="08DB283A" w14:textId="77777777" w:rsidR="001F445D" w:rsidRPr="009669B3" w:rsidRDefault="001F445D" w:rsidP="00F937CF">
            <w:pPr>
              <w:rPr>
                <w:lang w:val="de-DE"/>
              </w:rPr>
            </w:pPr>
          </w:p>
          <w:p w14:paraId="5AA2E26E" w14:textId="77777777" w:rsidR="001F445D" w:rsidRPr="009669B3" w:rsidRDefault="001F445D" w:rsidP="00F937CF">
            <w:pPr>
              <w:rPr>
                <w:lang w:val="pt-BR"/>
              </w:rPr>
            </w:pPr>
            <w:r w:rsidRPr="009669B3">
              <w:rPr>
                <w:lang w:val="pt-BR"/>
              </w:rPr>
              <w:t>Học sinh giải bài tập, tự nghiên cứu nội dung mới trước khi l</w:t>
            </w:r>
            <w:r w:rsidRPr="009669B3">
              <w:rPr>
                <w:lang w:val="pt-BR"/>
              </w:rPr>
              <w:cr/>
              <w:t>n lớp bằng giáo trình  môn học và thông qua</w:t>
            </w:r>
            <w:r w:rsidRPr="009669B3">
              <w:rPr>
                <w:lang w:val="pt-BR"/>
              </w:rPr>
              <w:cr/>
              <w:t>các tài liệu tham khảo.</w:t>
            </w:r>
          </w:p>
        </w:tc>
        <w:tc>
          <w:tcPr>
            <w:tcW w:w="1157" w:type="dxa"/>
          </w:tcPr>
          <w:p w14:paraId="35D579FE" w14:textId="77777777" w:rsidR="001F445D" w:rsidRPr="009669B3" w:rsidRDefault="001F445D" w:rsidP="00F937CF">
            <w:pPr>
              <w:jc w:val="center"/>
              <w:rPr>
                <w:lang w:val="pt-BR"/>
              </w:rPr>
            </w:pPr>
          </w:p>
          <w:p w14:paraId="59B5CB8E" w14:textId="1A8CAB9C" w:rsidR="001F445D" w:rsidRPr="009669B3" w:rsidRDefault="00FB0F59" w:rsidP="00F937CF">
            <w:pPr>
              <w:rPr>
                <w:lang w:val="pt-BR"/>
              </w:rPr>
            </w:pPr>
            <w:r>
              <w:rPr>
                <w:lang w:val="pt-BR"/>
              </w:rPr>
              <w:t>5</w:t>
            </w:r>
            <w:r w:rsidR="001F445D" w:rsidRPr="009669B3">
              <w:rPr>
                <w:lang w:val="pt-BR"/>
              </w:rPr>
              <w:t xml:space="preserve"> phút</w:t>
            </w:r>
          </w:p>
        </w:tc>
      </w:tr>
    </w:tbl>
    <w:p w14:paraId="25322E2F" w14:textId="77777777" w:rsidR="001F445D" w:rsidRPr="004978A0" w:rsidRDefault="001F445D" w:rsidP="001F445D">
      <w:pPr>
        <w:jc w:val="both"/>
        <w:rPr>
          <w:lang w:val="de-DE"/>
        </w:rPr>
      </w:pPr>
    </w:p>
    <w:tbl>
      <w:tblPr>
        <w:tblW w:w="17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6922"/>
        <w:gridCol w:w="6922"/>
      </w:tblGrid>
      <w:tr w:rsidR="001F445D" w:rsidRPr="004978A0" w14:paraId="6681DCCF" w14:textId="77777777" w:rsidTr="00F937CF">
        <w:trPr>
          <w:trHeight w:val="1943"/>
        </w:trPr>
        <w:tc>
          <w:tcPr>
            <w:tcW w:w="3185" w:type="dxa"/>
          </w:tcPr>
          <w:p w14:paraId="11227A3F" w14:textId="77777777" w:rsidR="001F445D" w:rsidRPr="00242273" w:rsidRDefault="001F445D" w:rsidP="00F937CF">
            <w:pPr>
              <w:rPr>
                <w:b/>
                <w:u w:val="single"/>
                <w:lang w:val="pt-BR"/>
              </w:rPr>
            </w:pPr>
          </w:p>
          <w:p w14:paraId="72B88D10" w14:textId="77777777" w:rsidR="001F445D" w:rsidRPr="00242273" w:rsidRDefault="001F445D" w:rsidP="00F937CF">
            <w:pPr>
              <w:rPr>
                <w:b/>
                <w:u w:val="single"/>
                <w:lang w:val="pt-BR"/>
              </w:rPr>
            </w:pPr>
          </w:p>
          <w:p w14:paraId="2D089846" w14:textId="77777777" w:rsidR="001F445D" w:rsidRPr="00242273" w:rsidRDefault="001F445D" w:rsidP="00F937CF">
            <w:pPr>
              <w:rPr>
                <w:b/>
                <w:u w:val="single"/>
                <w:lang w:val="pt-BR"/>
              </w:rPr>
            </w:pPr>
            <w:r w:rsidRPr="00242273">
              <w:rPr>
                <w:b/>
                <w:u w:val="single"/>
                <w:lang w:val="pt-BR"/>
              </w:rPr>
              <w:t xml:space="preserve">Nguồn tài liệu tham khảo </w:t>
            </w:r>
          </w:p>
        </w:tc>
        <w:tc>
          <w:tcPr>
            <w:tcW w:w="6922" w:type="dxa"/>
          </w:tcPr>
          <w:p w14:paraId="3DC679D7" w14:textId="77777777" w:rsidR="001F445D" w:rsidRPr="00242273" w:rsidRDefault="001F445D" w:rsidP="00F937CF">
            <w:pPr>
              <w:jc w:val="both"/>
            </w:pPr>
            <w:r w:rsidRPr="00242273">
              <w:t xml:space="preserve">1. </w:t>
            </w:r>
            <w:r w:rsidRPr="00242273">
              <w:rPr>
                <w:i/>
                <w:iCs/>
              </w:rPr>
              <w:t xml:space="preserve">Giáo trình hóa học 4, </w:t>
            </w:r>
            <w:r w:rsidRPr="00242273">
              <w:t>Trường CĐ lý tự trọng Tp. HCM, năm 2018.</w:t>
            </w:r>
          </w:p>
          <w:p w14:paraId="023D00BB" w14:textId="77777777" w:rsidR="001F445D" w:rsidRPr="00242273" w:rsidRDefault="001F445D" w:rsidP="00F937CF">
            <w:pPr>
              <w:jc w:val="both"/>
            </w:pPr>
            <w:r w:rsidRPr="00242273">
              <w:t xml:space="preserve">2. </w:t>
            </w:r>
            <w:r w:rsidRPr="00242273">
              <w:rPr>
                <w:lang w:val="vi-VN"/>
              </w:rPr>
              <w:t>Nguyễn Xuân Trường</w:t>
            </w:r>
            <w:r w:rsidRPr="00242273">
              <w:t xml:space="preserve">, </w:t>
            </w:r>
            <w:r w:rsidRPr="00242273">
              <w:rPr>
                <w:i/>
                <w:iCs/>
              </w:rPr>
              <w:t xml:space="preserve">Hóa học 12, </w:t>
            </w:r>
            <w:r w:rsidRPr="00242273">
              <w:rPr>
                <w:lang w:val="vi-VN"/>
              </w:rPr>
              <w:t>NXB Giáo dục Việt Nam</w:t>
            </w:r>
            <w:r w:rsidRPr="00242273">
              <w:t>, năm 2015.</w:t>
            </w:r>
          </w:p>
          <w:p w14:paraId="7951AE51" w14:textId="77777777" w:rsidR="001F445D" w:rsidRPr="00242273" w:rsidRDefault="001F445D" w:rsidP="00F937CF">
            <w:pPr>
              <w:jc w:val="both"/>
              <w:rPr>
                <w:b/>
                <w:lang w:val="pt-BR"/>
              </w:rPr>
            </w:pPr>
            <w:r w:rsidRPr="00242273">
              <w:t xml:space="preserve">3. </w:t>
            </w:r>
            <w:r w:rsidRPr="00242273">
              <w:rPr>
                <w:lang w:val="vi-VN"/>
              </w:rPr>
              <w:t xml:space="preserve">Nguyễn Xuân Trường, </w:t>
            </w:r>
            <w:r w:rsidRPr="00242273">
              <w:rPr>
                <w:i/>
                <w:iCs/>
                <w:lang w:val="vi-VN"/>
              </w:rPr>
              <w:t xml:space="preserve">Bài tập Hóa học </w:t>
            </w:r>
            <w:r w:rsidRPr="00242273">
              <w:t xml:space="preserve">12, </w:t>
            </w:r>
            <w:r w:rsidRPr="00242273">
              <w:rPr>
                <w:lang w:val="vi-VN"/>
              </w:rPr>
              <w:t>NXB Giáo dục Việt Nam</w:t>
            </w:r>
            <w:r w:rsidRPr="00242273">
              <w:t>, năm 2015.</w:t>
            </w:r>
          </w:p>
        </w:tc>
        <w:tc>
          <w:tcPr>
            <w:tcW w:w="6922" w:type="dxa"/>
          </w:tcPr>
          <w:p w14:paraId="4D9955F5" w14:textId="77777777" w:rsidR="001F445D" w:rsidRPr="004978A0" w:rsidRDefault="001F445D" w:rsidP="00F937CF">
            <w:pPr>
              <w:rPr>
                <w:bCs/>
              </w:rPr>
            </w:pPr>
            <w:r w:rsidRPr="004978A0">
              <w:rPr>
                <w:bCs/>
              </w:rPr>
              <w:t xml:space="preserve"> </w:t>
            </w:r>
          </w:p>
          <w:p w14:paraId="0E838494" w14:textId="77777777" w:rsidR="001F445D" w:rsidRPr="004978A0" w:rsidRDefault="001F445D" w:rsidP="00F937CF">
            <w:pPr>
              <w:rPr>
                <w:b/>
                <w:lang w:val="pt-BR"/>
              </w:rPr>
            </w:pPr>
            <w:r w:rsidRPr="004978A0">
              <w:rPr>
                <w:b/>
              </w:rPr>
              <w:t xml:space="preserve"> </w:t>
            </w:r>
          </w:p>
        </w:tc>
      </w:tr>
    </w:tbl>
    <w:p w14:paraId="1F00D023" w14:textId="77777777" w:rsidR="001F445D" w:rsidRPr="004978A0" w:rsidRDefault="001F445D" w:rsidP="001F445D">
      <w:pPr>
        <w:jc w:val="both"/>
      </w:pPr>
    </w:p>
    <w:p w14:paraId="3C847A4B" w14:textId="47DAE98E" w:rsidR="001F445D" w:rsidRPr="004978A0" w:rsidRDefault="001F445D" w:rsidP="001F445D">
      <w:pPr>
        <w:jc w:val="both"/>
      </w:pPr>
      <w:r w:rsidRPr="004978A0">
        <w:rPr>
          <w:b/>
        </w:rPr>
        <w:tab/>
      </w:r>
      <w:r w:rsidRPr="004978A0">
        <w:rPr>
          <w:b/>
        </w:rPr>
        <w:tab/>
      </w:r>
      <w:r w:rsidRPr="004978A0">
        <w:rPr>
          <w:b/>
        </w:rPr>
        <w:tab/>
      </w:r>
      <w:r w:rsidRPr="004978A0">
        <w:rPr>
          <w:b/>
        </w:rPr>
        <w:tab/>
      </w:r>
      <w:r w:rsidRPr="004978A0">
        <w:rPr>
          <w:b/>
        </w:rPr>
        <w:tab/>
      </w:r>
      <w:r w:rsidRPr="004978A0">
        <w:rPr>
          <w:b/>
        </w:rPr>
        <w:tab/>
      </w:r>
      <w:r w:rsidRPr="004978A0">
        <w:rPr>
          <w:b/>
        </w:rPr>
        <w:tab/>
      </w:r>
      <w:r w:rsidR="005E15F7">
        <w:rPr>
          <w:i/>
          <w:lang w:val="pt-BR"/>
        </w:rPr>
        <w:t xml:space="preserve">Tp. Hồ Chí Minh, ngày 18 tháng 10  năm 2021 </w:t>
      </w:r>
      <w:r w:rsidRPr="004978A0">
        <w:t>Trưởng bộ môn</w:t>
      </w:r>
      <w:r w:rsidRPr="004978A0">
        <w:rPr>
          <w:b/>
        </w:rPr>
        <w:t xml:space="preserve">                                                </w:t>
      </w:r>
      <w:r w:rsidRPr="004978A0">
        <w:t xml:space="preserve">      </w:t>
      </w:r>
      <w:r w:rsidRPr="004978A0">
        <w:tab/>
      </w:r>
      <w:r w:rsidRPr="004978A0">
        <w:tab/>
      </w:r>
      <w:r w:rsidRPr="004978A0">
        <w:tab/>
        <w:t>Giảng viên</w:t>
      </w:r>
    </w:p>
    <w:p w14:paraId="415450A9" w14:textId="243B723C" w:rsidR="001F445D" w:rsidRDefault="00881F7D" w:rsidP="001F445D">
      <w:pPr>
        <w:spacing w:line="276" w:lineRule="auto"/>
        <w:rPr>
          <w:b/>
          <w:bCs/>
          <w:szCs w:val="22"/>
          <w:lang w:val="vi-VN"/>
        </w:rPr>
      </w:pPr>
      <w:r>
        <w:rPr>
          <w:b/>
          <w:bCs/>
          <w:szCs w:val="22"/>
          <w:lang w:val="pt-BR"/>
        </w:rPr>
        <w:t xml:space="preserve">                                                                                                       </w:t>
      </w:r>
      <w:r>
        <w:t>Trịnh Khắc Vũ</w:t>
      </w:r>
    </w:p>
    <w:p w14:paraId="3657BC58" w14:textId="28F1E840" w:rsidR="001F445D" w:rsidRDefault="001F445D">
      <w:r>
        <w:br w:type="page"/>
      </w:r>
    </w:p>
    <w:p w14:paraId="1669D87C" w14:textId="77777777" w:rsidR="001F445D" w:rsidRPr="00CF6B9C" w:rsidRDefault="001F445D" w:rsidP="001F445D">
      <w:pPr>
        <w:rPr>
          <w:lang w:val="pt-BR"/>
        </w:rPr>
      </w:pPr>
    </w:p>
    <w:tbl>
      <w:tblPr>
        <w:tblW w:w="0" w:type="auto"/>
        <w:tblLook w:val="01E0" w:firstRow="1" w:lastRow="1" w:firstColumn="1" w:lastColumn="1" w:noHBand="0" w:noVBand="0"/>
      </w:tblPr>
      <w:tblGrid>
        <w:gridCol w:w="3755"/>
        <w:gridCol w:w="5634"/>
      </w:tblGrid>
      <w:tr w:rsidR="001F445D" w:rsidRPr="00CF6B9C" w14:paraId="1104CBD2" w14:textId="77777777" w:rsidTr="00F937CF">
        <w:trPr>
          <w:trHeight w:val="360"/>
        </w:trPr>
        <w:tc>
          <w:tcPr>
            <w:tcW w:w="3755" w:type="dxa"/>
            <w:shd w:val="clear" w:color="auto" w:fill="auto"/>
          </w:tcPr>
          <w:p w14:paraId="75A2CAEF" w14:textId="7073AA42" w:rsidR="001F445D" w:rsidRPr="001F445D" w:rsidRDefault="001F445D" w:rsidP="00F937CF">
            <w:r w:rsidRPr="00CF6B9C">
              <w:rPr>
                <w:lang w:val="pt-BR"/>
              </w:rPr>
              <w:t>Giáo án số:..</w:t>
            </w:r>
            <w:r>
              <w:rPr>
                <w:lang w:val="vi-VN"/>
              </w:rPr>
              <w:t>1</w:t>
            </w:r>
            <w:r>
              <w:t>9</w:t>
            </w:r>
          </w:p>
        </w:tc>
        <w:tc>
          <w:tcPr>
            <w:tcW w:w="5634" w:type="dxa"/>
            <w:shd w:val="clear" w:color="auto" w:fill="auto"/>
          </w:tcPr>
          <w:p w14:paraId="01503461" w14:textId="445C1A39" w:rsidR="001F445D" w:rsidRPr="00163678" w:rsidRDefault="001F445D" w:rsidP="00F937CF">
            <w:pPr>
              <w:rPr>
                <w:lang w:val="vi-VN"/>
              </w:rPr>
            </w:pPr>
            <w:r w:rsidRPr="00CF6B9C">
              <w:t>Thời gian thực hiện:</w:t>
            </w:r>
            <w:r w:rsidR="00FB0F59">
              <w:t>2</w:t>
            </w:r>
            <w:r>
              <w:rPr>
                <w:lang w:val="vi-VN"/>
              </w:rPr>
              <w:t xml:space="preserve"> tiêt</w:t>
            </w:r>
          </w:p>
          <w:p w14:paraId="1FF09564" w14:textId="6B9FDF30" w:rsidR="001F445D" w:rsidRPr="00A0188D" w:rsidRDefault="001F445D" w:rsidP="001F445D">
            <w:pPr>
              <w:tabs>
                <w:tab w:val="right" w:leader="dot" w:pos="3331"/>
              </w:tabs>
              <w:spacing w:line="256" w:lineRule="auto"/>
              <w:jc w:val="both"/>
              <w:rPr>
                <w:b/>
                <w:bCs/>
                <w:color w:val="000000"/>
                <w:sz w:val="26"/>
                <w:szCs w:val="26"/>
              </w:rPr>
            </w:pPr>
            <w:r w:rsidRPr="00CF6B9C">
              <w:t>Tên chương:</w:t>
            </w:r>
            <w:r w:rsidRPr="00A0188D">
              <w:rPr>
                <w:b/>
                <w:bCs/>
                <w:color w:val="000000"/>
                <w:sz w:val="26"/>
                <w:szCs w:val="26"/>
              </w:rPr>
              <w:t xml:space="preserve"> Chương 5 : KIM LOẠI - KIM LOẠI KIỀM, NHÔM, SẮT </w:t>
            </w:r>
          </w:p>
          <w:p w14:paraId="09A81A47" w14:textId="55D13068" w:rsidR="001F445D" w:rsidRPr="00CF6B9C" w:rsidRDefault="001F445D" w:rsidP="00F937CF">
            <w:r w:rsidRPr="00CF6B9C">
              <w:t>Thực hiện ngày....</w:t>
            </w:r>
            <w:r w:rsidR="005E15F7">
              <w:t>22</w:t>
            </w:r>
            <w:r w:rsidRPr="00CF6B9C">
              <w:t>....tháng...</w:t>
            </w:r>
            <w:r w:rsidR="005E15F7">
              <w:t>11</w:t>
            </w:r>
            <w:r w:rsidRPr="00CF6B9C">
              <w:t>...năm...</w:t>
            </w:r>
            <w:r w:rsidR="005E15F7">
              <w:t>2021</w:t>
            </w:r>
            <w:r w:rsidRPr="00CF6B9C">
              <w:t>.........</w:t>
            </w:r>
          </w:p>
        </w:tc>
      </w:tr>
    </w:tbl>
    <w:p w14:paraId="000BE958" w14:textId="77777777" w:rsidR="001F445D" w:rsidRPr="00CF6B9C" w:rsidRDefault="001F445D" w:rsidP="001F445D"/>
    <w:p w14:paraId="64039555" w14:textId="77777777" w:rsidR="001F445D" w:rsidRPr="00CF6B9C" w:rsidRDefault="001F445D" w:rsidP="001F445D">
      <w:pPr>
        <w:jc w:val="center"/>
        <w:rPr>
          <w:b/>
          <w:bCs/>
        </w:rPr>
      </w:pPr>
      <w:r w:rsidRPr="00CF6B9C">
        <w:rPr>
          <w:lang w:val="it-IT"/>
        </w:rPr>
        <w:t xml:space="preserve">Tên bài: </w:t>
      </w:r>
      <w:r w:rsidRPr="00CF6B9C">
        <w:rPr>
          <w:b/>
          <w:bCs/>
        </w:rPr>
        <w:t>KIM LOẠI KIỀM VÀ HỢP CHẤT QUAN TRỌNG CỦA KIM LOẠI KIỀM</w:t>
      </w:r>
    </w:p>
    <w:p w14:paraId="7884B8D7" w14:textId="77777777" w:rsidR="001F445D" w:rsidRDefault="001F445D" w:rsidP="001F445D">
      <w:pPr>
        <w:rPr>
          <w:szCs w:val="22"/>
          <w:lang w:val="vi-VN"/>
        </w:rPr>
      </w:pPr>
      <w:r w:rsidRPr="00CF6B9C">
        <w:rPr>
          <w:b/>
          <w:u w:val="single"/>
          <w:lang w:val="it-IT"/>
        </w:rPr>
        <w:t>Mục tiêu của bài</w:t>
      </w:r>
    </w:p>
    <w:p w14:paraId="16B40B37" w14:textId="77777777" w:rsidR="001F445D" w:rsidRPr="00CF6B9C" w:rsidRDefault="001F445D" w:rsidP="001F445D">
      <w:pPr>
        <w:jc w:val="both"/>
        <w:outlineLvl w:val="0"/>
        <w:rPr>
          <w:lang w:val="it-IT"/>
        </w:rPr>
      </w:pPr>
      <w:r w:rsidRPr="00CF6B9C">
        <w:rPr>
          <w:lang w:val="it-IT"/>
        </w:rPr>
        <w:t>Sau khi học xong bài này người học có khả năng:</w:t>
      </w:r>
    </w:p>
    <w:p w14:paraId="141F013E" w14:textId="77777777" w:rsidR="001F445D" w:rsidRPr="00B143CD" w:rsidRDefault="001F445D" w:rsidP="001F445D">
      <w:pPr>
        <w:jc w:val="both"/>
        <w:outlineLvl w:val="0"/>
        <w:rPr>
          <w:b/>
          <w:bCs/>
          <w:lang w:val="vi-VN"/>
        </w:rPr>
      </w:pPr>
      <w:r>
        <w:rPr>
          <w:b/>
          <w:bCs/>
          <w:lang w:val="vi-VN"/>
        </w:rPr>
        <w:t>1.</w:t>
      </w:r>
      <w:r w:rsidRPr="00B143CD">
        <w:rPr>
          <w:b/>
          <w:bCs/>
        </w:rPr>
        <w:t>Kiến thức</w:t>
      </w:r>
    </w:p>
    <w:p w14:paraId="047F6D36" w14:textId="77777777" w:rsidR="001F445D" w:rsidRPr="00CF6B9C" w:rsidRDefault="001F445D" w:rsidP="001F445D">
      <w:pPr>
        <w:jc w:val="both"/>
        <w:outlineLvl w:val="0"/>
      </w:pPr>
      <w:r w:rsidRPr="00B143CD">
        <w:rPr>
          <w:b/>
          <w:bCs/>
        </w:rPr>
        <w:t xml:space="preserve"> </w:t>
      </w:r>
      <w:r w:rsidRPr="00CF6B9C">
        <w:t xml:space="preserve">- </w:t>
      </w:r>
      <w:r w:rsidRPr="00B143CD">
        <w:rPr>
          <w:szCs w:val="22"/>
          <w:lang w:val="vi-VN"/>
        </w:rPr>
        <w:t>Nêu</w:t>
      </w:r>
      <w:r w:rsidRPr="00B143CD">
        <w:rPr>
          <w:szCs w:val="22"/>
          <w:lang w:val="it-IT"/>
        </w:rPr>
        <w:t xml:space="preserve"> được</w:t>
      </w:r>
      <w:r w:rsidRPr="00B143CD">
        <w:rPr>
          <w:szCs w:val="22"/>
          <w:lang w:val="vi-VN"/>
        </w:rPr>
        <w:t>:</w:t>
      </w:r>
      <w:r w:rsidRPr="00CF6B9C">
        <w:t xml:space="preserve"> Vị trí, cấu tạo nguyên tử, tính chất của kim loại kiềm.</w:t>
      </w:r>
    </w:p>
    <w:p w14:paraId="278D613F" w14:textId="77777777" w:rsidR="001F445D" w:rsidRPr="00CF6B9C" w:rsidRDefault="001F445D" w:rsidP="001F445D">
      <w:pPr>
        <w:jc w:val="both"/>
        <w:outlineLvl w:val="0"/>
      </w:pPr>
      <w:r>
        <w:t xml:space="preserve"> </w:t>
      </w:r>
      <w:r w:rsidRPr="00CF6B9C">
        <w:t xml:space="preserve">- </w:t>
      </w:r>
      <w:r>
        <w:rPr>
          <w:szCs w:val="22"/>
          <w:lang w:val="vi-VN"/>
        </w:rPr>
        <w:t>Nêu</w:t>
      </w:r>
      <w:r w:rsidRPr="00CB6D3A">
        <w:rPr>
          <w:szCs w:val="22"/>
          <w:lang w:val="it-IT"/>
        </w:rPr>
        <w:t xml:space="preserve"> được</w:t>
      </w:r>
      <w:r>
        <w:rPr>
          <w:szCs w:val="22"/>
          <w:lang w:val="vi-VN"/>
        </w:rPr>
        <w:t>:</w:t>
      </w:r>
      <w:r w:rsidRPr="00CF6B9C">
        <w:t xml:space="preserve"> Nguyên tắc và phương pháp điều chế một số kim loại kiềm.</w:t>
      </w:r>
    </w:p>
    <w:p w14:paraId="75D8834D" w14:textId="77777777" w:rsidR="001F445D" w:rsidRPr="00CF6B9C" w:rsidRDefault="001F445D" w:rsidP="001F445D">
      <w:pPr>
        <w:jc w:val="both"/>
        <w:outlineLvl w:val="0"/>
      </w:pPr>
      <w:r>
        <w:t xml:space="preserve"> </w:t>
      </w:r>
      <w:r w:rsidRPr="00CF6B9C">
        <w:t>-</w:t>
      </w:r>
      <w:r w:rsidRPr="00163678">
        <w:rPr>
          <w:szCs w:val="22"/>
          <w:lang w:val="vi-VN"/>
        </w:rPr>
        <w:t xml:space="preserve"> </w:t>
      </w:r>
      <w:r>
        <w:rPr>
          <w:szCs w:val="22"/>
          <w:lang w:val="vi-VN"/>
        </w:rPr>
        <w:t xml:space="preserve">Giải thích được </w:t>
      </w:r>
      <w:r w:rsidRPr="00CF6B9C">
        <w:t>tính khử rất mạnh của kim loại kiềm.</w:t>
      </w:r>
    </w:p>
    <w:p w14:paraId="0E3223E0" w14:textId="77777777" w:rsidR="001F445D" w:rsidRDefault="001F445D" w:rsidP="001F445D">
      <w:pPr>
        <w:jc w:val="both"/>
        <w:outlineLvl w:val="0"/>
        <w:rPr>
          <w:b/>
          <w:bCs/>
          <w:lang w:val="vi-VN"/>
        </w:rPr>
      </w:pPr>
      <w:r w:rsidRPr="00DF4A56">
        <w:rPr>
          <w:b/>
          <w:bCs/>
        </w:rPr>
        <w:t>2. Kĩ năng:</w:t>
      </w:r>
    </w:p>
    <w:p w14:paraId="34970871" w14:textId="77777777" w:rsidR="001F445D" w:rsidRDefault="001F445D" w:rsidP="001F445D">
      <w:pPr>
        <w:spacing w:line="276" w:lineRule="auto"/>
        <w:rPr>
          <w:szCs w:val="22"/>
          <w:lang w:val="vi-VN"/>
        </w:rPr>
      </w:pPr>
      <w:r>
        <w:rPr>
          <w:szCs w:val="22"/>
          <w:lang w:val="vi-VN"/>
        </w:rPr>
        <w:t>-</w:t>
      </w:r>
      <w:r w:rsidRPr="00CB6D3A">
        <w:rPr>
          <w:szCs w:val="22"/>
          <w:lang w:val="it-IT"/>
        </w:rPr>
        <w:t xml:space="preserve">Viết </w:t>
      </w:r>
      <w:r>
        <w:rPr>
          <w:szCs w:val="22"/>
          <w:lang w:val="vi-VN"/>
        </w:rPr>
        <w:t xml:space="preserve">được </w:t>
      </w:r>
      <w:r w:rsidRPr="00CB6D3A">
        <w:rPr>
          <w:szCs w:val="22"/>
          <w:lang w:val="it-IT"/>
        </w:rPr>
        <w:t>các ph</w:t>
      </w:r>
      <w:r>
        <w:rPr>
          <w:szCs w:val="22"/>
          <w:lang w:val="it-IT"/>
        </w:rPr>
        <w:t>ương trình phản ứng hoá học của</w:t>
      </w:r>
      <w:r w:rsidRPr="00CF6B9C">
        <w:t xml:space="preserve"> kim loại kiềm</w:t>
      </w:r>
    </w:p>
    <w:p w14:paraId="212B9625" w14:textId="77777777" w:rsidR="001F445D" w:rsidRPr="00163678" w:rsidRDefault="001F445D" w:rsidP="001F445D">
      <w:pPr>
        <w:spacing w:line="276" w:lineRule="auto"/>
        <w:rPr>
          <w:szCs w:val="22"/>
          <w:lang w:val="it-IT"/>
        </w:rPr>
      </w:pPr>
      <w:r w:rsidRPr="00CF6B9C">
        <w:t xml:space="preserve"> - </w:t>
      </w:r>
      <w:r>
        <w:rPr>
          <w:lang w:val="vi-VN"/>
        </w:rPr>
        <w:t xml:space="preserve">Thực hiện được </w:t>
      </w:r>
      <w:r w:rsidRPr="00CF6B9C">
        <w:t xml:space="preserve"> một số thí nghiệm đơn giản về kim loại kiềm.</w:t>
      </w:r>
    </w:p>
    <w:p w14:paraId="202BBAAC" w14:textId="77777777" w:rsidR="001F445D" w:rsidRPr="00CF6B9C" w:rsidRDefault="001F445D" w:rsidP="001F445D">
      <w:pPr>
        <w:jc w:val="both"/>
        <w:outlineLvl w:val="0"/>
      </w:pPr>
      <w:r w:rsidRPr="00CF6B9C">
        <w:t xml:space="preserve"> - Giải bài tập về kim loại kiềm.</w:t>
      </w:r>
    </w:p>
    <w:p w14:paraId="48A518EC" w14:textId="77777777" w:rsidR="001F445D" w:rsidRPr="00407ECF" w:rsidRDefault="001F445D" w:rsidP="001F445D">
      <w:pPr>
        <w:spacing w:line="276" w:lineRule="auto"/>
        <w:rPr>
          <w:szCs w:val="22"/>
          <w:lang w:val="vi-VN"/>
        </w:rPr>
      </w:pPr>
      <w:r w:rsidRPr="00CF6B9C">
        <w:rPr>
          <w:b/>
          <w:bCs/>
        </w:rPr>
        <w:t xml:space="preserve"> </w:t>
      </w:r>
      <w:r w:rsidRPr="00DF4A56">
        <w:rPr>
          <w:b/>
          <w:bCs/>
        </w:rPr>
        <w:t>3. Thái độ</w:t>
      </w:r>
    </w:p>
    <w:p w14:paraId="00B9F7AB" w14:textId="77777777" w:rsidR="001F445D" w:rsidRPr="00C167C8" w:rsidRDefault="001F445D" w:rsidP="001F445D">
      <w:pPr>
        <w:pStyle w:val="NormalWeb"/>
        <w:shd w:val="clear" w:color="auto" w:fill="FFFFFF"/>
        <w:spacing w:before="0" w:beforeAutospacing="0" w:after="0" w:afterAutospacing="0"/>
        <w:textAlignment w:val="baseline"/>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 sử dụng hợp lí tài nguyên.</w:t>
      </w:r>
    </w:p>
    <w:p w14:paraId="795F1E1B" w14:textId="77777777" w:rsidR="001F445D" w:rsidRPr="00CF6B9C" w:rsidRDefault="001F445D" w:rsidP="001F445D">
      <w:pPr>
        <w:jc w:val="both"/>
        <w:outlineLvl w:val="0"/>
        <w:rPr>
          <w:b/>
          <w:u w:val="single"/>
          <w:lang w:val="it-IT"/>
        </w:rPr>
      </w:pPr>
      <w:r w:rsidRPr="00CF6B9C">
        <w:rPr>
          <w:b/>
          <w:u w:val="single"/>
          <w:lang w:val="it-IT"/>
        </w:rPr>
        <w:t>đồ dùng và phương tiện dạy học:</w:t>
      </w:r>
    </w:p>
    <w:p w14:paraId="5112DA7C" w14:textId="77777777" w:rsidR="001F445D" w:rsidRPr="00CF6B9C" w:rsidRDefault="001F445D" w:rsidP="001F445D">
      <w:pPr>
        <w:jc w:val="both"/>
        <w:outlineLvl w:val="0"/>
      </w:pPr>
      <w:r w:rsidRPr="00CF6B9C">
        <w:t>-Bảng tuần hoàn, bảng phụ ghi một số tính chất vật lí của kim loại kiềm. Máy chiếu.</w:t>
      </w:r>
    </w:p>
    <w:p w14:paraId="5B54A2FC" w14:textId="77777777" w:rsidR="001F445D" w:rsidRPr="00CF6B9C" w:rsidRDefault="001F445D" w:rsidP="001F445D">
      <w:pPr>
        <w:jc w:val="both"/>
        <w:outlineLvl w:val="0"/>
      </w:pPr>
      <w:r w:rsidRPr="00CF6B9C">
        <w:t>-Dụng cụ, hoá chất: Na kim loại, bình khí O</w:t>
      </w:r>
      <w:r w:rsidRPr="00CF6B9C">
        <w:rPr>
          <w:vertAlign w:val="subscript"/>
        </w:rPr>
        <w:t>2</w:t>
      </w:r>
      <w:r w:rsidRPr="00CF6B9C">
        <w:t xml:space="preserve"> và bình khí Cl</w:t>
      </w:r>
      <w:r w:rsidRPr="00CF6B9C">
        <w:rPr>
          <w:vertAlign w:val="subscript"/>
        </w:rPr>
        <w:t>2</w:t>
      </w:r>
      <w:r w:rsidRPr="00CF6B9C">
        <w:t xml:space="preserve">, nước, dao. </w:t>
      </w:r>
    </w:p>
    <w:p w14:paraId="58FD7284" w14:textId="77777777" w:rsidR="001F445D" w:rsidRDefault="001F445D" w:rsidP="001F445D">
      <w:pPr>
        <w:rPr>
          <w:lang w:val="vi-VN"/>
        </w:rPr>
      </w:pPr>
      <w:r w:rsidRPr="00CF6B9C">
        <w:rPr>
          <w:b/>
          <w:lang w:val="it-IT"/>
        </w:rPr>
        <w:t>I. Ổn định lớp học:</w:t>
      </w:r>
      <w:r w:rsidRPr="00CF6B9C">
        <w:t xml:space="preserve"> </w:t>
      </w:r>
      <w:r w:rsidRPr="00CF6B9C">
        <w:rPr>
          <w:lang w:val="it-IT"/>
        </w:rPr>
        <w:t>Thời gian: 5 phút</w:t>
      </w:r>
    </w:p>
    <w:p w14:paraId="0E1F0B0C" w14:textId="77777777" w:rsidR="001F445D" w:rsidRPr="00D640A1" w:rsidRDefault="001F445D" w:rsidP="001F445D">
      <w:pPr>
        <w:rPr>
          <w:lang w:val="vi-VN"/>
        </w:rPr>
      </w:pPr>
      <w:r w:rsidRPr="008355E4">
        <w:rPr>
          <w:lang w:val="de-DE"/>
        </w:rPr>
        <w:t>Số học sinh vắng:…………Tên:</w:t>
      </w:r>
    </w:p>
    <w:p w14:paraId="57F77DB6" w14:textId="77777777" w:rsidR="001F445D" w:rsidRPr="00CF6B9C" w:rsidRDefault="001F445D" w:rsidP="001F445D">
      <w:pPr>
        <w:rPr>
          <w:b/>
          <w:lang w:val="sv-SE"/>
        </w:rPr>
      </w:pPr>
      <w:r w:rsidRPr="00CF6B9C">
        <w:rPr>
          <w:b/>
          <w:lang w:val="sv-SE"/>
        </w:rPr>
        <w:t>II. Thực hiện bài học:</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982"/>
        <w:gridCol w:w="2835"/>
        <w:gridCol w:w="1984"/>
        <w:gridCol w:w="851"/>
      </w:tblGrid>
      <w:tr w:rsidR="001F445D" w:rsidRPr="00CF6B9C" w14:paraId="5C1A7D65" w14:textId="77777777" w:rsidTr="00F937CF">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4C9E8B5A" w14:textId="77777777" w:rsidR="001F445D" w:rsidRPr="00CF6B9C" w:rsidRDefault="001F445D" w:rsidP="00F937CF">
            <w:pPr>
              <w:rPr>
                <w:lang w:val="de-DE"/>
              </w:rPr>
            </w:pPr>
            <w:r w:rsidRPr="00CF6B9C">
              <w:rPr>
                <w:lang w:val="de-DE"/>
              </w:rPr>
              <w:t>TT</w:t>
            </w:r>
          </w:p>
        </w:tc>
        <w:tc>
          <w:tcPr>
            <w:tcW w:w="3982" w:type="dxa"/>
            <w:vMerge w:val="restart"/>
            <w:tcBorders>
              <w:top w:val="single" w:sz="4" w:space="0" w:color="auto"/>
              <w:left w:val="single" w:sz="4" w:space="0" w:color="auto"/>
              <w:bottom w:val="single" w:sz="4" w:space="0" w:color="auto"/>
              <w:right w:val="single" w:sz="4" w:space="0" w:color="auto"/>
            </w:tcBorders>
            <w:shd w:val="clear" w:color="auto" w:fill="auto"/>
          </w:tcPr>
          <w:p w14:paraId="7954EC89" w14:textId="77777777" w:rsidR="001F445D" w:rsidRPr="00CF6B9C" w:rsidRDefault="001F445D" w:rsidP="00F937CF">
            <w:pPr>
              <w:jc w:val="center"/>
              <w:rPr>
                <w:lang w:val="de-DE"/>
              </w:rPr>
            </w:pPr>
            <w:r w:rsidRPr="00CF6B9C">
              <w:rPr>
                <w:lang w:val="de-DE"/>
              </w:rPr>
              <w:t>Nội dung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14:paraId="4A0332BD" w14:textId="77777777" w:rsidR="001F445D" w:rsidRPr="00CF6B9C" w:rsidRDefault="001F445D" w:rsidP="00F937CF">
            <w:pPr>
              <w:jc w:val="center"/>
              <w:rPr>
                <w:lang w:val="fr-FR"/>
              </w:rPr>
            </w:pPr>
            <w:r w:rsidRPr="00CF6B9C">
              <w:rPr>
                <w:lang w:val="fr-FR"/>
              </w:rPr>
              <w:t>Hoạt động dạy học</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14:paraId="77BE56F2" w14:textId="77777777" w:rsidR="001F445D" w:rsidRPr="00CF6B9C" w:rsidRDefault="001F445D" w:rsidP="00F937CF">
            <w:pPr>
              <w:jc w:val="center"/>
              <w:rPr>
                <w:lang w:val="de-DE"/>
              </w:rPr>
            </w:pPr>
            <w:r w:rsidRPr="00CF6B9C">
              <w:rPr>
                <w:lang w:val="de-DE"/>
              </w:rPr>
              <w:t>Thời gian</w:t>
            </w:r>
          </w:p>
        </w:tc>
      </w:tr>
      <w:tr w:rsidR="001F445D" w:rsidRPr="00CF6B9C" w14:paraId="723573EC" w14:textId="77777777" w:rsidTr="00F937CF">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7F4972B7" w14:textId="77777777" w:rsidR="001F445D" w:rsidRPr="00CF6B9C" w:rsidRDefault="001F445D" w:rsidP="00F937CF">
            <w:pPr>
              <w:rPr>
                <w:lang w:val="de-DE"/>
              </w:rPr>
            </w:pPr>
          </w:p>
        </w:tc>
        <w:tc>
          <w:tcPr>
            <w:tcW w:w="3982" w:type="dxa"/>
            <w:vMerge/>
            <w:tcBorders>
              <w:top w:val="single" w:sz="4" w:space="0" w:color="auto"/>
              <w:left w:val="single" w:sz="4" w:space="0" w:color="auto"/>
              <w:bottom w:val="single" w:sz="4" w:space="0" w:color="auto"/>
              <w:right w:val="single" w:sz="4" w:space="0" w:color="auto"/>
            </w:tcBorders>
            <w:shd w:val="clear" w:color="auto" w:fill="auto"/>
          </w:tcPr>
          <w:p w14:paraId="3FC2CD51" w14:textId="77777777" w:rsidR="001F445D" w:rsidRPr="00CF6B9C" w:rsidRDefault="001F445D" w:rsidP="00F937CF">
            <w:pPr>
              <w:rPr>
                <w:lang w:val="de-D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F4B7990" w14:textId="77777777" w:rsidR="001F445D" w:rsidRPr="00CF6B9C" w:rsidRDefault="001F445D" w:rsidP="00F937CF">
            <w:pPr>
              <w:jc w:val="center"/>
              <w:rPr>
                <w:lang w:val="de-DE"/>
              </w:rPr>
            </w:pPr>
            <w:r w:rsidRPr="00CF6B9C">
              <w:rPr>
                <w:lang w:val="de-DE"/>
              </w:rPr>
              <w:t xml:space="preserve">Hoạt động của </w:t>
            </w:r>
            <w:r w:rsidRPr="00CF6B9C">
              <w:rPr>
                <w:lang w:val="pt-BR"/>
              </w:rPr>
              <w:t>giảng viên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835AAE" w14:textId="77777777" w:rsidR="001F445D" w:rsidRPr="00CF6B9C" w:rsidRDefault="001F445D" w:rsidP="00F937CF">
            <w:pPr>
              <w:jc w:val="center"/>
              <w:rPr>
                <w:lang w:val="de-DE"/>
              </w:rPr>
            </w:pPr>
            <w:r w:rsidRPr="00CF6B9C">
              <w:rPr>
                <w:lang w:val="de-DE"/>
              </w:rPr>
              <w:t xml:space="preserve">Hoạt động của </w:t>
            </w:r>
            <w:r w:rsidRPr="00CF6B9C">
              <w:rPr>
                <w:lang w:val="it-IT"/>
              </w:rPr>
              <w:t>người học</w:t>
            </w: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333ACF74" w14:textId="77777777" w:rsidR="001F445D" w:rsidRPr="00CF6B9C" w:rsidRDefault="001F445D" w:rsidP="00F937CF">
            <w:pPr>
              <w:rPr>
                <w:lang w:val="de-DE"/>
              </w:rPr>
            </w:pPr>
          </w:p>
        </w:tc>
      </w:tr>
      <w:tr w:rsidR="001F445D" w:rsidRPr="00CF6B9C" w14:paraId="401C51EC" w14:textId="77777777" w:rsidTr="00F937CF">
        <w:tc>
          <w:tcPr>
            <w:tcW w:w="521" w:type="dxa"/>
            <w:tcBorders>
              <w:top w:val="single" w:sz="4" w:space="0" w:color="auto"/>
              <w:left w:val="single" w:sz="4" w:space="0" w:color="auto"/>
              <w:bottom w:val="single" w:sz="4" w:space="0" w:color="auto"/>
              <w:right w:val="single" w:sz="4" w:space="0" w:color="auto"/>
            </w:tcBorders>
            <w:shd w:val="clear" w:color="auto" w:fill="auto"/>
          </w:tcPr>
          <w:p w14:paraId="07AD1C53" w14:textId="77777777" w:rsidR="001F445D" w:rsidRPr="00CF6B9C" w:rsidRDefault="001F445D" w:rsidP="00F937CF">
            <w:pPr>
              <w:jc w:val="center"/>
              <w:rPr>
                <w:b/>
                <w:bCs/>
                <w:lang w:val="de-DE"/>
              </w:rPr>
            </w:pPr>
            <w:r w:rsidRPr="00CF6B9C">
              <w:rPr>
                <w:b/>
                <w:bCs/>
                <w:lang w:val="de-DE"/>
              </w:rPr>
              <w:t>1</w:t>
            </w:r>
          </w:p>
        </w:tc>
        <w:tc>
          <w:tcPr>
            <w:tcW w:w="3982" w:type="dxa"/>
            <w:tcBorders>
              <w:top w:val="single" w:sz="4" w:space="0" w:color="auto"/>
              <w:left w:val="single" w:sz="4" w:space="0" w:color="auto"/>
              <w:bottom w:val="single" w:sz="4" w:space="0" w:color="auto"/>
              <w:right w:val="single" w:sz="4" w:space="0" w:color="auto"/>
            </w:tcBorders>
            <w:shd w:val="clear" w:color="auto" w:fill="auto"/>
          </w:tcPr>
          <w:p w14:paraId="17244BBC" w14:textId="77777777" w:rsidR="001F445D" w:rsidRPr="00CF6B9C" w:rsidRDefault="001F445D" w:rsidP="00F937CF">
            <w:pPr>
              <w:rPr>
                <w:lang w:val="de-DE"/>
              </w:rPr>
            </w:pPr>
            <w:r w:rsidRPr="00CF6B9C">
              <w:rPr>
                <w:b/>
                <w:bCs/>
                <w:u w:val="single"/>
                <w:lang w:val="de-DE"/>
              </w:rPr>
              <w:t>Dẫn nhập</w:t>
            </w:r>
          </w:p>
          <w:p w14:paraId="667A2BE2" w14:textId="77777777" w:rsidR="001F445D" w:rsidRPr="00CF6B9C" w:rsidRDefault="001F445D" w:rsidP="00F937CF">
            <w:pPr>
              <w:rPr>
                <w:lang w:val="de-DE"/>
              </w:rPr>
            </w:pPr>
            <w:r w:rsidRPr="00CF6B9C">
              <w:rPr>
                <w:lang w:val="de-DE"/>
              </w:rPr>
              <w:t>Tính chất chung của kim loại</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7F26CF7" w14:textId="77777777" w:rsidR="001F445D" w:rsidRPr="00CF6B9C" w:rsidRDefault="001F445D" w:rsidP="00F937CF">
            <w:pPr>
              <w:rPr>
                <w:lang w:val="de-DE"/>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A4B4734" w14:textId="77777777" w:rsidR="001F445D" w:rsidRPr="00CF6B9C" w:rsidRDefault="001F445D" w:rsidP="00F937CF">
            <w:pPr>
              <w:rPr>
                <w:lang w:val="de-DE"/>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F758F4" w14:textId="1A72E998" w:rsidR="001F445D" w:rsidRPr="00CF6B9C" w:rsidRDefault="00FB0F59" w:rsidP="00F937CF">
            <w:pPr>
              <w:rPr>
                <w:lang w:val="de-DE"/>
              </w:rPr>
            </w:pPr>
            <w:r w:rsidRPr="00CF6B9C">
              <w:rPr>
                <w:lang w:val="it-IT"/>
              </w:rPr>
              <w:t>5 phút</w:t>
            </w:r>
          </w:p>
        </w:tc>
      </w:tr>
      <w:tr w:rsidR="001F445D" w:rsidRPr="00CF6B9C" w14:paraId="266F02A0" w14:textId="77777777" w:rsidTr="00F937CF">
        <w:tc>
          <w:tcPr>
            <w:tcW w:w="521" w:type="dxa"/>
            <w:tcBorders>
              <w:top w:val="single" w:sz="4" w:space="0" w:color="auto"/>
              <w:left w:val="single" w:sz="4" w:space="0" w:color="auto"/>
              <w:bottom w:val="single" w:sz="4" w:space="0" w:color="auto"/>
              <w:right w:val="single" w:sz="4" w:space="0" w:color="auto"/>
            </w:tcBorders>
            <w:shd w:val="clear" w:color="auto" w:fill="auto"/>
          </w:tcPr>
          <w:p w14:paraId="197F96F0" w14:textId="77777777" w:rsidR="001F445D" w:rsidRPr="00CF6B9C" w:rsidRDefault="001F445D" w:rsidP="00F937CF">
            <w:pPr>
              <w:jc w:val="center"/>
              <w:rPr>
                <w:b/>
                <w:bCs/>
                <w:lang w:val="de-DE"/>
              </w:rPr>
            </w:pPr>
            <w:r w:rsidRPr="00CF6B9C">
              <w:rPr>
                <w:b/>
                <w:bCs/>
                <w:lang w:val="de-DE"/>
              </w:rPr>
              <w:t>2</w:t>
            </w:r>
          </w:p>
        </w:tc>
        <w:tc>
          <w:tcPr>
            <w:tcW w:w="3982" w:type="dxa"/>
            <w:tcBorders>
              <w:top w:val="single" w:sz="4" w:space="0" w:color="auto"/>
              <w:left w:val="single" w:sz="4" w:space="0" w:color="auto"/>
              <w:bottom w:val="single" w:sz="4" w:space="0" w:color="auto"/>
              <w:right w:val="single" w:sz="4" w:space="0" w:color="auto"/>
            </w:tcBorders>
            <w:shd w:val="clear" w:color="auto" w:fill="auto"/>
          </w:tcPr>
          <w:p w14:paraId="4ECE449C" w14:textId="77777777" w:rsidR="001F445D" w:rsidRPr="00CF6B9C" w:rsidRDefault="001F445D" w:rsidP="00F937CF">
            <w:pPr>
              <w:rPr>
                <w:b/>
                <w:bCs/>
                <w:u w:val="single"/>
                <w:lang w:val="nb-NO"/>
              </w:rPr>
            </w:pPr>
            <w:r w:rsidRPr="00CF6B9C">
              <w:rPr>
                <w:b/>
                <w:bCs/>
                <w:u w:val="single"/>
                <w:lang w:val="nb-NO"/>
              </w:rPr>
              <w:t>Giảng bài mới</w:t>
            </w:r>
          </w:p>
          <w:p w14:paraId="5A2B0331" w14:textId="77777777" w:rsidR="001F445D" w:rsidRPr="00B00397" w:rsidRDefault="001F445D" w:rsidP="00F937CF">
            <w:pPr>
              <w:pStyle w:val="NoSpacing"/>
              <w:ind w:left="-79"/>
              <w:rPr>
                <w:b/>
                <w:bCs/>
                <w:sz w:val="24"/>
                <w:szCs w:val="24"/>
                <w:u w:val="single"/>
              </w:rPr>
            </w:pPr>
            <w:r w:rsidRPr="00B00397">
              <w:rPr>
                <w:b/>
                <w:bCs/>
                <w:sz w:val="24"/>
                <w:szCs w:val="24"/>
                <w:u w:val="single"/>
              </w:rPr>
              <w:t xml:space="preserve">A. </w:t>
            </w:r>
            <w:r w:rsidRPr="00B00397">
              <w:rPr>
                <w:b/>
                <w:bCs/>
                <w:u w:val="single"/>
                <w:lang w:val="vi-VN"/>
              </w:rPr>
              <w:t>Kim loại kiềm</w:t>
            </w:r>
          </w:p>
          <w:p w14:paraId="3F264591" w14:textId="77777777" w:rsidR="001F445D" w:rsidRPr="0021656F" w:rsidRDefault="001F445D" w:rsidP="00F937CF">
            <w:pPr>
              <w:pStyle w:val="NoSpacing"/>
              <w:ind w:left="-79"/>
              <w:rPr>
                <w:sz w:val="24"/>
                <w:szCs w:val="24"/>
                <w:lang w:val="vi-VN"/>
              </w:rPr>
            </w:pPr>
            <w:r w:rsidRPr="0021656F">
              <w:rPr>
                <w:bCs/>
                <w:sz w:val="24"/>
                <w:szCs w:val="24"/>
              </w:rPr>
              <w:t xml:space="preserve">I. </w:t>
            </w:r>
            <w:r w:rsidRPr="0021656F">
              <w:rPr>
                <w:bCs/>
                <w:sz w:val="24"/>
                <w:szCs w:val="24"/>
                <w:lang w:val="vi-VN"/>
              </w:rPr>
              <w:t>Vị trí cấu tạo</w:t>
            </w:r>
          </w:p>
          <w:p w14:paraId="3A47B28E" w14:textId="77777777" w:rsidR="001F445D" w:rsidRDefault="001F445D" w:rsidP="00F937CF">
            <w:pPr>
              <w:pStyle w:val="NoSpacing"/>
              <w:ind w:left="-70"/>
              <w:rPr>
                <w:bCs/>
                <w:sz w:val="24"/>
                <w:szCs w:val="24"/>
                <w:lang w:val="vi-VN"/>
              </w:rPr>
            </w:pPr>
            <w:r w:rsidRPr="0021656F">
              <w:rPr>
                <w:bCs/>
                <w:sz w:val="24"/>
                <w:szCs w:val="24"/>
              </w:rPr>
              <w:t xml:space="preserve">II. </w:t>
            </w:r>
            <w:r>
              <w:rPr>
                <w:bCs/>
                <w:sz w:val="24"/>
                <w:szCs w:val="24"/>
                <w:lang w:val="vi-VN"/>
              </w:rPr>
              <w:t>Tính chất vật lý</w:t>
            </w:r>
          </w:p>
          <w:p w14:paraId="6B99B41F" w14:textId="77777777" w:rsidR="001F445D" w:rsidRPr="0021656F" w:rsidRDefault="001F445D" w:rsidP="00F937CF">
            <w:pPr>
              <w:pStyle w:val="NoSpacing"/>
              <w:ind w:left="-70"/>
              <w:rPr>
                <w:bCs/>
                <w:sz w:val="24"/>
                <w:szCs w:val="24"/>
                <w:lang w:val="vi-VN"/>
              </w:rPr>
            </w:pPr>
            <w:r w:rsidRPr="0021656F">
              <w:rPr>
                <w:bCs/>
                <w:sz w:val="24"/>
                <w:szCs w:val="24"/>
              </w:rPr>
              <w:t xml:space="preserve">III. </w:t>
            </w:r>
            <w:r>
              <w:rPr>
                <w:bCs/>
                <w:sz w:val="24"/>
                <w:szCs w:val="24"/>
                <w:lang w:val="vi-VN"/>
              </w:rPr>
              <w:t>Tính chất hóa học</w:t>
            </w:r>
            <w:r w:rsidRPr="0021656F">
              <w:rPr>
                <w:bCs/>
                <w:sz w:val="24"/>
                <w:szCs w:val="24"/>
              </w:rPr>
              <w:t xml:space="preserve"> </w:t>
            </w:r>
          </w:p>
          <w:p w14:paraId="029FEE7E" w14:textId="77777777" w:rsidR="001F445D" w:rsidRPr="00CF6B9C" w:rsidRDefault="001F445D" w:rsidP="00F937CF">
            <w:pPr>
              <w:pStyle w:val="NoSpacing"/>
              <w:ind w:left="-79"/>
              <w:rPr>
                <w:sz w:val="24"/>
                <w:szCs w:val="24"/>
              </w:rPr>
            </w:pPr>
            <w:r w:rsidRPr="00CF6B9C">
              <w:rPr>
                <w:sz w:val="24"/>
                <w:szCs w:val="24"/>
              </w:rPr>
              <w:t>Tính khử rất mạnh</w:t>
            </w:r>
          </w:p>
          <w:p w14:paraId="4C8D1A89" w14:textId="77777777" w:rsidR="001F445D" w:rsidRPr="00CF6B9C" w:rsidRDefault="001F445D" w:rsidP="00F937CF">
            <w:pPr>
              <w:pStyle w:val="NoSpacing"/>
              <w:ind w:left="-79"/>
              <w:jc w:val="center"/>
              <w:rPr>
                <w:sz w:val="24"/>
                <w:szCs w:val="24"/>
              </w:rPr>
            </w:pPr>
            <w:r w:rsidRPr="00CF6B9C">
              <w:rPr>
                <w:sz w:val="24"/>
                <w:szCs w:val="24"/>
              </w:rPr>
              <w:t>M → M</w:t>
            </w:r>
            <w:r w:rsidRPr="00CF6B9C">
              <w:rPr>
                <w:sz w:val="24"/>
                <w:szCs w:val="24"/>
                <w:vertAlign w:val="superscript"/>
              </w:rPr>
              <w:t>+</w:t>
            </w:r>
            <w:r w:rsidRPr="00CF6B9C">
              <w:rPr>
                <w:sz w:val="24"/>
                <w:szCs w:val="24"/>
              </w:rPr>
              <w:t xml:space="preserve"> + 1e</w:t>
            </w:r>
          </w:p>
          <w:p w14:paraId="5C3FCD8A" w14:textId="77777777" w:rsidR="001F445D" w:rsidRPr="00CF6B9C" w:rsidRDefault="001F445D" w:rsidP="00F937CF">
            <w:pPr>
              <w:pStyle w:val="NoSpacing"/>
              <w:ind w:left="-79"/>
              <w:rPr>
                <w:sz w:val="24"/>
                <w:szCs w:val="24"/>
              </w:rPr>
            </w:pPr>
            <w:r w:rsidRPr="00CF6B9C">
              <w:rPr>
                <w:sz w:val="24"/>
                <w:szCs w:val="24"/>
              </w:rPr>
              <w:t>Kim loại kiềm có số oxi hoá +1.</w:t>
            </w:r>
          </w:p>
          <w:p w14:paraId="16BD1AD3" w14:textId="77777777" w:rsidR="001F445D" w:rsidRPr="00CF6B9C" w:rsidRDefault="001F445D" w:rsidP="00F937CF">
            <w:pPr>
              <w:pStyle w:val="NoSpacing"/>
              <w:ind w:left="-79"/>
              <w:rPr>
                <w:sz w:val="24"/>
                <w:szCs w:val="24"/>
              </w:rPr>
            </w:pPr>
            <w:r w:rsidRPr="00CF6B9C">
              <w:rPr>
                <w:b/>
                <w:bCs/>
                <w:sz w:val="24"/>
                <w:szCs w:val="24"/>
              </w:rPr>
              <w:t xml:space="preserve">1. </w:t>
            </w:r>
            <w:r w:rsidRPr="00CF6B9C">
              <w:rPr>
                <w:b/>
                <w:bCs/>
                <w:sz w:val="24"/>
                <w:szCs w:val="24"/>
                <w:u w:val="single"/>
              </w:rPr>
              <w:t>Tác dụng với phi kim</w:t>
            </w:r>
          </w:p>
          <w:p w14:paraId="6FBAD582" w14:textId="77777777" w:rsidR="001F445D" w:rsidRPr="00CF6B9C" w:rsidRDefault="001F445D" w:rsidP="00F937CF">
            <w:pPr>
              <w:pStyle w:val="NoSpacing"/>
              <w:ind w:left="-79"/>
              <w:rPr>
                <w:b/>
                <w:bCs/>
                <w:i/>
                <w:iCs/>
                <w:sz w:val="24"/>
                <w:szCs w:val="24"/>
                <w:lang w:val="pt-BR"/>
              </w:rPr>
            </w:pPr>
            <w:r w:rsidRPr="00CF6B9C">
              <w:rPr>
                <w:b/>
                <w:bCs/>
                <w:i/>
                <w:iCs/>
                <w:sz w:val="24"/>
                <w:szCs w:val="24"/>
                <w:lang w:val="pt-BR"/>
              </w:rPr>
              <w:t>a. Tác dụng với oxi</w:t>
            </w:r>
          </w:p>
          <w:p w14:paraId="6D9DD9A7" w14:textId="77777777" w:rsidR="001F445D" w:rsidRPr="00CF6B9C" w:rsidRDefault="001F445D" w:rsidP="00F937CF">
            <w:pPr>
              <w:pStyle w:val="NoSpacing"/>
              <w:ind w:left="-79"/>
              <w:rPr>
                <w:sz w:val="24"/>
                <w:szCs w:val="24"/>
                <w:lang w:val="pt-BR"/>
              </w:rPr>
            </w:pPr>
            <w:r w:rsidRPr="00CF6B9C">
              <w:rPr>
                <w:sz w:val="24"/>
                <w:szCs w:val="24"/>
                <w:lang w:val="pt-BR"/>
              </w:rPr>
              <w:t>2Na + O</w:t>
            </w:r>
            <w:r w:rsidRPr="00CF6B9C">
              <w:rPr>
                <w:sz w:val="24"/>
                <w:szCs w:val="24"/>
                <w:vertAlign w:val="subscript"/>
                <w:lang w:val="pt-BR"/>
              </w:rPr>
              <w:t>2</w:t>
            </w:r>
            <w:r w:rsidRPr="00CF6B9C">
              <w:rPr>
                <w:sz w:val="24"/>
                <w:szCs w:val="24"/>
                <w:lang w:val="pt-BR"/>
              </w:rPr>
              <w:t xml:space="preserve"> → Na</w:t>
            </w:r>
            <w:r w:rsidRPr="00CF6B9C">
              <w:rPr>
                <w:sz w:val="24"/>
                <w:szCs w:val="24"/>
                <w:vertAlign w:val="subscript"/>
                <w:lang w:val="pt-BR"/>
              </w:rPr>
              <w:t>2</w:t>
            </w:r>
            <w:r w:rsidRPr="00CF6B9C">
              <w:rPr>
                <w:sz w:val="24"/>
                <w:szCs w:val="24"/>
                <w:lang w:val="pt-BR"/>
              </w:rPr>
              <w:t>O</w:t>
            </w:r>
            <w:r w:rsidRPr="00CF6B9C">
              <w:rPr>
                <w:sz w:val="24"/>
                <w:szCs w:val="24"/>
                <w:vertAlign w:val="subscript"/>
                <w:lang w:val="pt-BR"/>
              </w:rPr>
              <w:t>2</w:t>
            </w:r>
            <w:r w:rsidRPr="00CF6B9C">
              <w:rPr>
                <w:sz w:val="24"/>
                <w:szCs w:val="24"/>
                <w:lang w:val="pt-BR"/>
              </w:rPr>
              <w:t xml:space="preserve"> (natri peoxit)</w:t>
            </w:r>
          </w:p>
          <w:p w14:paraId="5BB3DE91" w14:textId="77777777" w:rsidR="001F445D" w:rsidRPr="00CF6B9C" w:rsidRDefault="001F445D" w:rsidP="00F937CF">
            <w:pPr>
              <w:pStyle w:val="NoSpacing"/>
              <w:ind w:left="-79"/>
              <w:rPr>
                <w:sz w:val="24"/>
                <w:szCs w:val="24"/>
                <w:lang w:val="fr-FR"/>
              </w:rPr>
            </w:pPr>
            <w:r w:rsidRPr="00CF6B9C">
              <w:rPr>
                <w:sz w:val="24"/>
                <w:szCs w:val="24"/>
                <w:lang w:val="fr-FR"/>
              </w:rPr>
              <w:t>4Na + O</w:t>
            </w:r>
            <w:r w:rsidRPr="00CF6B9C">
              <w:rPr>
                <w:sz w:val="24"/>
                <w:szCs w:val="24"/>
                <w:vertAlign w:val="subscript"/>
                <w:lang w:val="fr-FR"/>
              </w:rPr>
              <w:t>2</w:t>
            </w:r>
            <w:r w:rsidRPr="00CF6B9C">
              <w:rPr>
                <w:sz w:val="24"/>
                <w:szCs w:val="24"/>
                <w:lang w:val="fr-FR"/>
              </w:rPr>
              <w:t xml:space="preserve"> → 2Na</w:t>
            </w:r>
            <w:r w:rsidRPr="00CF6B9C">
              <w:rPr>
                <w:sz w:val="24"/>
                <w:szCs w:val="24"/>
                <w:vertAlign w:val="subscript"/>
                <w:lang w:val="fr-FR"/>
              </w:rPr>
              <w:t>2</w:t>
            </w:r>
            <w:r w:rsidRPr="00CF6B9C">
              <w:rPr>
                <w:sz w:val="24"/>
                <w:szCs w:val="24"/>
                <w:lang w:val="fr-FR"/>
              </w:rPr>
              <w:t>O (natri oxit)</w:t>
            </w:r>
          </w:p>
          <w:p w14:paraId="1E6E471B" w14:textId="77777777" w:rsidR="001F445D" w:rsidRPr="00CF6B9C" w:rsidRDefault="001F445D" w:rsidP="00F937CF">
            <w:pPr>
              <w:pStyle w:val="NoSpacing"/>
              <w:ind w:left="-79"/>
              <w:rPr>
                <w:b/>
                <w:bCs/>
                <w:i/>
                <w:iCs/>
                <w:sz w:val="24"/>
                <w:szCs w:val="24"/>
                <w:lang w:val="fr-FR"/>
              </w:rPr>
            </w:pPr>
            <w:r w:rsidRPr="00CF6B9C">
              <w:rPr>
                <w:b/>
                <w:bCs/>
                <w:i/>
                <w:iCs/>
                <w:sz w:val="24"/>
                <w:szCs w:val="24"/>
                <w:lang w:val="fr-FR"/>
              </w:rPr>
              <w:t>b. Tác dụng với clo</w:t>
            </w:r>
          </w:p>
          <w:p w14:paraId="07AA95E7" w14:textId="77777777" w:rsidR="001F445D" w:rsidRPr="00CF6B9C" w:rsidRDefault="001F445D" w:rsidP="00F937CF">
            <w:pPr>
              <w:pStyle w:val="NoSpacing"/>
              <w:ind w:left="-79"/>
              <w:rPr>
                <w:sz w:val="24"/>
                <w:szCs w:val="24"/>
                <w:lang w:val="fr-FR"/>
              </w:rPr>
            </w:pPr>
            <w:r w:rsidRPr="00CF6B9C">
              <w:rPr>
                <w:sz w:val="24"/>
                <w:szCs w:val="24"/>
                <w:lang w:val="fr-FR"/>
              </w:rPr>
              <w:t>2K + Cl</w:t>
            </w:r>
            <w:r w:rsidRPr="00CF6B9C">
              <w:rPr>
                <w:sz w:val="24"/>
                <w:szCs w:val="24"/>
                <w:vertAlign w:val="subscript"/>
                <w:lang w:val="fr-FR"/>
              </w:rPr>
              <w:t>2</w:t>
            </w:r>
            <w:r w:rsidRPr="00CF6B9C">
              <w:rPr>
                <w:sz w:val="24"/>
                <w:szCs w:val="24"/>
                <w:lang w:val="fr-FR"/>
              </w:rPr>
              <w:t xml:space="preserve"> → 2KCl</w:t>
            </w:r>
          </w:p>
          <w:p w14:paraId="36457026" w14:textId="77777777" w:rsidR="001F445D" w:rsidRPr="00CF6B9C" w:rsidRDefault="001F445D" w:rsidP="00F937CF">
            <w:pPr>
              <w:pStyle w:val="NoSpacing"/>
              <w:rPr>
                <w:b/>
                <w:bCs/>
                <w:sz w:val="24"/>
                <w:szCs w:val="24"/>
                <w:lang w:val="fr-FR"/>
              </w:rPr>
            </w:pPr>
            <w:r w:rsidRPr="00CF6B9C">
              <w:rPr>
                <w:b/>
                <w:bCs/>
                <w:sz w:val="24"/>
                <w:szCs w:val="24"/>
                <w:lang w:val="fr-FR"/>
              </w:rPr>
              <w:t xml:space="preserve">2. </w:t>
            </w:r>
            <w:r w:rsidRPr="00CF6B9C">
              <w:rPr>
                <w:b/>
                <w:bCs/>
                <w:sz w:val="24"/>
                <w:szCs w:val="24"/>
                <w:u w:val="single"/>
                <w:lang w:val="fr-FR"/>
              </w:rPr>
              <w:t>Tác dụng với axit</w:t>
            </w:r>
          </w:p>
          <w:p w14:paraId="20EC223F" w14:textId="77777777" w:rsidR="001F445D" w:rsidRPr="00CF6B9C" w:rsidRDefault="001F445D" w:rsidP="00F937CF">
            <w:pPr>
              <w:pStyle w:val="NoSpacing"/>
              <w:ind w:left="-79"/>
              <w:jc w:val="center"/>
              <w:rPr>
                <w:sz w:val="24"/>
                <w:szCs w:val="24"/>
                <w:lang w:val="fr-FR"/>
              </w:rPr>
            </w:pPr>
            <w:r w:rsidRPr="00CF6B9C">
              <w:rPr>
                <w:sz w:val="24"/>
                <w:szCs w:val="24"/>
                <w:lang w:val="fr-FR"/>
              </w:rPr>
              <w:t>2Na + 2HCl → 2NaCl + H</w:t>
            </w:r>
            <w:r w:rsidRPr="00CF6B9C">
              <w:rPr>
                <w:sz w:val="24"/>
                <w:szCs w:val="24"/>
                <w:vertAlign w:val="subscript"/>
                <w:lang w:val="fr-FR"/>
              </w:rPr>
              <w:t>2</w:t>
            </w:r>
            <w:r w:rsidRPr="00CF6B9C">
              <w:rPr>
                <w:sz w:val="24"/>
                <w:szCs w:val="24"/>
                <w:lang w:val="fr-FR"/>
              </w:rPr>
              <w:t>↑</w:t>
            </w:r>
          </w:p>
          <w:p w14:paraId="1DEA8675" w14:textId="77777777" w:rsidR="001F445D" w:rsidRPr="00CF6B9C" w:rsidRDefault="001F445D" w:rsidP="00F937CF">
            <w:pPr>
              <w:pStyle w:val="NoSpacing"/>
              <w:rPr>
                <w:b/>
                <w:bCs/>
                <w:sz w:val="24"/>
                <w:szCs w:val="24"/>
                <w:lang w:val="fr-FR"/>
              </w:rPr>
            </w:pPr>
            <w:r w:rsidRPr="00CF6B9C">
              <w:rPr>
                <w:b/>
                <w:bCs/>
                <w:sz w:val="24"/>
                <w:szCs w:val="24"/>
                <w:lang w:val="fr-FR"/>
              </w:rPr>
              <w:t xml:space="preserve">3. </w:t>
            </w:r>
            <w:r w:rsidRPr="00CF6B9C">
              <w:rPr>
                <w:b/>
                <w:bCs/>
                <w:sz w:val="24"/>
                <w:szCs w:val="24"/>
                <w:u w:val="single"/>
                <w:lang w:val="fr-FR"/>
              </w:rPr>
              <w:t>Tác dụng với nước</w:t>
            </w:r>
          </w:p>
          <w:p w14:paraId="4934F97D" w14:textId="77777777" w:rsidR="001F445D" w:rsidRPr="00CF6B9C" w:rsidRDefault="001F445D" w:rsidP="00F937CF">
            <w:pPr>
              <w:pStyle w:val="NoSpacing"/>
              <w:ind w:left="-79"/>
              <w:jc w:val="center"/>
              <w:rPr>
                <w:sz w:val="24"/>
                <w:szCs w:val="24"/>
                <w:lang w:val="fr-FR"/>
              </w:rPr>
            </w:pPr>
            <w:r w:rsidRPr="00CF6B9C">
              <w:rPr>
                <w:sz w:val="24"/>
                <w:szCs w:val="24"/>
                <w:lang w:val="fr-FR"/>
              </w:rPr>
              <w:t>2K + 2H</w:t>
            </w:r>
            <w:r w:rsidRPr="00CF6B9C">
              <w:rPr>
                <w:sz w:val="24"/>
                <w:szCs w:val="24"/>
                <w:vertAlign w:val="subscript"/>
                <w:lang w:val="fr-FR"/>
              </w:rPr>
              <w:t>2</w:t>
            </w:r>
            <w:r w:rsidRPr="00CF6B9C">
              <w:rPr>
                <w:sz w:val="24"/>
                <w:szCs w:val="24"/>
                <w:lang w:val="fr-FR"/>
              </w:rPr>
              <w:t>O → 2KOH + H</w:t>
            </w:r>
            <w:r w:rsidRPr="00CF6B9C">
              <w:rPr>
                <w:sz w:val="24"/>
                <w:szCs w:val="24"/>
                <w:vertAlign w:val="subscript"/>
                <w:lang w:val="fr-FR"/>
              </w:rPr>
              <w:t>2</w:t>
            </w:r>
            <w:r w:rsidRPr="00CF6B9C">
              <w:rPr>
                <w:sz w:val="24"/>
                <w:szCs w:val="24"/>
                <w:lang w:val="fr-FR"/>
              </w:rPr>
              <w:t>↑</w:t>
            </w:r>
          </w:p>
          <w:p w14:paraId="10541917" w14:textId="77777777" w:rsidR="001F445D" w:rsidRPr="00CF6B9C" w:rsidRDefault="001F445D" w:rsidP="00F937CF">
            <w:pPr>
              <w:pStyle w:val="NoSpacing"/>
              <w:ind w:left="-79"/>
              <w:rPr>
                <w:sz w:val="24"/>
                <w:szCs w:val="24"/>
                <w:vertAlign w:val="superscript"/>
              </w:rPr>
            </w:pPr>
          </w:p>
          <w:p w14:paraId="05533152" w14:textId="77777777" w:rsidR="001F445D" w:rsidRDefault="001F445D" w:rsidP="00F937CF">
            <w:pPr>
              <w:pStyle w:val="NoSpacing"/>
              <w:ind w:left="-79"/>
              <w:rPr>
                <w:b/>
                <w:bCs/>
                <w:sz w:val="24"/>
                <w:szCs w:val="24"/>
                <w:lang w:val="vi-VN"/>
              </w:rPr>
            </w:pPr>
            <w:r w:rsidRPr="00CF6B9C">
              <w:rPr>
                <w:b/>
                <w:bCs/>
                <w:sz w:val="24"/>
                <w:szCs w:val="24"/>
                <w:lang w:val="fr-FR"/>
              </w:rPr>
              <w:t xml:space="preserve">IV. </w:t>
            </w:r>
            <w:r w:rsidRPr="00CF6B9C">
              <w:rPr>
                <w:b/>
                <w:bCs/>
                <w:sz w:val="24"/>
                <w:szCs w:val="24"/>
                <w:u w:val="single"/>
                <w:lang w:val="fr-FR"/>
              </w:rPr>
              <w:t>Ứng dụng</w:t>
            </w:r>
            <w:r>
              <w:rPr>
                <w:b/>
                <w:bCs/>
                <w:sz w:val="24"/>
                <w:szCs w:val="24"/>
                <w:u w:val="single"/>
                <w:lang w:val="vi-VN"/>
              </w:rPr>
              <w:t>,</w:t>
            </w:r>
            <w:r w:rsidRPr="00CF6B9C">
              <w:rPr>
                <w:b/>
                <w:bCs/>
                <w:sz w:val="24"/>
                <w:szCs w:val="24"/>
                <w:u w:val="single"/>
                <w:lang w:val="fr-FR"/>
              </w:rPr>
              <w:t xml:space="preserve"> </w:t>
            </w:r>
            <w:r>
              <w:rPr>
                <w:b/>
                <w:bCs/>
                <w:sz w:val="24"/>
                <w:szCs w:val="24"/>
                <w:u w:val="single"/>
                <w:lang w:val="vi-VN"/>
              </w:rPr>
              <w:t>t</w:t>
            </w:r>
            <w:r w:rsidRPr="00CF6B9C">
              <w:rPr>
                <w:b/>
                <w:bCs/>
                <w:sz w:val="24"/>
                <w:szCs w:val="24"/>
                <w:u w:val="single"/>
                <w:lang w:val="fr-FR"/>
              </w:rPr>
              <w:t>rạng thái thiên nhiên</w:t>
            </w:r>
            <w:r>
              <w:rPr>
                <w:b/>
                <w:bCs/>
                <w:sz w:val="24"/>
                <w:szCs w:val="24"/>
                <w:u w:val="single"/>
                <w:lang w:val="vi-VN"/>
              </w:rPr>
              <w:t xml:space="preserve"> </w:t>
            </w:r>
            <w:r w:rsidRPr="00CF6B9C">
              <w:rPr>
                <w:b/>
                <w:bCs/>
                <w:sz w:val="24"/>
                <w:szCs w:val="24"/>
                <w:u w:val="single"/>
                <w:lang w:val="fr-FR"/>
              </w:rPr>
              <w:t>Điều chế</w:t>
            </w:r>
            <w:r w:rsidRPr="00CF6B9C">
              <w:rPr>
                <w:b/>
                <w:bCs/>
                <w:sz w:val="24"/>
                <w:szCs w:val="24"/>
                <w:lang w:val="fr-FR"/>
              </w:rPr>
              <w:t xml:space="preserve"> </w:t>
            </w:r>
          </w:p>
          <w:p w14:paraId="6397BF79" w14:textId="77777777" w:rsidR="001F445D" w:rsidRPr="00CF6B9C" w:rsidRDefault="001F445D" w:rsidP="00F937CF">
            <w:pPr>
              <w:pStyle w:val="NoSpacing"/>
              <w:ind w:left="-79"/>
              <w:rPr>
                <w:b/>
                <w:bCs/>
                <w:sz w:val="24"/>
                <w:szCs w:val="24"/>
              </w:rPr>
            </w:pPr>
            <w:r w:rsidRPr="00CF6B9C">
              <w:rPr>
                <w:b/>
                <w:bCs/>
                <w:sz w:val="24"/>
                <w:szCs w:val="24"/>
              </w:rPr>
              <w:lastRenderedPageBreak/>
              <w:t xml:space="preserve">B. </w:t>
            </w:r>
            <w:r>
              <w:rPr>
                <w:b/>
                <w:bCs/>
                <w:sz w:val="24"/>
                <w:szCs w:val="24"/>
                <w:lang w:val="vi-VN"/>
              </w:rPr>
              <w:t>Một số hợp chất quan trọng của kim loại kiềm</w:t>
            </w:r>
          </w:p>
          <w:p w14:paraId="4F9976FF" w14:textId="77777777" w:rsidR="001F445D" w:rsidRPr="00CF6B9C" w:rsidRDefault="001F445D" w:rsidP="00F937CF">
            <w:pPr>
              <w:pStyle w:val="NoSpacing"/>
              <w:ind w:left="-79"/>
              <w:rPr>
                <w:b/>
                <w:bCs/>
                <w:sz w:val="24"/>
                <w:szCs w:val="24"/>
                <w:u w:val="single"/>
              </w:rPr>
            </w:pPr>
            <w:r w:rsidRPr="00CF6B9C">
              <w:rPr>
                <w:b/>
                <w:bCs/>
                <w:sz w:val="24"/>
                <w:szCs w:val="24"/>
              </w:rPr>
              <w:t xml:space="preserve">I. </w:t>
            </w:r>
            <w:r>
              <w:rPr>
                <w:b/>
                <w:bCs/>
                <w:sz w:val="24"/>
                <w:szCs w:val="24"/>
                <w:u w:val="single"/>
                <w:lang w:val="vi-VN"/>
              </w:rPr>
              <w:t>Natri hidroxit</w:t>
            </w:r>
            <w:r w:rsidRPr="00CF6B9C">
              <w:rPr>
                <w:b/>
                <w:bCs/>
                <w:sz w:val="24"/>
                <w:szCs w:val="24"/>
                <w:u w:val="single"/>
              </w:rPr>
              <w:t xml:space="preserve"> </w:t>
            </w:r>
          </w:p>
          <w:p w14:paraId="4D770002" w14:textId="77777777" w:rsidR="001F445D" w:rsidRPr="00CF6B9C" w:rsidRDefault="001F445D" w:rsidP="00F937CF">
            <w:pPr>
              <w:pStyle w:val="NoSpacing"/>
              <w:ind w:left="-79"/>
              <w:rPr>
                <w:b/>
                <w:bCs/>
                <w:sz w:val="24"/>
                <w:szCs w:val="24"/>
              </w:rPr>
            </w:pPr>
            <w:r w:rsidRPr="00CF6B9C">
              <w:rPr>
                <w:b/>
                <w:bCs/>
                <w:sz w:val="24"/>
                <w:szCs w:val="24"/>
              </w:rPr>
              <w:t xml:space="preserve">1. </w:t>
            </w:r>
            <w:r w:rsidRPr="00CF6B9C">
              <w:rPr>
                <w:b/>
                <w:bCs/>
                <w:sz w:val="24"/>
                <w:szCs w:val="24"/>
                <w:u w:val="single"/>
              </w:rPr>
              <w:t>Tính chất</w:t>
            </w:r>
          </w:p>
          <w:p w14:paraId="694831BA" w14:textId="77777777" w:rsidR="001F445D" w:rsidRPr="00CF6B9C" w:rsidRDefault="001F445D" w:rsidP="00F937CF">
            <w:pPr>
              <w:pStyle w:val="NoSpacing"/>
              <w:ind w:left="-79"/>
              <w:rPr>
                <w:sz w:val="24"/>
                <w:szCs w:val="24"/>
              </w:rPr>
            </w:pPr>
            <w:r w:rsidRPr="00CF6B9C">
              <w:rPr>
                <w:b/>
                <w:bCs/>
                <w:i/>
                <w:iCs/>
                <w:sz w:val="24"/>
                <w:szCs w:val="24"/>
              </w:rPr>
              <w:t>a. Tính chất vật lí:</w:t>
            </w:r>
            <w:r w:rsidRPr="00CF6B9C">
              <w:rPr>
                <w:sz w:val="24"/>
                <w:szCs w:val="24"/>
              </w:rPr>
              <w:t xml:space="preserve">  </w:t>
            </w:r>
          </w:p>
          <w:p w14:paraId="11A8A715" w14:textId="77777777" w:rsidR="001F445D" w:rsidRPr="00CF6B9C" w:rsidRDefault="001F445D" w:rsidP="00F937CF">
            <w:pPr>
              <w:pStyle w:val="NoSpacing"/>
              <w:ind w:left="-79"/>
              <w:rPr>
                <w:sz w:val="24"/>
                <w:szCs w:val="24"/>
              </w:rPr>
            </w:pPr>
            <w:r w:rsidRPr="00CF6B9C">
              <w:rPr>
                <w:sz w:val="24"/>
                <w:szCs w:val="24"/>
              </w:rPr>
              <w:t xml:space="preserve">- Chất rắn, không màu </w:t>
            </w:r>
          </w:p>
          <w:p w14:paraId="0E1E836F" w14:textId="77777777" w:rsidR="001F445D" w:rsidRPr="00CF6B9C" w:rsidRDefault="001F445D" w:rsidP="00F937CF">
            <w:pPr>
              <w:pStyle w:val="NoSpacing"/>
              <w:ind w:left="-79"/>
              <w:rPr>
                <w:sz w:val="24"/>
                <w:szCs w:val="24"/>
              </w:rPr>
            </w:pPr>
            <w:r w:rsidRPr="00CF6B9C">
              <w:rPr>
                <w:sz w:val="24"/>
                <w:szCs w:val="24"/>
              </w:rPr>
              <w:t>- Khi tan trong nước, NaOH phân li hoàn toàn thành ion:</w:t>
            </w:r>
          </w:p>
          <w:p w14:paraId="43A4F2A5" w14:textId="77777777" w:rsidR="001F445D" w:rsidRPr="00CF6B9C" w:rsidRDefault="001F445D" w:rsidP="00F937CF">
            <w:pPr>
              <w:pStyle w:val="NoSpacing"/>
              <w:ind w:left="-79"/>
              <w:jc w:val="center"/>
              <w:rPr>
                <w:sz w:val="24"/>
                <w:szCs w:val="24"/>
              </w:rPr>
            </w:pPr>
            <w:r w:rsidRPr="00CF6B9C">
              <w:rPr>
                <w:sz w:val="24"/>
                <w:szCs w:val="24"/>
              </w:rPr>
              <w:t>NaOH → Na</w:t>
            </w:r>
            <w:r w:rsidRPr="00CF6B9C">
              <w:rPr>
                <w:sz w:val="24"/>
                <w:szCs w:val="24"/>
                <w:vertAlign w:val="superscript"/>
              </w:rPr>
              <w:t>+</w:t>
            </w:r>
            <w:r w:rsidRPr="00CF6B9C">
              <w:rPr>
                <w:sz w:val="24"/>
                <w:szCs w:val="24"/>
              </w:rPr>
              <w:t xml:space="preserve"> + OH</w:t>
            </w:r>
            <w:r w:rsidRPr="00CF6B9C">
              <w:rPr>
                <w:sz w:val="24"/>
                <w:szCs w:val="24"/>
                <w:vertAlign w:val="superscript"/>
              </w:rPr>
              <w:t>−</w:t>
            </w:r>
          </w:p>
          <w:p w14:paraId="29FD7C0F" w14:textId="77777777" w:rsidR="001F445D" w:rsidRPr="00CF6B9C" w:rsidRDefault="001F445D" w:rsidP="00F937CF">
            <w:pPr>
              <w:pStyle w:val="NoSpacing"/>
              <w:ind w:left="-79"/>
              <w:rPr>
                <w:i/>
                <w:iCs/>
                <w:sz w:val="24"/>
                <w:szCs w:val="24"/>
              </w:rPr>
            </w:pPr>
            <w:r w:rsidRPr="00CF6B9C">
              <w:rPr>
                <w:b/>
                <w:bCs/>
                <w:i/>
                <w:iCs/>
                <w:sz w:val="24"/>
                <w:szCs w:val="24"/>
              </w:rPr>
              <w:t xml:space="preserve">b. Tính chất hoá học </w:t>
            </w:r>
          </w:p>
          <w:p w14:paraId="7C8D164D" w14:textId="77777777" w:rsidR="001F445D" w:rsidRPr="00CF6B9C" w:rsidRDefault="001F445D" w:rsidP="00F937CF">
            <w:pPr>
              <w:pStyle w:val="NoSpacing"/>
              <w:ind w:left="-79"/>
              <w:rPr>
                <w:sz w:val="24"/>
                <w:szCs w:val="24"/>
                <w:lang w:val="pt-BR"/>
              </w:rPr>
            </w:pPr>
            <w:r w:rsidRPr="00CF6B9C">
              <w:rPr>
                <w:sz w:val="24"/>
                <w:szCs w:val="24"/>
              </w:rPr>
              <w:t>-</w:t>
            </w:r>
            <w:r w:rsidRPr="00CF6B9C">
              <w:rPr>
                <w:sz w:val="24"/>
                <w:szCs w:val="24"/>
                <w:lang w:val="pt-BR"/>
              </w:rPr>
              <w:t xml:space="preserve"> </w:t>
            </w:r>
            <w:r w:rsidRPr="00CF6B9C">
              <w:rPr>
                <w:i/>
                <w:iCs/>
                <w:sz w:val="24"/>
                <w:szCs w:val="24"/>
                <w:lang w:val="pt-BR"/>
              </w:rPr>
              <w:t>Tác dụng với axit</w:t>
            </w:r>
          </w:p>
          <w:p w14:paraId="4B9D736B" w14:textId="77777777" w:rsidR="001F445D" w:rsidRPr="00CF6B9C" w:rsidRDefault="001F445D" w:rsidP="00F937CF">
            <w:pPr>
              <w:pStyle w:val="NoSpacing"/>
              <w:ind w:left="-79"/>
              <w:jc w:val="center"/>
              <w:rPr>
                <w:sz w:val="24"/>
                <w:szCs w:val="24"/>
                <w:lang w:val="pt-BR"/>
              </w:rPr>
            </w:pPr>
            <w:r w:rsidRPr="00CF6B9C">
              <w:rPr>
                <w:sz w:val="24"/>
                <w:szCs w:val="24"/>
                <w:lang w:val="pt-BR"/>
              </w:rPr>
              <w:t>HCl + NaOH → NaCl + H</w:t>
            </w:r>
            <w:r w:rsidRPr="00CF6B9C">
              <w:rPr>
                <w:sz w:val="24"/>
                <w:szCs w:val="24"/>
                <w:vertAlign w:val="subscript"/>
                <w:lang w:val="pt-BR"/>
              </w:rPr>
              <w:t>2</w:t>
            </w:r>
            <w:r w:rsidRPr="00CF6B9C">
              <w:rPr>
                <w:sz w:val="24"/>
                <w:szCs w:val="24"/>
                <w:lang w:val="pt-BR"/>
              </w:rPr>
              <w:t>O</w:t>
            </w:r>
          </w:p>
          <w:p w14:paraId="7261BBFD" w14:textId="77777777" w:rsidR="001F445D" w:rsidRPr="00CF6B9C" w:rsidRDefault="001F445D" w:rsidP="00F937CF">
            <w:pPr>
              <w:pStyle w:val="NoSpacing"/>
              <w:ind w:left="-79"/>
              <w:jc w:val="center"/>
              <w:rPr>
                <w:sz w:val="24"/>
                <w:szCs w:val="24"/>
                <w:lang w:val="pt-BR"/>
              </w:rPr>
            </w:pPr>
            <w:r w:rsidRPr="00CF6B9C">
              <w:rPr>
                <w:sz w:val="24"/>
                <w:szCs w:val="24"/>
                <w:lang w:val="pt-BR"/>
              </w:rPr>
              <w:t>H</w:t>
            </w:r>
            <w:r w:rsidRPr="00CF6B9C">
              <w:rPr>
                <w:sz w:val="24"/>
                <w:szCs w:val="24"/>
                <w:vertAlign w:val="superscript"/>
                <w:lang w:val="pt-BR"/>
              </w:rPr>
              <w:t>+</w:t>
            </w:r>
            <w:r w:rsidRPr="00CF6B9C">
              <w:rPr>
                <w:sz w:val="24"/>
                <w:szCs w:val="24"/>
                <w:lang w:val="pt-BR"/>
              </w:rPr>
              <w:t xml:space="preserve"> + OH</w:t>
            </w:r>
            <w:r w:rsidRPr="00CF6B9C">
              <w:rPr>
                <w:sz w:val="24"/>
                <w:szCs w:val="24"/>
                <w:vertAlign w:val="superscript"/>
                <w:lang w:val="pt-BR"/>
              </w:rPr>
              <w:t>−</w:t>
            </w:r>
            <w:r w:rsidRPr="00CF6B9C">
              <w:rPr>
                <w:sz w:val="24"/>
                <w:szCs w:val="24"/>
                <w:lang w:val="pt-BR"/>
              </w:rPr>
              <w:t xml:space="preserve"> → H</w:t>
            </w:r>
            <w:r w:rsidRPr="00CF6B9C">
              <w:rPr>
                <w:sz w:val="24"/>
                <w:szCs w:val="24"/>
                <w:vertAlign w:val="subscript"/>
                <w:lang w:val="pt-BR"/>
              </w:rPr>
              <w:t>2</w:t>
            </w:r>
            <w:r w:rsidRPr="00CF6B9C">
              <w:rPr>
                <w:sz w:val="24"/>
                <w:szCs w:val="24"/>
                <w:lang w:val="pt-BR"/>
              </w:rPr>
              <w:t>O</w:t>
            </w:r>
          </w:p>
          <w:p w14:paraId="2A75DD3C" w14:textId="77777777" w:rsidR="001F445D" w:rsidRPr="00CF6B9C" w:rsidRDefault="001F445D" w:rsidP="00F937CF">
            <w:pPr>
              <w:pStyle w:val="NoSpacing"/>
              <w:ind w:left="-79"/>
              <w:rPr>
                <w:sz w:val="24"/>
                <w:szCs w:val="24"/>
                <w:lang w:val="pt-BR"/>
              </w:rPr>
            </w:pPr>
            <w:r w:rsidRPr="00CF6B9C">
              <w:rPr>
                <w:sz w:val="24"/>
                <w:szCs w:val="24"/>
              </w:rPr>
              <w:t>-</w:t>
            </w:r>
            <w:r w:rsidRPr="00CF6B9C">
              <w:rPr>
                <w:sz w:val="24"/>
                <w:szCs w:val="24"/>
                <w:lang w:val="pt-BR"/>
              </w:rPr>
              <w:t xml:space="preserve"> </w:t>
            </w:r>
            <w:r w:rsidRPr="00CF6B9C">
              <w:rPr>
                <w:i/>
                <w:iCs/>
                <w:sz w:val="24"/>
                <w:szCs w:val="24"/>
                <w:lang w:val="pt-BR"/>
              </w:rPr>
              <w:t>Tác dụng với oxit axit</w:t>
            </w:r>
          </w:p>
          <w:p w14:paraId="06B5183F" w14:textId="77777777" w:rsidR="001F445D" w:rsidRPr="00CF6B9C" w:rsidRDefault="001F445D" w:rsidP="00F937CF">
            <w:pPr>
              <w:pStyle w:val="NoSpacing"/>
              <w:ind w:left="-79"/>
              <w:jc w:val="center"/>
              <w:rPr>
                <w:sz w:val="24"/>
                <w:szCs w:val="24"/>
                <w:lang w:val="pt-BR"/>
              </w:rPr>
            </w:pPr>
            <w:r w:rsidRPr="00CF6B9C">
              <w:rPr>
                <w:sz w:val="24"/>
                <w:szCs w:val="24"/>
                <w:lang w:val="pt-BR"/>
              </w:rPr>
              <w:t>NaOH + CO</w:t>
            </w:r>
            <w:r w:rsidRPr="00CF6B9C">
              <w:rPr>
                <w:sz w:val="24"/>
                <w:szCs w:val="24"/>
                <w:vertAlign w:val="subscript"/>
                <w:lang w:val="pt-BR"/>
              </w:rPr>
              <w:t>2</w:t>
            </w:r>
            <w:r w:rsidRPr="00CF6B9C">
              <w:rPr>
                <w:sz w:val="24"/>
                <w:szCs w:val="24"/>
                <w:lang w:val="pt-BR"/>
              </w:rPr>
              <w:t xml:space="preserve"> → NaHCO</w:t>
            </w:r>
            <w:r w:rsidRPr="00CF6B9C">
              <w:rPr>
                <w:sz w:val="24"/>
                <w:szCs w:val="24"/>
                <w:vertAlign w:val="subscript"/>
                <w:lang w:val="pt-BR"/>
              </w:rPr>
              <w:t>3</w:t>
            </w:r>
            <w:r w:rsidRPr="00CF6B9C">
              <w:rPr>
                <w:sz w:val="24"/>
                <w:szCs w:val="24"/>
                <w:lang w:val="pt-BR"/>
              </w:rPr>
              <w:t xml:space="preserve"> </w:t>
            </w:r>
          </w:p>
          <w:p w14:paraId="6C6FED5E" w14:textId="77777777" w:rsidR="001F445D" w:rsidRPr="00CF6B9C" w:rsidRDefault="001F445D" w:rsidP="00F937CF">
            <w:pPr>
              <w:pStyle w:val="NoSpacing"/>
              <w:ind w:left="-79"/>
              <w:jc w:val="center"/>
              <w:rPr>
                <w:sz w:val="24"/>
                <w:szCs w:val="24"/>
              </w:rPr>
            </w:pPr>
            <w:r w:rsidRPr="00CF6B9C">
              <w:rPr>
                <w:sz w:val="24"/>
                <w:szCs w:val="24"/>
              </w:rPr>
              <w:t>2NaOH + CO</w:t>
            </w:r>
            <w:r w:rsidRPr="00CF6B9C">
              <w:rPr>
                <w:sz w:val="24"/>
                <w:szCs w:val="24"/>
                <w:vertAlign w:val="subscript"/>
              </w:rPr>
              <w:t>2</w:t>
            </w:r>
            <w:r w:rsidRPr="00CF6B9C">
              <w:rPr>
                <w:sz w:val="24"/>
                <w:szCs w:val="24"/>
              </w:rPr>
              <w:t xml:space="preserve"> → Na</w:t>
            </w:r>
            <w:r w:rsidRPr="00CF6B9C">
              <w:rPr>
                <w:sz w:val="24"/>
                <w:szCs w:val="24"/>
                <w:vertAlign w:val="subscript"/>
              </w:rPr>
              <w:t>2</w:t>
            </w:r>
            <w:r w:rsidRPr="00CF6B9C">
              <w:rPr>
                <w:sz w:val="24"/>
                <w:szCs w:val="24"/>
              </w:rPr>
              <w:t>CO</w:t>
            </w:r>
            <w:r w:rsidRPr="00CF6B9C">
              <w:rPr>
                <w:sz w:val="24"/>
                <w:szCs w:val="24"/>
                <w:vertAlign w:val="subscript"/>
              </w:rPr>
              <w:t>3</w:t>
            </w:r>
            <w:r w:rsidRPr="00CF6B9C">
              <w:rPr>
                <w:sz w:val="24"/>
                <w:szCs w:val="24"/>
              </w:rPr>
              <w:t xml:space="preserve"> </w:t>
            </w:r>
          </w:p>
          <w:p w14:paraId="1CF2301A" w14:textId="77777777" w:rsidR="001F445D" w:rsidRPr="00CF6B9C" w:rsidRDefault="001F445D" w:rsidP="00F937CF">
            <w:pPr>
              <w:pStyle w:val="NoSpacing"/>
              <w:ind w:left="-79"/>
              <w:rPr>
                <w:sz w:val="24"/>
                <w:szCs w:val="24"/>
              </w:rPr>
            </w:pPr>
            <w:r w:rsidRPr="00CF6B9C">
              <w:rPr>
                <w:sz w:val="24"/>
                <w:szCs w:val="24"/>
              </w:rPr>
              <w:t>- Tác dụng với dung dịch muối</w:t>
            </w:r>
          </w:p>
          <w:p w14:paraId="122C2027" w14:textId="77777777" w:rsidR="001F445D" w:rsidRPr="00CF6B9C" w:rsidRDefault="001F445D" w:rsidP="00F937CF">
            <w:pPr>
              <w:pStyle w:val="NoSpacing"/>
              <w:ind w:left="-79"/>
              <w:jc w:val="center"/>
              <w:rPr>
                <w:sz w:val="24"/>
                <w:szCs w:val="24"/>
                <w:lang w:val="pt-BR"/>
              </w:rPr>
            </w:pPr>
            <w:r w:rsidRPr="00CF6B9C">
              <w:rPr>
                <w:sz w:val="24"/>
                <w:szCs w:val="24"/>
                <w:lang w:val="pt-BR"/>
              </w:rPr>
              <w:t>CuSO</w:t>
            </w:r>
            <w:r w:rsidRPr="00CF6B9C">
              <w:rPr>
                <w:sz w:val="24"/>
                <w:szCs w:val="24"/>
                <w:vertAlign w:val="subscript"/>
                <w:lang w:val="pt-BR"/>
              </w:rPr>
              <w:t>4</w:t>
            </w:r>
            <w:r w:rsidRPr="00CF6B9C">
              <w:rPr>
                <w:sz w:val="24"/>
                <w:szCs w:val="24"/>
                <w:lang w:val="pt-BR"/>
              </w:rPr>
              <w:t xml:space="preserve"> + 2NaOH → Cu(OH)</w:t>
            </w:r>
            <w:r w:rsidRPr="00CF6B9C">
              <w:rPr>
                <w:sz w:val="24"/>
                <w:szCs w:val="24"/>
                <w:vertAlign w:val="subscript"/>
                <w:lang w:val="pt-BR"/>
              </w:rPr>
              <w:t>2</w:t>
            </w:r>
            <w:r w:rsidRPr="00CF6B9C">
              <w:rPr>
                <w:sz w:val="24"/>
                <w:szCs w:val="24"/>
                <w:lang w:val="pt-BR"/>
              </w:rPr>
              <w:t>↓ + Na</w:t>
            </w:r>
            <w:r w:rsidRPr="00CF6B9C">
              <w:rPr>
                <w:sz w:val="24"/>
                <w:szCs w:val="24"/>
                <w:vertAlign w:val="subscript"/>
                <w:lang w:val="pt-BR"/>
              </w:rPr>
              <w:t>2</w:t>
            </w:r>
            <w:r w:rsidRPr="00CF6B9C">
              <w:rPr>
                <w:sz w:val="24"/>
                <w:szCs w:val="24"/>
                <w:lang w:val="pt-BR"/>
              </w:rPr>
              <w:t>SO</w:t>
            </w:r>
            <w:r w:rsidRPr="00CF6B9C">
              <w:rPr>
                <w:sz w:val="24"/>
                <w:szCs w:val="24"/>
                <w:vertAlign w:val="subscript"/>
                <w:lang w:val="pt-BR"/>
              </w:rPr>
              <w:t>4</w:t>
            </w:r>
          </w:p>
          <w:p w14:paraId="41DA2F51" w14:textId="77777777" w:rsidR="001F445D" w:rsidRPr="00CF6B9C" w:rsidRDefault="001F445D" w:rsidP="00F937CF">
            <w:pPr>
              <w:pStyle w:val="NoSpacing"/>
              <w:ind w:left="-79"/>
              <w:jc w:val="center"/>
              <w:rPr>
                <w:sz w:val="24"/>
                <w:szCs w:val="24"/>
                <w:lang w:val="pt-BR"/>
              </w:rPr>
            </w:pPr>
            <w:r w:rsidRPr="00CF6B9C">
              <w:rPr>
                <w:sz w:val="24"/>
                <w:szCs w:val="24"/>
                <w:lang w:val="pt-BR"/>
              </w:rPr>
              <w:t>Cu</w:t>
            </w:r>
            <w:r w:rsidRPr="00CF6B9C">
              <w:rPr>
                <w:sz w:val="24"/>
                <w:szCs w:val="24"/>
                <w:vertAlign w:val="superscript"/>
                <w:lang w:val="pt-BR"/>
              </w:rPr>
              <w:t>2+</w:t>
            </w:r>
            <w:r w:rsidRPr="00CF6B9C">
              <w:rPr>
                <w:sz w:val="24"/>
                <w:szCs w:val="24"/>
                <w:lang w:val="pt-BR"/>
              </w:rPr>
              <w:t xml:space="preserve"> + 2OH</w:t>
            </w:r>
            <w:r w:rsidRPr="00CF6B9C">
              <w:rPr>
                <w:sz w:val="24"/>
                <w:szCs w:val="24"/>
                <w:vertAlign w:val="superscript"/>
                <w:lang w:val="pt-BR"/>
              </w:rPr>
              <w:t>−</w:t>
            </w:r>
            <w:r w:rsidRPr="00CF6B9C">
              <w:rPr>
                <w:sz w:val="24"/>
                <w:szCs w:val="24"/>
                <w:lang w:val="pt-BR"/>
              </w:rPr>
              <w:t xml:space="preserve"> → Cu(OH)</w:t>
            </w:r>
            <w:r w:rsidRPr="00CF6B9C">
              <w:rPr>
                <w:sz w:val="24"/>
                <w:szCs w:val="24"/>
                <w:vertAlign w:val="subscript"/>
                <w:lang w:val="pt-BR"/>
              </w:rPr>
              <w:t>2</w:t>
            </w:r>
            <w:r w:rsidRPr="00CF6B9C">
              <w:rPr>
                <w:sz w:val="24"/>
                <w:szCs w:val="24"/>
                <w:lang w:val="pt-BR"/>
              </w:rPr>
              <w:t>↓</w:t>
            </w:r>
          </w:p>
          <w:p w14:paraId="6A560446" w14:textId="77777777" w:rsidR="001F445D" w:rsidRPr="00CF6B9C" w:rsidRDefault="001F445D" w:rsidP="00F937CF">
            <w:pPr>
              <w:pStyle w:val="NoSpacing"/>
              <w:ind w:left="-79"/>
              <w:jc w:val="center"/>
              <w:rPr>
                <w:sz w:val="24"/>
                <w:szCs w:val="24"/>
                <w:lang w:val="pt-BR"/>
              </w:rPr>
            </w:pPr>
          </w:p>
          <w:p w14:paraId="00EEE712" w14:textId="77777777" w:rsidR="001F445D" w:rsidRPr="00CF6B9C" w:rsidRDefault="001F445D" w:rsidP="00F937CF">
            <w:pPr>
              <w:pStyle w:val="NoSpacing"/>
              <w:ind w:left="-70"/>
              <w:rPr>
                <w:sz w:val="24"/>
                <w:szCs w:val="24"/>
                <w:lang w:val="pt-BR"/>
              </w:rPr>
            </w:pPr>
            <w:r w:rsidRPr="00CF6B9C">
              <w:rPr>
                <w:b/>
                <w:bCs/>
                <w:sz w:val="24"/>
                <w:szCs w:val="24"/>
                <w:lang w:val="pt-BR"/>
              </w:rPr>
              <w:t xml:space="preserve">2. </w:t>
            </w:r>
            <w:r w:rsidRPr="00CF6B9C">
              <w:rPr>
                <w:b/>
                <w:bCs/>
                <w:sz w:val="24"/>
                <w:szCs w:val="24"/>
                <w:u w:val="single"/>
                <w:lang w:val="pt-BR"/>
              </w:rPr>
              <w:t>Ứng dụng</w:t>
            </w:r>
            <w:r w:rsidRPr="00CF6B9C">
              <w:rPr>
                <w:b/>
                <w:bCs/>
                <w:sz w:val="24"/>
                <w:szCs w:val="24"/>
                <w:lang w:val="pt-BR"/>
              </w:rPr>
              <w:t>:</w:t>
            </w:r>
            <w:r w:rsidRPr="00CF6B9C">
              <w:rPr>
                <w:sz w:val="24"/>
                <w:szCs w:val="24"/>
                <w:lang w:val="pt-BR"/>
              </w:rPr>
              <w:t xml:space="preserve"> Nấu xà phòng, chế phẩm nhuộm, tơ nhân tạo, tinh chế quặng nhôm trong công nghiệp luyện nhôm và dùng trong công nghiệp chế biến dầu mỏ.</w:t>
            </w:r>
          </w:p>
          <w:p w14:paraId="682357C2" w14:textId="77777777" w:rsidR="001F445D" w:rsidRPr="00CF6B9C" w:rsidRDefault="001F445D" w:rsidP="00F937CF">
            <w:pPr>
              <w:pStyle w:val="NoSpacing"/>
              <w:ind w:left="-70"/>
              <w:rPr>
                <w:sz w:val="24"/>
                <w:szCs w:val="24"/>
                <w:lang w:val="pt-BR"/>
              </w:rPr>
            </w:pPr>
          </w:p>
          <w:p w14:paraId="2EEA8C7D" w14:textId="77777777" w:rsidR="001F445D" w:rsidRPr="00B42A70" w:rsidRDefault="001F445D" w:rsidP="00F937CF">
            <w:pPr>
              <w:pStyle w:val="NoSpacing"/>
              <w:ind w:left="-79"/>
              <w:rPr>
                <w:b/>
                <w:bCs/>
                <w:sz w:val="24"/>
                <w:szCs w:val="24"/>
                <w:lang w:val="vi-VN"/>
              </w:rPr>
            </w:pPr>
            <w:r w:rsidRPr="00CF6B9C">
              <w:rPr>
                <w:b/>
                <w:bCs/>
                <w:sz w:val="24"/>
                <w:szCs w:val="24"/>
                <w:lang w:val="pt-BR"/>
              </w:rPr>
              <w:t xml:space="preserve">II. </w:t>
            </w:r>
            <w:r>
              <w:rPr>
                <w:b/>
                <w:bCs/>
                <w:sz w:val="24"/>
                <w:szCs w:val="24"/>
                <w:u w:val="single"/>
                <w:lang w:val="vi-VN"/>
              </w:rPr>
              <w:t>Natri Hidrocacbonat</w:t>
            </w:r>
          </w:p>
          <w:p w14:paraId="771C62A3" w14:textId="77777777" w:rsidR="001F445D" w:rsidRPr="00CF6B9C" w:rsidRDefault="001F445D" w:rsidP="00F937CF">
            <w:pPr>
              <w:pStyle w:val="NoSpacing"/>
              <w:ind w:left="-79"/>
              <w:rPr>
                <w:sz w:val="24"/>
                <w:szCs w:val="24"/>
                <w:lang w:val="pt-BR"/>
              </w:rPr>
            </w:pPr>
            <w:r w:rsidRPr="00CF6B9C">
              <w:rPr>
                <w:b/>
                <w:bCs/>
                <w:sz w:val="24"/>
                <w:szCs w:val="24"/>
                <w:lang w:val="pt-BR"/>
              </w:rPr>
              <w:t xml:space="preserve">1. </w:t>
            </w:r>
            <w:r w:rsidRPr="00CF6B9C">
              <w:rPr>
                <w:b/>
                <w:bCs/>
                <w:sz w:val="24"/>
                <w:szCs w:val="24"/>
                <w:u w:val="single"/>
                <w:lang w:val="pt-BR"/>
              </w:rPr>
              <w:t>Tính chất vật lí</w:t>
            </w:r>
            <w:r w:rsidRPr="00CF6B9C">
              <w:rPr>
                <w:b/>
                <w:bCs/>
                <w:sz w:val="24"/>
                <w:szCs w:val="24"/>
                <w:lang w:val="pt-BR"/>
              </w:rPr>
              <w:t>:</w:t>
            </w:r>
            <w:r w:rsidRPr="00CF6B9C">
              <w:rPr>
                <w:sz w:val="24"/>
                <w:szCs w:val="24"/>
                <w:lang w:val="pt-BR"/>
              </w:rPr>
              <w:t xml:space="preserve"> Chất rắn, màu trắng, ít tan trong nước.</w:t>
            </w:r>
          </w:p>
          <w:p w14:paraId="1700EF25" w14:textId="77777777" w:rsidR="001F445D" w:rsidRPr="00CF6B9C" w:rsidRDefault="001F445D" w:rsidP="00F937CF">
            <w:pPr>
              <w:pStyle w:val="NoSpacing"/>
              <w:ind w:left="-79"/>
              <w:rPr>
                <w:b/>
                <w:bCs/>
                <w:sz w:val="24"/>
                <w:szCs w:val="24"/>
                <w:lang w:val="pt-BR"/>
              </w:rPr>
            </w:pPr>
            <w:r w:rsidRPr="00CF6B9C">
              <w:rPr>
                <w:b/>
                <w:bCs/>
                <w:sz w:val="24"/>
                <w:szCs w:val="24"/>
                <w:lang w:val="pt-BR"/>
              </w:rPr>
              <w:t>2</w:t>
            </w:r>
            <w:r w:rsidRPr="00CF6B9C">
              <w:rPr>
                <w:b/>
                <w:bCs/>
                <w:sz w:val="24"/>
                <w:szCs w:val="24"/>
                <w:u w:val="single"/>
                <w:lang w:val="pt-BR"/>
              </w:rPr>
              <w:t>. Tính chất hoá học</w:t>
            </w:r>
            <w:r w:rsidRPr="00CF6B9C">
              <w:rPr>
                <w:b/>
                <w:bCs/>
                <w:sz w:val="24"/>
                <w:szCs w:val="24"/>
                <w:lang w:val="pt-BR"/>
              </w:rPr>
              <w:t xml:space="preserve"> </w:t>
            </w:r>
          </w:p>
          <w:p w14:paraId="19E30F86" w14:textId="77777777" w:rsidR="001F445D" w:rsidRPr="00CF6B9C" w:rsidRDefault="001F445D" w:rsidP="00F937CF">
            <w:pPr>
              <w:pStyle w:val="NoSpacing"/>
              <w:ind w:left="-79"/>
              <w:rPr>
                <w:b/>
                <w:bCs/>
                <w:i/>
                <w:iCs/>
                <w:sz w:val="24"/>
                <w:szCs w:val="24"/>
                <w:lang w:val="pt-BR"/>
              </w:rPr>
            </w:pPr>
            <w:r w:rsidRPr="00CF6B9C">
              <w:rPr>
                <w:b/>
                <w:bCs/>
                <w:i/>
                <w:iCs/>
                <w:sz w:val="24"/>
                <w:szCs w:val="24"/>
                <w:lang w:val="pt-BR"/>
              </w:rPr>
              <w:t>a. Phản ứng phân huỷ</w:t>
            </w:r>
          </w:p>
          <w:p w14:paraId="36D73A2F" w14:textId="77777777" w:rsidR="001F445D" w:rsidRPr="00CF6B9C" w:rsidRDefault="001F445D" w:rsidP="00F937CF">
            <w:pPr>
              <w:pStyle w:val="NoSpacing"/>
              <w:ind w:left="-79"/>
              <w:jc w:val="center"/>
              <w:rPr>
                <w:sz w:val="24"/>
                <w:szCs w:val="24"/>
              </w:rPr>
            </w:pPr>
            <w:r w:rsidRPr="00CF6B9C">
              <w:rPr>
                <w:sz w:val="24"/>
                <w:szCs w:val="24"/>
              </w:rPr>
              <w:object w:dxaOrig="3624" w:dyaOrig="412" w14:anchorId="64F2E55D">
                <v:shape id="_x0000_i1050" type="#_x0000_t75" style="width:187.1pt;height:21.2pt" o:ole="">
                  <v:imagedata r:id="rId88" o:title=""/>
                </v:shape>
                <o:OLEObject Type="Embed" ProgID="Unknown" ShapeID="_x0000_i1050" DrawAspect="Content" ObjectID="_1697434697" r:id="rId89"/>
              </w:object>
            </w:r>
          </w:p>
          <w:p w14:paraId="79DFE0E2" w14:textId="77777777" w:rsidR="001F445D" w:rsidRPr="00CF6B9C" w:rsidRDefault="001F445D" w:rsidP="00F937CF">
            <w:pPr>
              <w:pStyle w:val="NoSpacing"/>
              <w:ind w:left="-79"/>
              <w:rPr>
                <w:b/>
                <w:bCs/>
                <w:i/>
                <w:iCs/>
                <w:sz w:val="24"/>
                <w:szCs w:val="24"/>
              </w:rPr>
            </w:pPr>
            <w:r w:rsidRPr="00CF6B9C">
              <w:rPr>
                <w:b/>
                <w:bCs/>
                <w:i/>
                <w:iCs/>
                <w:sz w:val="24"/>
                <w:szCs w:val="24"/>
              </w:rPr>
              <w:t>b. NaHCO</w:t>
            </w:r>
            <w:r w:rsidRPr="00CF6B9C">
              <w:rPr>
                <w:b/>
                <w:bCs/>
                <w:i/>
                <w:iCs/>
                <w:sz w:val="24"/>
                <w:szCs w:val="24"/>
                <w:vertAlign w:val="subscript"/>
              </w:rPr>
              <w:t>3</w:t>
            </w:r>
            <w:r w:rsidRPr="00CF6B9C">
              <w:rPr>
                <w:b/>
                <w:bCs/>
                <w:i/>
                <w:iCs/>
                <w:sz w:val="24"/>
                <w:szCs w:val="24"/>
              </w:rPr>
              <w:t xml:space="preserve"> là hợp chất lưỡng tính</w:t>
            </w:r>
          </w:p>
          <w:p w14:paraId="1CC326B4" w14:textId="77777777" w:rsidR="001F445D" w:rsidRPr="00CF6B9C" w:rsidRDefault="001F445D" w:rsidP="00F937CF">
            <w:pPr>
              <w:pStyle w:val="NoSpacing"/>
              <w:ind w:left="-79"/>
              <w:jc w:val="center"/>
              <w:rPr>
                <w:sz w:val="24"/>
                <w:szCs w:val="24"/>
                <w:lang w:val="pt-BR"/>
              </w:rPr>
            </w:pPr>
            <w:r w:rsidRPr="00CF6B9C">
              <w:rPr>
                <w:sz w:val="24"/>
                <w:szCs w:val="24"/>
                <w:lang w:val="pt-BR"/>
              </w:rPr>
              <w:t>NaHCO</w:t>
            </w:r>
            <w:r w:rsidRPr="00CF6B9C">
              <w:rPr>
                <w:sz w:val="24"/>
                <w:szCs w:val="24"/>
                <w:vertAlign w:val="subscript"/>
                <w:lang w:val="pt-BR"/>
              </w:rPr>
              <w:t>3</w:t>
            </w:r>
            <w:r w:rsidRPr="00CF6B9C">
              <w:rPr>
                <w:sz w:val="24"/>
                <w:szCs w:val="24"/>
                <w:lang w:val="pt-BR"/>
              </w:rPr>
              <w:t xml:space="preserve"> + HCl → NaCl + CO</w:t>
            </w:r>
            <w:r w:rsidRPr="00CF6B9C">
              <w:rPr>
                <w:sz w:val="24"/>
                <w:szCs w:val="24"/>
                <w:vertAlign w:val="subscript"/>
                <w:lang w:val="pt-BR"/>
              </w:rPr>
              <w:t>2</w:t>
            </w:r>
            <w:r w:rsidRPr="00CF6B9C">
              <w:rPr>
                <w:sz w:val="24"/>
                <w:szCs w:val="24"/>
                <w:lang w:val="pt-BR"/>
              </w:rPr>
              <w:t>↑ + H</w:t>
            </w:r>
            <w:r w:rsidRPr="00CF6B9C">
              <w:rPr>
                <w:sz w:val="24"/>
                <w:szCs w:val="24"/>
                <w:vertAlign w:val="subscript"/>
                <w:lang w:val="pt-BR"/>
              </w:rPr>
              <w:t>2</w:t>
            </w:r>
            <w:r w:rsidRPr="00CF6B9C">
              <w:rPr>
                <w:sz w:val="24"/>
                <w:szCs w:val="24"/>
                <w:lang w:val="pt-BR"/>
              </w:rPr>
              <w:t>O</w:t>
            </w:r>
          </w:p>
          <w:p w14:paraId="05B090C0" w14:textId="77777777" w:rsidR="001F445D" w:rsidRPr="00CF6B9C" w:rsidRDefault="001F445D" w:rsidP="00F937CF">
            <w:pPr>
              <w:pStyle w:val="NoSpacing"/>
              <w:ind w:left="-79"/>
              <w:jc w:val="center"/>
              <w:rPr>
                <w:sz w:val="24"/>
                <w:szCs w:val="24"/>
                <w:lang w:val="pt-BR"/>
              </w:rPr>
            </w:pPr>
            <w:r w:rsidRPr="00CF6B9C">
              <w:rPr>
                <w:sz w:val="24"/>
                <w:szCs w:val="24"/>
                <w:lang w:val="pt-BR"/>
              </w:rPr>
              <w:t>NaHCO</w:t>
            </w:r>
            <w:r w:rsidRPr="00CF6B9C">
              <w:rPr>
                <w:sz w:val="24"/>
                <w:szCs w:val="24"/>
                <w:vertAlign w:val="subscript"/>
                <w:lang w:val="pt-BR"/>
              </w:rPr>
              <w:t>3</w:t>
            </w:r>
            <w:r w:rsidRPr="00CF6B9C">
              <w:rPr>
                <w:sz w:val="24"/>
                <w:szCs w:val="24"/>
                <w:lang w:val="pt-BR"/>
              </w:rPr>
              <w:t xml:space="preserve"> + NaOH → Na</w:t>
            </w:r>
            <w:r w:rsidRPr="00CF6B9C">
              <w:rPr>
                <w:sz w:val="24"/>
                <w:szCs w:val="24"/>
                <w:vertAlign w:val="subscript"/>
                <w:lang w:val="pt-BR"/>
              </w:rPr>
              <w:t>2</w:t>
            </w:r>
            <w:r w:rsidRPr="00CF6B9C">
              <w:rPr>
                <w:sz w:val="24"/>
                <w:szCs w:val="24"/>
                <w:lang w:val="pt-BR"/>
              </w:rPr>
              <w:t>CO</w:t>
            </w:r>
            <w:r w:rsidRPr="00CF6B9C">
              <w:rPr>
                <w:sz w:val="24"/>
                <w:szCs w:val="24"/>
                <w:vertAlign w:val="subscript"/>
                <w:lang w:val="pt-BR"/>
              </w:rPr>
              <w:t>3</w:t>
            </w:r>
            <w:r w:rsidRPr="00CF6B9C">
              <w:rPr>
                <w:sz w:val="24"/>
                <w:szCs w:val="24"/>
                <w:lang w:val="pt-BR"/>
              </w:rPr>
              <w:t xml:space="preserve"> + H</w:t>
            </w:r>
            <w:r w:rsidRPr="00CF6B9C">
              <w:rPr>
                <w:sz w:val="24"/>
                <w:szCs w:val="24"/>
                <w:vertAlign w:val="subscript"/>
                <w:lang w:val="pt-BR"/>
              </w:rPr>
              <w:t>2</w:t>
            </w:r>
            <w:r w:rsidRPr="00CF6B9C">
              <w:rPr>
                <w:sz w:val="24"/>
                <w:szCs w:val="24"/>
                <w:lang w:val="pt-BR"/>
              </w:rPr>
              <w:t>O</w:t>
            </w:r>
          </w:p>
          <w:p w14:paraId="61ADC28E" w14:textId="77777777" w:rsidR="001F445D" w:rsidRPr="00CF6B9C" w:rsidRDefault="001F445D" w:rsidP="00F937CF">
            <w:pPr>
              <w:pStyle w:val="NoSpacing"/>
              <w:ind w:left="-79"/>
              <w:jc w:val="center"/>
              <w:rPr>
                <w:sz w:val="24"/>
                <w:szCs w:val="24"/>
                <w:lang w:val="pt-BR"/>
              </w:rPr>
            </w:pPr>
          </w:p>
          <w:p w14:paraId="620DB340" w14:textId="77777777" w:rsidR="001F445D" w:rsidRPr="00CF6B9C" w:rsidRDefault="001F445D" w:rsidP="00F937CF">
            <w:pPr>
              <w:pStyle w:val="NoSpacing"/>
              <w:ind w:left="-79"/>
              <w:rPr>
                <w:sz w:val="24"/>
                <w:szCs w:val="24"/>
                <w:lang w:val="pt-BR"/>
              </w:rPr>
            </w:pPr>
            <w:r w:rsidRPr="00CF6B9C">
              <w:rPr>
                <w:b/>
                <w:bCs/>
                <w:sz w:val="24"/>
                <w:szCs w:val="24"/>
                <w:lang w:val="pt-BR"/>
              </w:rPr>
              <w:t xml:space="preserve">2. </w:t>
            </w:r>
            <w:r w:rsidRPr="00CF6B9C">
              <w:rPr>
                <w:b/>
                <w:bCs/>
                <w:sz w:val="24"/>
                <w:szCs w:val="24"/>
                <w:u w:val="single"/>
                <w:lang w:val="pt-BR"/>
              </w:rPr>
              <w:t>Ứng dụng</w:t>
            </w:r>
            <w:r w:rsidRPr="00CF6B9C">
              <w:rPr>
                <w:b/>
                <w:bCs/>
                <w:sz w:val="24"/>
                <w:szCs w:val="24"/>
                <w:lang w:val="pt-BR"/>
              </w:rPr>
              <w:t>:</w:t>
            </w:r>
            <w:r w:rsidRPr="00CF6B9C">
              <w:rPr>
                <w:sz w:val="24"/>
                <w:szCs w:val="24"/>
                <w:lang w:val="pt-BR"/>
              </w:rPr>
              <w:t xml:space="preserve"> Dùng trong công nghiệp dược phẩm (chế thuốc đau dạ dày,…) và công nghiệp thực phẩm (làm bột nở,…)</w:t>
            </w:r>
          </w:p>
          <w:p w14:paraId="42A28D25" w14:textId="77777777" w:rsidR="001F445D" w:rsidRPr="00CF6B9C" w:rsidRDefault="001F445D" w:rsidP="00F937CF">
            <w:pPr>
              <w:pStyle w:val="NoSpacing"/>
              <w:ind w:left="-79"/>
              <w:rPr>
                <w:sz w:val="24"/>
                <w:szCs w:val="24"/>
                <w:lang w:val="pt-BR"/>
              </w:rPr>
            </w:pPr>
          </w:p>
          <w:p w14:paraId="710D97AF" w14:textId="77777777" w:rsidR="001F445D" w:rsidRPr="00CF6B9C" w:rsidRDefault="001F445D" w:rsidP="00F937CF">
            <w:pPr>
              <w:pStyle w:val="NoSpacing"/>
              <w:ind w:left="-79"/>
              <w:rPr>
                <w:b/>
                <w:bCs/>
                <w:sz w:val="24"/>
                <w:szCs w:val="24"/>
                <w:lang w:val="pt-BR"/>
              </w:rPr>
            </w:pPr>
            <w:r w:rsidRPr="00CF6B9C">
              <w:rPr>
                <w:b/>
                <w:bCs/>
                <w:sz w:val="24"/>
                <w:szCs w:val="24"/>
                <w:lang w:val="pt-BR"/>
              </w:rPr>
              <w:t xml:space="preserve">III. </w:t>
            </w:r>
            <w:r>
              <w:rPr>
                <w:b/>
                <w:bCs/>
                <w:sz w:val="24"/>
                <w:szCs w:val="24"/>
                <w:u w:val="single"/>
                <w:lang w:val="vi-VN"/>
              </w:rPr>
              <w:t>Natri cacbonat</w:t>
            </w:r>
          </w:p>
          <w:p w14:paraId="31810D36" w14:textId="77777777" w:rsidR="001F445D" w:rsidRPr="00CF6B9C" w:rsidRDefault="001F445D" w:rsidP="00F937CF">
            <w:pPr>
              <w:pStyle w:val="NoSpacing"/>
              <w:ind w:left="-79"/>
              <w:rPr>
                <w:sz w:val="24"/>
                <w:szCs w:val="24"/>
                <w:lang w:val="pt-BR"/>
              </w:rPr>
            </w:pPr>
            <w:r w:rsidRPr="00CF6B9C">
              <w:rPr>
                <w:b/>
                <w:bCs/>
                <w:sz w:val="24"/>
                <w:szCs w:val="24"/>
                <w:lang w:val="pt-BR"/>
              </w:rPr>
              <w:t xml:space="preserve">1. </w:t>
            </w:r>
            <w:r w:rsidRPr="00CF6B9C">
              <w:rPr>
                <w:b/>
                <w:bCs/>
                <w:sz w:val="24"/>
                <w:szCs w:val="24"/>
                <w:u w:val="single"/>
                <w:lang w:val="pt-BR"/>
              </w:rPr>
              <w:t>Tính chất vật lí</w:t>
            </w:r>
            <w:r w:rsidRPr="00CF6B9C">
              <w:rPr>
                <w:b/>
                <w:bCs/>
                <w:sz w:val="24"/>
                <w:szCs w:val="24"/>
                <w:lang w:val="pt-BR"/>
              </w:rPr>
              <w:t>:</w:t>
            </w:r>
            <w:r w:rsidRPr="00CF6B9C">
              <w:rPr>
                <w:sz w:val="24"/>
                <w:szCs w:val="24"/>
                <w:lang w:val="pt-BR"/>
              </w:rPr>
              <w:t xml:space="preserve"> Chất rắn màu trắng, tan nhiều trong nước. </w:t>
            </w:r>
          </w:p>
          <w:p w14:paraId="3EE4952D" w14:textId="77777777" w:rsidR="001F445D" w:rsidRPr="00CF6B9C" w:rsidRDefault="001F445D" w:rsidP="00F937CF">
            <w:pPr>
              <w:pStyle w:val="NoSpacing"/>
              <w:ind w:left="-79"/>
              <w:rPr>
                <w:b/>
                <w:bCs/>
                <w:sz w:val="24"/>
                <w:szCs w:val="24"/>
                <w:lang w:val="pt-BR"/>
              </w:rPr>
            </w:pPr>
            <w:r w:rsidRPr="00CF6B9C">
              <w:rPr>
                <w:b/>
                <w:bCs/>
                <w:sz w:val="24"/>
                <w:szCs w:val="24"/>
                <w:lang w:val="pt-BR"/>
              </w:rPr>
              <w:t xml:space="preserve">2. </w:t>
            </w:r>
            <w:r w:rsidRPr="00CF6B9C">
              <w:rPr>
                <w:b/>
                <w:bCs/>
                <w:sz w:val="24"/>
                <w:szCs w:val="24"/>
                <w:u w:val="single"/>
                <w:lang w:val="pt-BR"/>
              </w:rPr>
              <w:t>Tính chất hoá học</w:t>
            </w:r>
            <w:r w:rsidRPr="00CF6B9C">
              <w:rPr>
                <w:b/>
                <w:bCs/>
                <w:sz w:val="24"/>
                <w:szCs w:val="24"/>
                <w:lang w:val="pt-BR"/>
              </w:rPr>
              <w:t xml:space="preserve"> </w:t>
            </w:r>
          </w:p>
          <w:p w14:paraId="623BC0E7" w14:textId="77777777" w:rsidR="001F445D" w:rsidRPr="00CF6B9C" w:rsidRDefault="001F445D" w:rsidP="00F937CF">
            <w:pPr>
              <w:pStyle w:val="NoSpacing"/>
              <w:ind w:left="-79"/>
              <w:rPr>
                <w:sz w:val="24"/>
                <w:szCs w:val="24"/>
                <w:lang w:val="pt-BR"/>
              </w:rPr>
            </w:pPr>
            <w:r w:rsidRPr="00CF6B9C">
              <w:rPr>
                <w:i/>
                <w:iCs/>
                <w:sz w:val="24"/>
                <w:szCs w:val="24"/>
                <w:lang w:val="pt-BR"/>
              </w:rPr>
              <w:t>Phản ứng với axit, kiềm, muối</w:t>
            </w:r>
          </w:p>
          <w:p w14:paraId="29644ACA" w14:textId="77777777" w:rsidR="001F445D" w:rsidRPr="00CF6B9C" w:rsidRDefault="001F445D" w:rsidP="00F937CF">
            <w:pPr>
              <w:pStyle w:val="NoSpacing"/>
              <w:ind w:left="-79"/>
              <w:jc w:val="center"/>
              <w:rPr>
                <w:sz w:val="24"/>
                <w:szCs w:val="24"/>
                <w:lang w:val="pt-BR"/>
              </w:rPr>
            </w:pPr>
            <w:r w:rsidRPr="00CF6B9C">
              <w:rPr>
                <w:sz w:val="24"/>
                <w:szCs w:val="24"/>
                <w:lang w:val="pt-BR"/>
              </w:rPr>
              <w:t>Na</w:t>
            </w:r>
            <w:r w:rsidRPr="00CF6B9C">
              <w:rPr>
                <w:sz w:val="24"/>
                <w:szCs w:val="24"/>
                <w:vertAlign w:val="subscript"/>
                <w:lang w:val="pt-BR"/>
              </w:rPr>
              <w:t>2</w:t>
            </w:r>
            <w:r w:rsidRPr="00CF6B9C">
              <w:rPr>
                <w:sz w:val="24"/>
                <w:szCs w:val="24"/>
                <w:lang w:val="pt-BR"/>
              </w:rPr>
              <w:t>CO</w:t>
            </w:r>
            <w:r w:rsidRPr="00CF6B9C">
              <w:rPr>
                <w:sz w:val="24"/>
                <w:szCs w:val="24"/>
                <w:vertAlign w:val="subscript"/>
                <w:lang w:val="pt-BR"/>
              </w:rPr>
              <w:t>3</w:t>
            </w:r>
            <w:r w:rsidRPr="00CF6B9C">
              <w:rPr>
                <w:sz w:val="24"/>
                <w:szCs w:val="24"/>
                <w:lang w:val="pt-BR"/>
              </w:rPr>
              <w:t xml:space="preserve"> + 2HCl → 2NaCl + CO</w:t>
            </w:r>
            <w:r w:rsidRPr="00CF6B9C">
              <w:rPr>
                <w:sz w:val="24"/>
                <w:szCs w:val="24"/>
                <w:vertAlign w:val="subscript"/>
                <w:lang w:val="pt-BR"/>
              </w:rPr>
              <w:t>2</w:t>
            </w:r>
            <w:r w:rsidRPr="00CF6B9C">
              <w:rPr>
                <w:sz w:val="24"/>
                <w:szCs w:val="24"/>
                <w:lang w:val="pt-BR"/>
              </w:rPr>
              <w:t>↑ + H</w:t>
            </w:r>
            <w:r w:rsidRPr="00CF6B9C">
              <w:rPr>
                <w:sz w:val="24"/>
                <w:szCs w:val="24"/>
                <w:vertAlign w:val="subscript"/>
                <w:lang w:val="pt-BR"/>
              </w:rPr>
              <w:t>2</w:t>
            </w:r>
            <w:r w:rsidRPr="00CF6B9C">
              <w:rPr>
                <w:sz w:val="24"/>
                <w:szCs w:val="24"/>
                <w:lang w:val="pt-BR"/>
              </w:rPr>
              <w:t>O</w:t>
            </w:r>
          </w:p>
          <w:p w14:paraId="0795FE4E" w14:textId="77777777" w:rsidR="001F445D" w:rsidRPr="00CF6B9C" w:rsidRDefault="001F445D" w:rsidP="00F937CF">
            <w:pPr>
              <w:pStyle w:val="NoSpacing"/>
              <w:ind w:left="-79"/>
              <w:jc w:val="center"/>
              <w:rPr>
                <w:sz w:val="24"/>
                <w:szCs w:val="24"/>
                <w:lang w:val="pt-BR"/>
              </w:rPr>
            </w:pPr>
            <w:r w:rsidRPr="00CF6B9C">
              <w:rPr>
                <w:sz w:val="24"/>
                <w:szCs w:val="24"/>
                <w:lang w:val="pt-BR"/>
              </w:rPr>
              <w:t>Na</w:t>
            </w:r>
            <w:r w:rsidRPr="00CF6B9C">
              <w:rPr>
                <w:sz w:val="24"/>
                <w:szCs w:val="24"/>
                <w:vertAlign w:val="subscript"/>
                <w:lang w:val="pt-BR"/>
              </w:rPr>
              <w:t>2</w:t>
            </w:r>
            <w:r w:rsidRPr="00CF6B9C">
              <w:rPr>
                <w:sz w:val="24"/>
                <w:szCs w:val="24"/>
                <w:lang w:val="pt-BR"/>
              </w:rPr>
              <w:t>CO</w:t>
            </w:r>
            <w:r w:rsidRPr="00CF6B9C">
              <w:rPr>
                <w:sz w:val="24"/>
                <w:szCs w:val="24"/>
                <w:vertAlign w:val="subscript"/>
                <w:lang w:val="pt-BR"/>
              </w:rPr>
              <w:t>3</w:t>
            </w:r>
            <w:r w:rsidRPr="00CF6B9C">
              <w:rPr>
                <w:sz w:val="24"/>
                <w:szCs w:val="24"/>
                <w:lang w:val="pt-BR"/>
              </w:rPr>
              <w:t xml:space="preserve"> + Ba(OH)</w:t>
            </w:r>
            <w:r w:rsidRPr="00CF6B9C">
              <w:rPr>
                <w:sz w:val="24"/>
                <w:szCs w:val="24"/>
                <w:vertAlign w:val="subscript"/>
                <w:lang w:val="pt-BR"/>
              </w:rPr>
              <w:t>2</w:t>
            </w:r>
            <w:r w:rsidRPr="00CF6B9C">
              <w:rPr>
                <w:sz w:val="24"/>
                <w:szCs w:val="24"/>
                <w:lang w:val="pt-BR"/>
              </w:rPr>
              <w:t xml:space="preserve"> → BaCO</w:t>
            </w:r>
            <w:r w:rsidRPr="00CF6B9C">
              <w:rPr>
                <w:sz w:val="24"/>
                <w:szCs w:val="24"/>
                <w:vertAlign w:val="subscript"/>
                <w:lang w:val="pt-BR"/>
              </w:rPr>
              <w:t>3</w:t>
            </w:r>
            <w:r w:rsidRPr="00CF6B9C">
              <w:rPr>
                <w:sz w:val="24"/>
                <w:szCs w:val="24"/>
                <w:lang w:val="pt-BR"/>
              </w:rPr>
              <w:t>↓ + 2NaOH</w:t>
            </w:r>
          </w:p>
          <w:p w14:paraId="20499E6D" w14:textId="77777777" w:rsidR="001F445D" w:rsidRPr="00CF6B9C" w:rsidRDefault="001F445D" w:rsidP="00F937CF">
            <w:pPr>
              <w:pStyle w:val="NoSpacing"/>
              <w:ind w:left="-79"/>
              <w:rPr>
                <w:sz w:val="24"/>
                <w:szCs w:val="24"/>
                <w:lang w:val="pt-BR"/>
              </w:rPr>
            </w:pPr>
            <w:r w:rsidRPr="00CF6B9C">
              <w:rPr>
                <w:sz w:val="24"/>
                <w:szCs w:val="24"/>
                <w:lang w:val="pt-BR"/>
              </w:rPr>
              <w:t xml:space="preserve"> Na</w:t>
            </w:r>
            <w:r w:rsidRPr="00CF6B9C">
              <w:rPr>
                <w:sz w:val="24"/>
                <w:szCs w:val="24"/>
                <w:vertAlign w:val="subscript"/>
                <w:lang w:val="pt-BR"/>
              </w:rPr>
              <w:t>2</w:t>
            </w:r>
            <w:r w:rsidRPr="00CF6B9C">
              <w:rPr>
                <w:sz w:val="24"/>
                <w:szCs w:val="24"/>
                <w:lang w:val="pt-BR"/>
              </w:rPr>
              <w:t>CO</w:t>
            </w:r>
            <w:r w:rsidRPr="00CF6B9C">
              <w:rPr>
                <w:sz w:val="24"/>
                <w:szCs w:val="24"/>
                <w:vertAlign w:val="subscript"/>
                <w:lang w:val="pt-BR"/>
              </w:rPr>
              <w:t>3</w:t>
            </w:r>
            <w:r w:rsidRPr="00CF6B9C">
              <w:rPr>
                <w:sz w:val="24"/>
                <w:szCs w:val="24"/>
                <w:lang w:val="pt-BR"/>
              </w:rPr>
              <w:t xml:space="preserve"> + CaCl</w:t>
            </w:r>
            <w:r w:rsidRPr="00CF6B9C">
              <w:rPr>
                <w:sz w:val="24"/>
                <w:szCs w:val="24"/>
                <w:vertAlign w:val="subscript"/>
                <w:lang w:val="pt-BR"/>
              </w:rPr>
              <w:t>2</w:t>
            </w:r>
            <w:r w:rsidRPr="00CF6B9C">
              <w:rPr>
                <w:sz w:val="24"/>
                <w:szCs w:val="24"/>
                <w:lang w:val="pt-BR"/>
              </w:rPr>
              <w:t xml:space="preserve"> → CaCO</w:t>
            </w:r>
            <w:r w:rsidRPr="00CF6B9C">
              <w:rPr>
                <w:sz w:val="24"/>
                <w:szCs w:val="24"/>
                <w:vertAlign w:val="subscript"/>
                <w:lang w:val="pt-BR"/>
              </w:rPr>
              <w:t>3</w:t>
            </w:r>
            <w:r w:rsidRPr="00CF6B9C">
              <w:rPr>
                <w:sz w:val="24"/>
                <w:szCs w:val="24"/>
                <w:lang w:val="pt-BR"/>
              </w:rPr>
              <w:t>↓ + 2NaCl</w:t>
            </w:r>
          </w:p>
          <w:p w14:paraId="434F75E4" w14:textId="77777777" w:rsidR="001F445D" w:rsidRPr="00CF6B9C" w:rsidRDefault="001F445D" w:rsidP="00F937CF">
            <w:pPr>
              <w:pStyle w:val="NoSpacing"/>
              <w:ind w:left="-79"/>
              <w:rPr>
                <w:sz w:val="24"/>
                <w:szCs w:val="24"/>
                <w:lang w:val="pt-BR"/>
              </w:rPr>
            </w:pPr>
            <w:r w:rsidRPr="00CF6B9C">
              <w:rPr>
                <w:sz w:val="24"/>
                <w:szCs w:val="24"/>
                <w:lang w:val="pt-BR"/>
              </w:rPr>
              <w:lastRenderedPageBreak/>
              <w:t>Muối cacbonat của kim loại kiềm trong dung dịch nước cho môi trường kiềm.</w:t>
            </w:r>
          </w:p>
          <w:p w14:paraId="5A6A91CE" w14:textId="77777777" w:rsidR="001F445D" w:rsidRPr="00CF6B9C" w:rsidRDefault="001F445D" w:rsidP="00F937CF">
            <w:pPr>
              <w:pStyle w:val="NoSpacing"/>
              <w:rPr>
                <w:sz w:val="24"/>
                <w:szCs w:val="24"/>
                <w:lang w:val="pt-BR"/>
              </w:rPr>
            </w:pPr>
          </w:p>
          <w:p w14:paraId="45686DD8" w14:textId="77777777" w:rsidR="001F445D" w:rsidRPr="00CF6B9C" w:rsidRDefault="001F445D" w:rsidP="00F937CF">
            <w:pPr>
              <w:pStyle w:val="NoSpacing"/>
              <w:rPr>
                <w:sz w:val="24"/>
                <w:szCs w:val="24"/>
                <w:lang w:val="pt-BR"/>
              </w:rPr>
            </w:pPr>
            <w:r w:rsidRPr="00CF6B9C">
              <w:rPr>
                <w:b/>
                <w:sz w:val="24"/>
                <w:szCs w:val="24"/>
                <w:lang w:val="pt-BR"/>
              </w:rPr>
              <w:t>3.</w:t>
            </w:r>
            <w:r w:rsidRPr="00CF6B9C">
              <w:rPr>
                <w:sz w:val="24"/>
                <w:szCs w:val="24"/>
                <w:lang w:val="pt-BR"/>
              </w:rPr>
              <w:t xml:space="preserve"> </w:t>
            </w:r>
            <w:r w:rsidRPr="00CF6B9C">
              <w:rPr>
                <w:b/>
                <w:bCs/>
                <w:sz w:val="24"/>
                <w:szCs w:val="24"/>
                <w:u w:val="single"/>
                <w:lang w:val="pt-BR"/>
              </w:rPr>
              <w:t>Ứng dụng</w:t>
            </w:r>
            <w:r w:rsidRPr="00CF6B9C">
              <w:rPr>
                <w:b/>
                <w:bCs/>
                <w:sz w:val="24"/>
                <w:szCs w:val="24"/>
                <w:lang w:val="pt-BR"/>
              </w:rPr>
              <w:t>:</w:t>
            </w:r>
            <w:r w:rsidRPr="00CF6B9C">
              <w:rPr>
                <w:sz w:val="24"/>
                <w:szCs w:val="24"/>
                <w:lang w:val="pt-BR"/>
              </w:rPr>
              <w:t xml:space="preserve"> Là hoá chất quan trọng trong công nghiệp thuỷ tinh, bột giặt, phẩm nhuộm, giấy, sợi,…</w:t>
            </w:r>
          </w:p>
          <w:p w14:paraId="524AC16C" w14:textId="77777777" w:rsidR="001F445D" w:rsidRPr="00CF6B9C" w:rsidRDefault="001F445D" w:rsidP="00F937CF">
            <w:pPr>
              <w:pStyle w:val="NoSpacing"/>
              <w:rPr>
                <w:sz w:val="24"/>
                <w:szCs w:val="24"/>
                <w:lang w:val="pt-BR"/>
              </w:rPr>
            </w:pPr>
          </w:p>
          <w:p w14:paraId="18EB30CA" w14:textId="77777777" w:rsidR="001F445D" w:rsidRPr="00B42A70" w:rsidRDefault="001F445D" w:rsidP="00F937CF">
            <w:pPr>
              <w:pStyle w:val="NoSpacing"/>
              <w:ind w:left="-79"/>
              <w:rPr>
                <w:b/>
                <w:bCs/>
                <w:sz w:val="24"/>
                <w:szCs w:val="24"/>
                <w:lang w:val="vi-VN"/>
              </w:rPr>
            </w:pPr>
            <w:r w:rsidRPr="00CF6B9C">
              <w:rPr>
                <w:b/>
                <w:bCs/>
                <w:sz w:val="24"/>
                <w:szCs w:val="24"/>
              </w:rPr>
              <w:t xml:space="preserve">IV. </w:t>
            </w:r>
            <w:r>
              <w:rPr>
                <w:b/>
                <w:bCs/>
                <w:sz w:val="24"/>
                <w:szCs w:val="24"/>
                <w:u w:val="single"/>
                <w:lang w:val="vi-VN"/>
              </w:rPr>
              <w:t>Kali Nitrat</w:t>
            </w:r>
          </w:p>
          <w:p w14:paraId="11BB8615" w14:textId="77777777" w:rsidR="001F445D" w:rsidRPr="00CF6B9C" w:rsidRDefault="001F445D" w:rsidP="00F937CF">
            <w:pPr>
              <w:pStyle w:val="NoSpacing"/>
              <w:ind w:left="-79"/>
              <w:rPr>
                <w:b/>
                <w:bCs/>
                <w:sz w:val="24"/>
                <w:szCs w:val="24"/>
              </w:rPr>
            </w:pPr>
            <w:r w:rsidRPr="00CF6B9C">
              <w:rPr>
                <w:b/>
                <w:bCs/>
                <w:sz w:val="24"/>
                <w:szCs w:val="24"/>
              </w:rPr>
              <w:t xml:space="preserve">1. </w:t>
            </w:r>
            <w:r w:rsidRPr="00CF6B9C">
              <w:rPr>
                <w:b/>
                <w:bCs/>
                <w:sz w:val="24"/>
                <w:szCs w:val="24"/>
                <w:u w:val="single"/>
              </w:rPr>
              <w:t>Tính chất vật lí</w:t>
            </w:r>
            <w:r w:rsidRPr="00CF6B9C">
              <w:rPr>
                <w:b/>
                <w:bCs/>
                <w:sz w:val="24"/>
                <w:szCs w:val="24"/>
              </w:rPr>
              <w:t>:</w:t>
            </w:r>
            <w:r w:rsidRPr="00CF6B9C">
              <w:rPr>
                <w:sz w:val="24"/>
                <w:szCs w:val="24"/>
              </w:rPr>
              <w:t xml:space="preserve"> Là những tinh thể không màu, bền trong không khí, tan nhiều trong nước.</w:t>
            </w:r>
            <w:r w:rsidRPr="00CF6B9C">
              <w:rPr>
                <w:b/>
                <w:bCs/>
                <w:sz w:val="24"/>
                <w:szCs w:val="24"/>
              </w:rPr>
              <w:t xml:space="preserve"> </w:t>
            </w:r>
          </w:p>
          <w:p w14:paraId="62139F28" w14:textId="77777777" w:rsidR="001F445D" w:rsidRPr="00CF6B9C" w:rsidRDefault="001F445D" w:rsidP="00F937CF">
            <w:pPr>
              <w:pStyle w:val="NoSpacing"/>
              <w:ind w:left="-79"/>
              <w:rPr>
                <w:sz w:val="24"/>
                <w:szCs w:val="24"/>
              </w:rPr>
            </w:pPr>
            <w:r w:rsidRPr="00CF6B9C">
              <w:rPr>
                <w:b/>
                <w:bCs/>
                <w:sz w:val="24"/>
                <w:szCs w:val="24"/>
              </w:rPr>
              <w:t xml:space="preserve">2. </w:t>
            </w:r>
            <w:r w:rsidRPr="00CF6B9C">
              <w:rPr>
                <w:b/>
                <w:bCs/>
                <w:sz w:val="24"/>
                <w:szCs w:val="24"/>
                <w:u w:val="single"/>
              </w:rPr>
              <w:t>Tính chất hoá học</w:t>
            </w:r>
            <w:r w:rsidRPr="00CF6B9C">
              <w:rPr>
                <w:b/>
                <w:bCs/>
                <w:sz w:val="24"/>
                <w:szCs w:val="24"/>
              </w:rPr>
              <w:t>:</w:t>
            </w:r>
          </w:p>
          <w:p w14:paraId="25CD9EF8" w14:textId="77777777" w:rsidR="001F445D" w:rsidRPr="00CF6B9C" w:rsidRDefault="001F445D" w:rsidP="00F937CF">
            <w:pPr>
              <w:pStyle w:val="NoSpacing"/>
              <w:ind w:left="-79"/>
              <w:jc w:val="center"/>
              <w:rPr>
                <w:b/>
                <w:bCs/>
                <w:sz w:val="24"/>
                <w:szCs w:val="24"/>
              </w:rPr>
            </w:pPr>
            <w:r w:rsidRPr="00CF6B9C">
              <w:rPr>
                <w:sz w:val="24"/>
                <w:szCs w:val="24"/>
              </w:rPr>
              <w:object w:dxaOrig="2444" w:dyaOrig="448" w14:anchorId="5556160C">
                <v:shape id="_x0000_i1051" type="#_x0000_t75" style="width:122.8pt;height:21.2pt" o:ole="">
                  <v:imagedata r:id="rId90" o:title=""/>
                </v:shape>
                <o:OLEObject Type="Embed" ProgID="Unknown" ShapeID="_x0000_i1051" DrawAspect="Content" ObjectID="_1697434698" r:id="rId91"/>
              </w:object>
            </w:r>
          </w:p>
          <w:p w14:paraId="5C5856F9" w14:textId="77777777" w:rsidR="001F445D" w:rsidRPr="00CF6B9C" w:rsidRDefault="001F445D" w:rsidP="00F937CF">
            <w:pPr>
              <w:pStyle w:val="NoSpacing"/>
              <w:ind w:left="-79"/>
              <w:rPr>
                <w:b/>
                <w:bCs/>
                <w:sz w:val="24"/>
                <w:szCs w:val="24"/>
              </w:rPr>
            </w:pPr>
            <w:r w:rsidRPr="00CF6B9C">
              <w:rPr>
                <w:b/>
                <w:bCs/>
                <w:sz w:val="24"/>
                <w:szCs w:val="24"/>
              </w:rPr>
              <w:t xml:space="preserve">3. </w:t>
            </w:r>
            <w:r w:rsidRPr="00CF6B9C">
              <w:rPr>
                <w:b/>
                <w:bCs/>
                <w:sz w:val="24"/>
                <w:szCs w:val="24"/>
                <w:u w:val="single"/>
              </w:rPr>
              <w:t>Ứng dụng</w:t>
            </w:r>
            <w:r w:rsidRPr="00CF6B9C">
              <w:rPr>
                <w:b/>
                <w:bCs/>
                <w:sz w:val="24"/>
                <w:szCs w:val="24"/>
              </w:rPr>
              <w:t xml:space="preserve">: </w:t>
            </w:r>
          </w:p>
          <w:p w14:paraId="440D8837" w14:textId="77777777" w:rsidR="001F445D" w:rsidRPr="00CF6B9C" w:rsidRDefault="001F445D" w:rsidP="00F937CF">
            <w:pPr>
              <w:pStyle w:val="NoSpacing"/>
              <w:ind w:left="-79"/>
              <w:rPr>
                <w:sz w:val="24"/>
                <w:szCs w:val="24"/>
              </w:rPr>
            </w:pPr>
            <w:r w:rsidRPr="00CF6B9C">
              <w:rPr>
                <w:sz w:val="24"/>
                <w:szCs w:val="24"/>
              </w:rPr>
              <w:t>Dùng làm phân bón</w:t>
            </w:r>
          </w:p>
          <w:p w14:paraId="562F8630" w14:textId="77777777" w:rsidR="001F445D" w:rsidRPr="00CF6B9C" w:rsidRDefault="001F445D" w:rsidP="00F937CF">
            <w:pPr>
              <w:pStyle w:val="NoSpacing"/>
              <w:ind w:left="-79"/>
              <w:rPr>
                <w:sz w:val="24"/>
                <w:szCs w:val="24"/>
              </w:rPr>
            </w:pPr>
            <w:r w:rsidRPr="00CF6B9C">
              <w:rPr>
                <w:sz w:val="24"/>
                <w:szCs w:val="24"/>
              </w:rPr>
              <w:t>Thuốc nổ thông thường (thuốc súng) là hỗn hợp 68%KNO</w:t>
            </w:r>
            <w:r w:rsidRPr="00CF6B9C">
              <w:rPr>
                <w:sz w:val="24"/>
                <w:szCs w:val="24"/>
                <w:vertAlign w:val="subscript"/>
              </w:rPr>
              <w:t>3</w:t>
            </w:r>
            <w:r w:rsidRPr="00CF6B9C">
              <w:rPr>
                <w:sz w:val="24"/>
                <w:szCs w:val="24"/>
              </w:rPr>
              <w:t>, 15%S và 17%C (than)</w:t>
            </w:r>
          </w:p>
          <w:p w14:paraId="783BC1F7" w14:textId="77777777" w:rsidR="001F445D" w:rsidRPr="00CF6B9C" w:rsidRDefault="001F445D" w:rsidP="00F937CF">
            <w:pPr>
              <w:pStyle w:val="NoSpacing"/>
              <w:ind w:left="-79"/>
              <w:rPr>
                <w:sz w:val="24"/>
                <w:szCs w:val="24"/>
              </w:rPr>
            </w:pPr>
            <w:r w:rsidRPr="00CF6B9C">
              <w:rPr>
                <w:sz w:val="24"/>
                <w:szCs w:val="24"/>
              </w:rPr>
              <w:t>- Phản ứng cháy của thuốc súng:</w:t>
            </w:r>
          </w:p>
          <w:p w14:paraId="278D1B77" w14:textId="77777777" w:rsidR="001F445D" w:rsidRPr="00B143CD" w:rsidRDefault="001F445D" w:rsidP="00F937CF">
            <w:pPr>
              <w:rPr>
                <w:lang w:val="vi-VN"/>
              </w:rPr>
            </w:pPr>
            <w:r w:rsidRPr="00CF6B9C">
              <w:object w:dxaOrig="3889" w:dyaOrig="477" w14:anchorId="6298AE76">
                <v:shape id="_x0000_i1052" type="#_x0000_t75" style="width:194.8pt;height:21.2pt" o:ole="">
                  <v:imagedata r:id="rId92" o:title=""/>
                </v:shape>
                <o:OLEObject Type="Embed" ProgID="Unknown" ShapeID="_x0000_i1052" DrawAspect="Content" ObjectID="_1697434699" r:id="rId93"/>
              </w:objec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B636C16" w14:textId="77777777" w:rsidR="001F445D" w:rsidRPr="00CF6B9C" w:rsidRDefault="001F445D" w:rsidP="00F937CF">
            <w:pPr>
              <w:pStyle w:val="NoSpacing"/>
              <w:ind w:left="-62"/>
              <w:rPr>
                <w:b/>
                <w:bCs/>
                <w:sz w:val="24"/>
                <w:szCs w:val="24"/>
              </w:rPr>
            </w:pPr>
            <w:r w:rsidRPr="00CF6B9C">
              <w:rPr>
                <w:b/>
                <w:bCs/>
                <w:sz w:val="24"/>
                <w:szCs w:val="24"/>
              </w:rPr>
              <w:lastRenderedPageBreak/>
              <w:t>Hoạt động 1</w:t>
            </w:r>
          </w:p>
          <w:p w14:paraId="6036693F" w14:textId="77777777" w:rsidR="001F445D" w:rsidRPr="00CF6B9C" w:rsidRDefault="001F445D" w:rsidP="00F937CF">
            <w:pPr>
              <w:pStyle w:val="NoSpacing"/>
              <w:ind w:left="-62"/>
              <w:rPr>
                <w:sz w:val="24"/>
                <w:szCs w:val="24"/>
              </w:rPr>
            </w:pPr>
            <w:r w:rsidRPr="00CF6B9C">
              <w:rPr>
                <w:sz w:val="24"/>
                <w:szCs w:val="24"/>
              </w:rPr>
              <w:t xml:space="preserve">- GV dùng bảng HTTH và yêu cầu HS tự tìm hiểu </w:t>
            </w:r>
          </w:p>
          <w:p w14:paraId="22708D66" w14:textId="77777777" w:rsidR="001F445D" w:rsidRPr="00CF6B9C" w:rsidRDefault="001F445D" w:rsidP="00F937CF">
            <w:pPr>
              <w:pStyle w:val="NoSpacing"/>
              <w:rPr>
                <w:b/>
                <w:bCs/>
                <w:sz w:val="24"/>
                <w:szCs w:val="24"/>
              </w:rPr>
            </w:pPr>
            <w:r w:rsidRPr="00CF6B9C">
              <w:rPr>
                <w:b/>
                <w:bCs/>
                <w:sz w:val="24"/>
                <w:szCs w:val="24"/>
              </w:rPr>
              <w:t>Hoạt động 2</w:t>
            </w:r>
          </w:p>
          <w:p w14:paraId="52ED5107" w14:textId="77777777" w:rsidR="001F445D" w:rsidRPr="00CF6B9C" w:rsidRDefault="001F445D" w:rsidP="00F937CF">
            <w:pPr>
              <w:pStyle w:val="NoSpacing"/>
              <w:ind w:left="-71"/>
              <w:rPr>
                <w:sz w:val="24"/>
                <w:szCs w:val="24"/>
              </w:rPr>
            </w:pPr>
            <w:r w:rsidRPr="00CF6B9C">
              <w:rPr>
                <w:sz w:val="24"/>
                <w:szCs w:val="24"/>
              </w:rPr>
              <w:t>- GV dùng dao cắt một mẫu nhỏ kim loại Na.</w:t>
            </w:r>
          </w:p>
          <w:p w14:paraId="754A649D" w14:textId="77777777" w:rsidR="001F445D" w:rsidRPr="00B143CD" w:rsidRDefault="001F445D" w:rsidP="00F937CF">
            <w:pPr>
              <w:pStyle w:val="NoSpacing"/>
              <w:ind w:left="-71"/>
              <w:rPr>
                <w:sz w:val="24"/>
                <w:szCs w:val="24"/>
                <w:lang w:val="vi-VN"/>
              </w:rPr>
            </w:pPr>
          </w:p>
          <w:p w14:paraId="4202CA87" w14:textId="77777777" w:rsidR="001F445D" w:rsidRPr="00CF6B9C" w:rsidRDefault="001F445D" w:rsidP="00F937CF">
            <w:pPr>
              <w:pStyle w:val="NoSpacing"/>
              <w:rPr>
                <w:b/>
                <w:bCs/>
                <w:sz w:val="24"/>
                <w:szCs w:val="24"/>
              </w:rPr>
            </w:pPr>
            <w:r w:rsidRPr="00CF6B9C">
              <w:rPr>
                <w:b/>
                <w:bCs/>
                <w:sz w:val="24"/>
                <w:szCs w:val="24"/>
              </w:rPr>
              <w:t>Hoạt động 3</w:t>
            </w:r>
          </w:p>
          <w:p w14:paraId="002081AD" w14:textId="77777777" w:rsidR="001F445D" w:rsidRPr="00CF6B9C" w:rsidRDefault="001F445D" w:rsidP="00F937CF">
            <w:pPr>
              <w:pStyle w:val="NoSpacing"/>
              <w:ind w:left="-62"/>
              <w:rPr>
                <w:sz w:val="24"/>
                <w:szCs w:val="24"/>
              </w:rPr>
            </w:pPr>
            <w:r w:rsidRPr="00CF6B9C">
              <w:rPr>
                <w:sz w:val="24"/>
                <w:szCs w:val="24"/>
              </w:rPr>
              <w:t>- GV ?: Trên cơ sở cấu hình electron nguyên tử và cấu tạo mạng tinh thể của kim loại kiềm, em hãy dự đoán tính chất hoá học chung của các kim loại kiềm.</w:t>
            </w:r>
          </w:p>
          <w:p w14:paraId="7A1B7B26" w14:textId="77777777" w:rsidR="001F445D" w:rsidRPr="00CF6B9C" w:rsidRDefault="001F445D" w:rsidP="00F937CF">
            <w:pPr>
              <w:pStyle w:val="NoSpacing"/>
              <w:ind w:left="-72"/>
              <w:rPr>
                <w:sz w:val="24"/>
                <w:szCs w:val="24"/>
                <w:lang w:val="pt-BR"/>
              </w:rPr>
            </w:pPr>
            <w:r w:rsidRPr="00CF6B9C">
              <w:rPr>
                <w:sz w:val="24"/>
                <w:szCs w:val="24"/>
                <w:lang w:val="pt-BR"/>
              </w:rPr>
              <w:t>- GV biểu diễn các thínghiệm: Na + O</w:t>
            </w:r>
            <w:r w:rsidRPr="00CF6B9C">
              <w:rPr>
                <w:sz w:val="24"/>
                <w:szCs w:val="24"/>
                <w:vertAlign w:val="subscript"/>
                <w:lang w:val="pt-BR"/>
              </w:rPr>
              <w:t>2</w:t>
            </w:r>
            <w:r w:rsidRPr="00CF6B9C">
              <w:rPr>
                <w:sz w:val="24"/>
                <w:szCs w:val="24"/>
                <w:lang w:val="pt-BR"/>
              </w:rPr>
              <w:t>; K + Cl</w:t>
            </w:r>
            <w:r w:rsidRPr="00CF6B9C">
              <w:rPr>
                <w:sz w:val="24"/>
                <w:szCs w:val="24"/>
                <w:vertAlign w:val="subscript"/>
                <w:lang w:val="pt-BR"/>
              </w:rPr>
              <w:t>2</w:t>
            </w:r>
            <w:r w:rsidRPr="00CF6B9C">
              <w:rPr>
                <w:sz w:val="24"/>
                <w:szCs w:val="24"/>
                <w:lang w:val="pt-BR"/>
              </w:rPr>
              <w:t>; Na + HCl.</w:t>
            </w:r>
          </w:p>
          <w:p w14:paraId="0B504E94" w14:textId="77777777" w:rsidR="001F445D" w:rsidRPr="00CF6B9C" w:rsidRDefault="001F445D" w:rsidP="00F937CF">
            <w:pPr>
              <w:pStyle w:val="NoSpacing"/>
              <w:rPr>
                <w:b/>
                <w:bCs/>
                <w:sz w:val="24"/>
                <w:szCs w:val="24"/>
                <w:lang w:val="fr-FR"/>
              </w:rPr>
            </w:pPr>
            <w:r w:rsidRPr="00CF6B9C">
              <w:rPr>
                <w:b/>
                <w:bCs/>
                <w:sz w:val="24"/>
                <w:szCs w:val="24"/>
                <w:lang w:val="fr-FR"/>
              </w:rPr>
              <w:t>Hoạt động 4</w:t>
            </w:r>
          </w:p>
          <w:p w14:paraId="22E349AD" w14:textId="77777777" w:rsidR="001F445D" w:rsidRPr="00CF6B9C" w:rsidRDefault="001F445D" w:rsidP="00F937CF">
            <w:pPr>
              <w:pStyle w:val="NoSpacing"/>
              <w:ind w:left="-72"/>
              <w:rPr>
                <w:sz w:val="24"/>
                <w:szCs w:val="24"/>
                <w:lang w:val="fr-FR"/>
              </w:rPr>
            </w:pPr>
            <w:r w:rsidRPr="00CF6B9C">
              <w:rPr>
                <w:sz w:val="24"/>
                <w:szCs w:val="24"/>
                <w:lang w:val="fr-FR"/>
              </w:rPr>
              <w:t xml:space="preserve">- GV ? Em hãy cho biết để điều chế kim loại kiềm ta </w:t>
            </w:r>
            <w:r w:rsidRPr="00CF6B9C">
              <w:rPr>
                <w:sz w:val="24"/>
                <w:szCs w:val="24"/>
                <w:lang w:val="fr-FR"/>
              </w:rPr>
              <w:lastRenderedPageBreak/>
              <w:t>có thể sử dụng phương pháp nào ?</w:t>
            </w:r>
          </w:p>
          <w:p w14:paraId="048E3763" w14:textId="77777777" w:rsidR="001F445D" w:rsidRPr="00CF6B9C" w:rsidRDefault="001F445D" w:rsidP="00F937CF">
            <w:pPr>
              <w:rPr>
                <w:lang w:val="fr-FR"/>
              </w:rPr>
            </w:pPr>
            <w:r w:rsidRPr="00CF6B9C">
              <w:rPr>
                <w:lang w:val="fr-FR"/>
              </w:rPr>
              <w:t>- GV dùng tranh vẽ hướng dẫn HS nghiên cứu sơ đồ thiết bị điện phân NaCl nóng chảy trong công nghiệp.</w:t>
            </w:r>
          </w:p>
          <w:p w14:paraId="5EEF73A8" w14:textId="77777777" w:rsidR="001F445D" w:rsidRPr="00CF6B9C" w:rsidRDefault="001F445D" w:rsidP="00F937CF">
            <w:pPr>
              <w:pStyle w:val="NoSpacing"/>
              <w:rPr>
                <w:b/>
                <w:bCs/>
                <w:sz w:val="24"/>
                <w:szCs w:val="24"/>
                <w:lang w:val="fr-FR"/>
              </w:rPr>
            </w:pPr>
            <w:r w:rsidRPr="00CF6B9C">
              <w:rPr>
                <w:b/>
                <w:bCs/>
                <w:sz w:val="24"/>
                <w:szCs w:val="24"/>
                <w:lang w:val="fr-FR"/>
              </w:rPr>
              <w:t>Hoạt động 5</w:t>
            </w:r>
          </w:p>
          <w:p w14:paraId="2334D1B2" w14:textId="77777777" w:rsidR="001F445D" w:rsidRPr="00CF6B9C" w:rsidRDefault="001F445D" w:rsidP="00F937CF">
            <w:pPr>
              <w:pStyle w:val="NoSpacing"/>
              <w:ind w:left="-62"/>
              <w:rPr>
                <w:sz w:val="24"/>
                <w:szCs w:val="24"/>
              </w:rPr>
            </w:pPr>
            <w:r w:rsidRPr="00CF6B9C">
              <w:rPr>
                <w:sz w:val="24"/>
                <w:szCs w:val="24"/>
              </w:rPr>
              <w:t>- GV cho HS quan sát một mẫu NaOH dưới dạng viên và nghiên cứu tính tan, tính hút ẩm của nó.</w:t>
            </w:r>
          </w:p>
          <w:p w14:paraId="3C5D4F17" w14:textId="77777777" w:rsidR="001F445D" w:rsidRPr="00CF6B9C" w:rsidRDefault="001F445D" w:rsidP="00F937CF">
            <w:pPr>
              <w:pStyle w:val="NoSpacing"/>
              <w:ind w:left="-62"/>
              <w:rPr>
                <w:sz w:val="24"/>
                <w:szCs w:val="24"/>
              </w:rPr>
            </w:pPr>
          </w:p>
          <w:p w14:paraId="62AFEC63" w14:textId="77777777" w:rsidR="001F445D" w:rsidRPr="00CF6B9C" w:rsidRDefault="001F445D" w:rsidP="00F937CF">
            <w:pPr>
              <w:pStyle w:val="NoSpacing"/>
              <w:ind w:left="-62"/>
              <w:rPr>
                <w:sz w:val="24"/>
                <w:szCs w:val="24"/>
              </w:rPr>
            </w:pPr>
          </w:p>
          <w:p w14:paraId="120C734D" w14:textId="77777777" w:rsidR="001F445D" w:rsidRPr="00CF6B9C" w:rsidRDefault="001F445D" w:rsidP="00F937CF">
            <w:pPr>
              <w:pStyle w:val="NoSpacing"/>
              <w:ind w:left="-62"/>
              <w:rPr>
                <w:sz w:val="24"/>
                <w:szCs w:val="24"/>
              </w:rPr>
            </w:pPr>
          </w:p>
          <w:p w14:paraId="02B00294" w14:textId="77777777" w:rsidR="001F445D" w:rsidRPr="00CF6B9C" w:rsidRDefault="001F445D" w:rsidP="00F937CF">
            <w:pPr>
              <w:pStyle w:val="NoSpacing"/>
              <w:ind w:left="-62"/>
              <w:rPr>
                <w:sz w:val="24"/>
                <w:szCs w:val="24"/>
              </w:rPr>
            </w:pPr>
          </w:p>
          <w:p w14:paraId="355FA4AF" w14:textId="77777777" w:rsidR="001F445D" w:rsidRPr="00CF6B9C" w:rsidRDefault="001F445D" w:rsidP="00F937CF">
            <w:pPr>
              <w:pStyle w:val="NoSpacing"/>
              <w:ind w:left="-62"/>
              <w:rPr>
                <w:sz w:val="24"/>
                <w:szCs w:val="24"/>
              </w:rPr>
            </w:pPr>
          </w:p>
          <w:p w14:paraId="313D9AE7" w14:textId="77777777" w:rsidR="001F445D" w:rsidRPr="00CF6B9C" w:rsidRDefault="001F445D" w:rsidP="00F937CF">
            <w:pPr>
              <w:pStyle w:val="NoSpacing"/>
              <w:ind w:left="-62"/>
              <w:rPr>
                <w:sz w:val="24"/>
                <w:szCs w:val="24"/>
              </w:rPr>
            </w:pPr>
          </w:p>
          <w:p w14:paraId="236C6BC8" w14:textId="77777777" w:rsidR="001F445D" w:rsidRPr="00CF6B9C" w:rsidRDefault="001F445D" w:rsidP="00F937CF">
            <w:pPr>
              <w:pStyle w:val="NoSpacing"/>
              <w:ind w:left="-62"/>
              <w:rPr>
                <w:sz w:val="24"/>
                <w:szCs w:val="24"/>
              </w:rPr>
            </w:pPr>
            <w:r w:rsidRPr="00CF6B9C">
              <w:rPr>
                <w:sz w:val="24"/>
                <w:szCs w:val="24"/>
              </w:rPr>
              <w:t>-GV: Giải thích các trường hợp xảy ra phản ứng cho muối axít, trung hoà hoặc cả hai.</w:t>
            </w:r>
          </w:p>
          <w:p w14:paraId="116FA5A9" w14:textId="77777777" w:rsidR="001F445D" w:rsidRPr="00CF6B9C" w:rsidRDefault="001F445D" w:rsidP="00F937CF">
            <w:pPr>
              <w:jc w:val="both"/>
            </w:pPr>
          </w:p>
          <w:p w14:paraId="0332FB3F" w14:textId="77777777" w:rsidR="001F445D" w:rsidRPr="00CF6B9C" w:rsidRDefault="001F445D" w:rsidP="00F937CF">
            <w:pPr>
              <w:pStyle w:val="NoSpacing"/>
              <w:ind w:left="-71"/>
              <w:rPr>
                <w:sz w:val="24"/>
                <w:szCs w:val="24"/>
                <w:lang w:val="pt-BR"/>
              </w:rPr>
            </w:pPr>
            <w:r w:rsidRPr="00CF6B9C">
              <w:rPr>
                <w:sz w:val="24"/>
                <w:szCs w:val="24"/>
                <w:lang w:val="pt-BR"/>
              </w:rPr>
              <w:t>.</w:t>
            </w:r>
          </w:p>
          <w:p w14:paraId="55DD51DD" w14:textId="77777777" w:rsidR="001F445D" w:rsidRPr="00CF6B9C" w:rsidRDefault="001F445D" w:rsidP="00F937CF">
            <w:pPr>
              <w:pStyle w:val="NoSpacing"/>
              <w:ind w:left="-71"/>
              <w:rPr>
                <w:sz w:val="24"/>
                <w:szCs w:val="24"/>
                <w:lang w:val="pt-BR"/>
              </w:rPr>
            </w:pPr>
          </w:p>
          <w:p w14:paraId="269A6B0C" w14:textId="77777777" w:rsidR="001F445D" w:rsidRPr="00CF6B9C" w:rsidRDefault="001F445D" w:rsidP="00F937CF">
            <w:pPr>
              <w:pStyle w:val="NoSpacing"/>
              <w:ind w:left="-71"/>
              <w:rPr>
                <w:sz w:val="24"/>
                <w:szCs w:val="24"/>
                <w:lang w:val="pt-BR"/>
              </w:rPr>
            </w:pPr>
          </w:p>
          <w:p w14:paraId="0D097B16" w14:textId="77777777" w:rsidR="001F445D" w:rsidRPr="00CF6B9C" w:rsidRDefault="001F445D" w:rsidP="00F937CF">
            <w:pPr>
              <w:pStyle w:val="NoSpacing"/>
              <w:ind w:left="-71"/>
              <w:rPr>
                <w:sz w:val="24"/>
                <w:szCs w:val="24"/>
                <w:lang w:val="pt-BR"/>
              </w:rPr>
            </w:pPr>
          </w:p>
          <w:p w14:paraId="3FC3B8A9" w14:textId="77777777" w:rsidR="001F445D" w:rsidRPr="00CF6B9C" w:rsidRDefault="001F445D" w:rsidP="00F937CF">
            <w:pPr>
              <w:pStyle w:val="NoSpacing"/>
              <w:ind w:left="-71"/>
              <w:rPr>
                <w:sz w:val="24"/>
                <w:szCs w:val="24"/>
                <w:lang w:val="pt-BR"/>
              </w:rPr>
            </w:pPr>
          </w:p>
          <w:p w14:paraId="528FF1AD" w14:textId="77777777" w:rsidR="001F445D" w:rsidRPr="00CF6B9C" w:rsidRDefault="001F445D" w:rsidP="00F937CF">
            <w:pPr>
              <w:pStyle w:val="NoSpacing"/>
              <w:ind w:left="-71"/>
              <w:rPr>
                <w:sz w:val="24"/>
                <w:szCs w:val="24"/>
                <w:lang w:val="pt-BR"/>
              </w:rPr>
            </w:pPr>
          </w:p>
          <w:p w14:paraId="77376238" w14:textId="77777777" w:rsidR="001F445D" w:rsidRPr="00CF6B9C" w:rsidRDefault="001F445D" w:rsidP="00F937CF">
            <w:pPr>
              <w:pStyle w:val="NoSpacing"/>
              <w:ind w:left="-71"/>
              <w:rPr>
                <w:sz w:val="24"/>
                <w:szCs w:val="24"/>
                <w:lang w:val="pt-BR"/>
              </w:rPr>
            </w:pPr>
          </w:p>
          <w:p w14:paraId="22BFFF86" w14:textId="77777777" w:rsidR="001F445D" w:rsidRPr="00CF6B9C" w:rsidRDefault="001F445D" w:rsidP="00F937CF">
            <w:pPr>
              <w:pStyle w:val="NoSpacing"/>
              <w:ind w:left="-72"/>
              <w:rPr>
                <w:sz w:val="24"/>
                <w:szCs w:val="24"/>
                <w:lang w:val="pt-BR"/>
              </w:rPr>
            </w:pPr>
            <w:r w:rsidRPr="00CF6B9C">
              <w:rPr>
                <w:b/>
                <w:bCs/>
                <w:sz w:val="24"/>
                <w:szCs w:val="24"/>
                <w:lang w:val="pt-BR"/>
              </w:rPr>
              <w:t>Hoạt động 6</w:t>
            </w:r>
          </w:p>
          <w:p w14:paraId="3ABA70DA" w14:textId="77777777" w:rsidR="001F445D" w:rsidRPr="00CF6B9C" w:rsidRDefault="001F445D" w:rsidP="00F937CF">
            <w:pPr>
              <w:pStyle w:val="NoSpacing"/>
              <w:ind w:left="-72"/>
              <w:rPr>
                <w:sz w:val="24"/>
                <w:szCs w:val="24"/>
                <w:lang w:val="pt-BR"/>
              </w:rPr>
            </w:pPr>
            <w:r w:rsidRPr="00CF6B9C">
              <w:rPr>
                <w:sz w:val="24"/>
                <w:szCs w:val="24"/>
              </w:rPr>
              <w:t>-</w:t>
            </w:r>
            <w:r w:rsidRPr="00CF6B9C">
              <w:rPr>
                <w:sz w:val="24"/>
                <w:szCs w:val="24"/>
                <w:lang w:val="pt-BR"/>
              </w:rPr>
              <w:t xml:space="preserve"> HS nghiên cứu SGK để biết những tính chất vật lí của NaHCO</w:t>
            </w:r>
            <w:r w:rsidRPr="00CF6B9C">
              <w:rPr>
                <w:sz w:val="24"/>
                <w:szCs w:val="24"/>
                <w:vertAlign w:val="subscript"/>
                <w:lang w:val="pt-BR"/>
              </w:rPr>
              <w:t>3</w:t>
            </w:r>
            <w:r w:rsidRPr="00CF6B9C">
              <w:rPr>
                <w:sz w:val="24"/>
                <w:szCs w:val="24"/>
                <w:lang w:val="pt-BR"/>
              </w:rPr>
              <w:t>.</w:t>
            </w:r>
          </w:p>
          <w:p w14:paraId="1D882560" w14:textId="77777777" w:rsidR="001F445D" w:rsidRPr="00CF6B9C" w:rsidRDefault="001F445D" w:rsidP="00F937CF">
            <w:pPr>
              <w:pStyle w:val="NoSpacing"/>
              <w:ind w:left="-72"/>
              <w:rPr>
                <w:sz w:val="24"/>
                <w:szCs w:val="24"/>
                <w:lang w:val="pt-BR"/>
              </w:rPr>
            </w:pPr>
          </w:p>
          <w:p w14:paraId="0B0EA6F9" w14:textId="77777777" w:rsidR="001F445D" w:rsidRPr="00CF6B9C" w:rsidRDefault="001F445D" w:rsidP="00F937CF">
            <w:pPr>
              <w:pStyle w:val="NoSpacing"/>
              <w:ind w:left="-72"/>
              <w:rPr>
                <w:sz w:val="24"/>
                <w:szCs w:val="24"/>
              </w:rPr>
            </w:pPr>
            <w:r w:rsidRPr="00CF6B9C">
              <w:rPr>
                <w:sz w:val="24"/>
                <w:szCs w:val="24"/>
              </w:rPr>
              <w:t>- GV ?: Vì sao có thể nói NaHCO</w:t>
            </w:r>
            <w:r w:rsidRPr="00CF6B9C">
              <w:rPr>
                <w:sz w:val="24"/>
                <w:szCs w:val="24"/>
                <w:vertAlign w:val="subscript"/>
              </w:rPr>
              <w:t>3</w:t>
            </w:r>
            <w:r w:rsidRPr="00CF6B9C">
              <w:rPr>
                <w:sz w:val="24"/>
                <w:szCs w:val="24"/>
              </w:rPr>
              <w:t xml:space="preserve"> là hợp chất lưỡng tính ?</w:t>
            </w:r>
          </w:p>
          <w:p w14:paraId="4C2862CB" w14:textId="77777777" w:rsidR="001F445D" w:rsidRPr="00CF6B9C" w:rsidRDefault="001F445D" w:rsidP="00F937CF">
            <w:pPr>
              <w:pStyle w:val="NoSpacing"/>
              <w:ind w:left="-72"/>
              <w:rPr>
                <w:sz w:val="24"/>
                <w:szCs w:val="24"/>
                <w:lang w:val="pt-BR"/>
              </w:rPr>
            </w:pPr>
            <w:r w:rsidRPr="00CF6B9C">
              <w:rPr>
                <w:sz w:val="24"/>
                <w:szCs w:val="24"/>
                <w:lang w:val="pt-BR"/>
              </w:rPr>
              <w:t>.</w:t>
            </w:r>
          </w:p>
          <w:p w14:paraId="4462D266" w14:textId="77777777" w:rsidR="001F445D" w:rsidRPr="00CF6B9C" w:rsidRDefault="001F445D" w:rsidP="00F937CF">
            <w:pPr>
              <w:pStyle w:val="NoSpacing"/>
              <w:ind w:left="-72"/>
              <w:rPr>
                <w:sz w:val="24"/>
                <w:szCs w:val="24"/>
                <w:lang w:val="pt-BR"/>
              </w:rPr>
            </w:pPr>
          </w:p>
          <w:p w14:paraId="1E2E65EE" w14:textId="77777777" w:rsidR="001F445D" w:rsidRPr="00CF6B9C" w:rsidRDefault="001F445D" w:rsidP="00F937CF">
            <w:pPr>
              <w:pStyle w:val="NoSpacing"/>
              <w:ind w:left="-72"/>
              <w:rPr>
                <w:sz w:val="24"/>
                <w:szCs w:val="24"/>
                <w:lang w:val="pt-BR"/>
              </w:rPr>
            </w:pPr>
          </w:p>
          <w:p w14:paraId="75090AE3" w14:textId="77777777" w:rsidR="001F445D" w:rsidRPr="00CF6B9C" w:rsidRDefault="001F445D" w:rsidP="00F937CF">
            <w:pPr>
              <w:pStyle w:val="NoSpacing"/>
              <w:ind w:left="-72"/>
              <w:rPr>
                <w:sz w:val="24"/>
                <w:szCs w:val="24"/>
                <w:lang w:val="pt-BR"/>
              </w:rPr>
            </w:pPr>
          </w:p>
          <w:p w14:paraId="76F3A5D7" w14:textId="77777777" w:rsidR="001F445D" w:rsidRPr="00CF6B9C" w:rsidRDefault="001F445D" w:rsidP="00F937CF">
            <w:pPr>
              <w:pStyle w:val="NoSpacing"/>
              <w:ind w:left="-72"/>
              <w:rPr>
                <w:sz w:val="24"/>
                <w:szCs w:val="24"/>
                <w:lang w:val="pt-BR"/>
              </w:rPr>
            </w:pPr>
          </w:p>
          <w:p w14:paraId="7C2E2136" w14:textId="77777777" w:rsidR="001F445D" w:rsidRPr="00CF6B9C" w:rsidRDefault="001F445D" w:rsidP="00F937CF">
            <w:pPr>
              <w:pStyle w:val="NoSpacing"/>
              <w:ind w:left="-72"/>
              <w:rPr>
                <w:sz w:val="24"/>
                <w:szCs w:val="24"/>
                <w:lang w:val="pt-BR"/>
              </w:rPr>
            </w:pPr>
            <w:r w:rsidRPr="00CF6B9C">
              <w:rPr>
                <w:b/>
                <w:bCs/>
                <w:sz w:val="24"/>
                <w:szCs w:val="24"/>
                <w:lang w:val="pt-BR"/>
              </w:rPr>
              <w:t>Hoạt động 7</w:t>
            </w:r>
          </w:p>
          <w:p w14:paraId="10BD1B6B" w14:textId="77777777" w:rsidR="001F445D" w:rsidRPr="00CF6B9C" w:rsidRDefault="001F445D" w:rsidP="00F937CF">
            <w:pPr>
              <w:pStyle w:val="NoSpacing"/>
              <w:ind w:left="-72"/>
              <w:rPr>
                <w:sz w:val="24"/>
                <w:szCs w:val="24"/>
                <w:lang w:val="pt-BR"/>
              </w:rPr>
            </w:pPr>
          </w:p>
          <w:p w14:paraId="41D182A8" w14:textId="77777777" w:rsidR="001F445D" w:rsidRPr="00CF6B9C" w:rsidRDefault="001F445D" w:rsidP="00F937CF">
            <w:pPr>
              <w:pStyle w:val="NoSpacing"/>
              <w:ind w:left="-72"/>
              <w:rPr>
                <w:sz w:val="24"/>
                <w:szCs w:val="24"/>
                <w:lang w:val="pt-BR"/>
              </w:rPr>
            </w:pPr>
            <w:r w:rsidRPr="00CF6B9C">
              <w:rPr>
                <w:sz w:val="24"/>
                <w:szCs w:val="24"/>
              </w:rPr>
              <w:t>-</w:t>
            </w:r>
            <w:r w:rsidRPr="00CF6B9C">
              <w:rPr>
                <w:sz w:val="24"/>
                <w:szCs w:val="24"/>
                <w:lang w:val="pt-BR"/>
              </w:rPr>
              <w:t xml:space="preserve"> HS nghiên cứu SGK để biết những tính chất vật lí của Na</w:t>
            </w:r>
            <w:r w:rsidRPr="00CF6B9C">
              <w:rPr>
                <w:sz w:val="24"/>
                <w:szCs w:val="24"/>
                <w:vertAlign w:val="subscript"/>
                <w:lang w:val="pt-BR"/>
              </w:rPr>
              <w:t>2</w:t>
            </w:r>
            <w:r w:rsidRPr="00CF6B9C">
              <w:rPr>
                <w:sz w:val="24"/>
                <w:szCs w:val="24"/>
                <w:lang w:val="pt-BR"/>
              </w:rPr>
              <w:t>CO</w:t>
            </w:r>
            <w:r w:rsidRPr="00CF6B9C">
              <w:rPr>
                <w:sz w:val="24"/>
                <w:szCs w:val="24"/>
                <w:vertAlign w:val="subscript"/>
                <w:lang w:val="pt-BR"/>
              </w:rPr>
              <w:t>3</w:t>
            </w:r>
            <w:r w:rsidRPr="00CF6B9C">
              <w:rPr>
                <w:sz w:val="24"/>
                <w:szCs w:val="24"/>
                <w:lang w:val="pt-BR"/>
              </w:rPr>
              <w:t>.</w:t>
            </w:r>
          </w:p>
          <w:p w14:paraId="1D8E3602" w14:textId="77777777" w:rsidR="001F445D" w:rsidRPr="00CF6B9C" w:rsidRDefault="001F445D" w:rsidP="00F937CF">
            <w:pPr>
              <w:pStyle w:val="NoSpacing"/>
              <w:ind w:left="-72"/>
              <w:rPr>
                <w:sz w:val="24"/>
                <w:szCs w:val="24"/>
                <w:lang w:val="pt-BR"/>
              </w:rPr>
            </w:pPr>
          </w:p>
          <w:p w14:paraId="73BAAF6F" w14:textId="77777777" w:rsidR="001F445D" w:rsidRPr="00CF6B9C" w:rsidRDefault="001F445D" w:rsidP="00F937CF">
            <w:pPr>
              <w:pStyle w:val="NoSpacing"/>
              <w:ind w:left="-72"/>
              <w:rPr>
                <w:sz w:val="24"/>
                <w:szCs w:val="24"/>
                <w:lang w:val="pt-BR"/>
              </w:rPr>
            </w:pPr>
            <w:r w:rsidRPr="00CF6B9C">
              <w:rPr>
                <w:sz w:val="24"/>
                <w:szCs w:val="24"/>
              </w:rPr>
              <w:t>-</w:t>
            </w:r>
            <w:r w:rsidRPr="00CF6B9C">
              <w:rPr>
                <w:sz w:val="24"/>
                <w:szCs w:val="24"/>
                <w:lang w:val="pt-BR"/>
              </w:rPr>
              <w:t xml:space="preserve"> GV giới thiệu cho HS biết môi trường của muối Na</w:t>
            </w:r>
            <w:r w:rsidRPr="00CF6B9C">
              <w:rPr>
                <w:sz w:val="24"/>
                <w:szCs w:val="24"/>
                <w:vertAlign w:val="subscript"/>
                <w:lang w:val="pt-BR"/>
              </w:rPr>
              <w:t>2</w:t>
            </w:r>
            <w:r w:rsidRPr="00CF6B9C">
              <w:rPr>
                <w:sz w:val="24"/>
                <w:szCs w:val="24"/>
                <w:lang w:val="pt-BR"/>
              </w:rPr>
              <w:t>CO</w:t>
            </w:r>
            <w:r w:rsidRPr="00CF6B9C">
              <w:rPr>
                <w:sz w:val="24"/>
                <w:szCs w:val="24"/>
                <w:vertAlign w:val="subscript"/>
                <w:lang w:val="pt-BR"/>
              </w:rPr>
              <w:t>3</w:t>
            </w:r>
          </w:p>
          <w:p w14:paraId="5BE924D1" w14:textId="77777777" w:rsidR="001F445D" w:rsidRPr="00CF6B9C" w:rsidRDefault="001F445D" w:rsidP="00F937CF">
            <w:pPr>
              <w:pStyle w:val="NoSpacing"/>
              <w:ind w:left="-72"/>
              <w:rPr>
                <w:sz w:val="24"/>
                <w:szCs w:val="24"/>
                <w:lang w:val="pt-BR"/>
              </w:rPr>
            </w:pPr>
          </w:p>
          <w:p w14:paraId="1A364A8F" w14:textId="77777777" w:rsidR="001F445D" w:rsidRPr="00CF6B9C" w:rsidRDefault="001F445D" w:rsidP="00F937CF">
            <w:pPr>
              <w:pStyle w:val="NoSpacing"/>
              <w:ind w:left="-72"/>
              <w:rPr>
                <w:sz w:val="24"/>
                <w:szCs w:val="24"/>
                <w:lang w:val="pt-BR"/>
              </w:rPr>
            </w:pPr>
          </w:p>
          <w:p w14:paraId="2FD70141" w14:textId="77777777" w:rsidR="001F445D" w:rsidRPr="00CF6B9C" w:rsidRDefault="001F445D" w:rsidP="00F937CF">
            <w:pPr>
              <w:pStyle w:val="NoSpacing"/>
              <w:ind w:left="-72"/>
              <w:rPr>
                <w:sz w:val="24"/>
                <w:szCs w:val="24"/>
                <w:lang w:val="pt-BR"/>
              </w:rPr>
            </w:pPr>
          </w:p>
          <w:p w14:paraId="6657E205" w14:textId="77777777" w:rsidR="001F445D" w:rsidRPr="00CF6B9C" w:rsidRDefault="001F445D" w:rsidP="00F937CF">
            <w:pPr>
              <w:pStyle w:val="NoSpacing"/>
              <w:ind w:left="-72"/>
              <w:rPr>
                <w:sz w:val="24"/>
                <w:szCs w:val="24"/>
                <w:lang w:val="pt-BR"/>
              </w:rPr>
            </w:pPr>
          </w:p>
          <w:p w14:paraId="5486B7A0" w14:textId="77777777" w:rsidR="001F445D" w:rsidRPr="00CF6B9C" w:rsidRDefault="001F445D" w:rsidP="00F937CF">
            <w:pPr>
              <w:pStyle w:val="NoSpacing"/>
              <w:ind w:left="-72"/>
              <w:rPr>
                <w:sz w:val="24"/>
                <w:szCs w:val="24"/>
                <w:lang w:val="pt-BR"/>
              </w:rPr>
            </w:pPr>
          </w:p>
          <w:p w14:paraId="4F3F5ED9" w14:textId="77777777" w:rsidR="001F445D" w:rsidRPr="00CF6B9C" w:rsidRDefault="001F445D" w:rsidP="00F937CF">
            <w:pPr>
              <w:pStyle w:val="NoSpacing"/>
              <w:ind w:left="-72"/>
              <w:rPr>
                <w:sz w:val="24"/>
                <w:szCs w:val="24"/>
                <w:lang w:val="pt-BR"/>
              </w:rPr>
            </w:pPr>
          </w:p>
          <w:p w14:paraId="4D268FFC" w14:textId="77777777" w:rsidR="001F445D" w:rsidRPr="00CF6B9C" w:rsidRDefault="001F445D" w:rsidP="00F937CF">
            <w:pPr>
              <w:pStyle w:val="NoSpacing"/>
              <w:rPr>
                <w:sz w:val="24"/>
                <w:szCs w:val="24"/>
                <w:lang w:val="pt-BR"/>
              </w:rPr>
            </w:pPr>
          </w:p>
          <w:p w14:paraId="5B6E98A0" w14:textId="77777777" w:rsidR="001F445D" w:rsidRPr="00CF6B9C" w:rsidRDefault="001F445D" w:rsidP="00F937CF">
            <w:pPr>
              <w:pStyle w:val="NoSpacing"/>
              <w:ind w:left="-72"/>
              <w:rPr>
                <w:sz w:val="24"/>
                <w:szCs w:val="24"/>
              </w:rPr>
            </w:pPr>
            <w:r w:rsidRPr="00CF6B9C">
              <w:rPr>
                <w:b/>
                <w:bCs/>
                <w:sz w:val="24"/>
                <w:szCs w:val="24"/>
              </w:rPr>
              <w:t>Hoạt động 8</w:t>
            </w:r>
          </w:p>
          <w:p w14:paraId="3CE22969" w14:textId="77777777" w:rsidR="001F445D" w:rsidRPr="00CF6B9C" w:rsidRDefault="001F445D" w:rsidP="00F937CF">
            <w:pPr>
              <w:pStyle w:val="NoSpacing"/>
              <w:ind w:left="-72"/>
              <w:rPr>
                <w:sz w:val="24"/>
                <w:szCs w:val="24"/>
              </w:rPr>
            </w:pPr>
            <w:r w:rsidRPr="00CF6B9C">
              <w:rPr>
                <w:sz w:val="24"/>
                <w:szCs w:val="24"/>
              </w:rPr>
              <w:t>- GV ?: Em có nhận xét gì về sản phẩm của phản ứng phân huỷ KNO</w:t>
            </w:r>
            <w:r w:rsidRPr="00CF6B9C">
              <w:rPr>
                <w:sz w:val="24"/>
                <w:szCs w:val="24"/>
                <w:vertAlign w:val="subscript"/>
              </w:rPr>
              <w:t>3</w:t>
            </w:r>
            <w:r w:rsidRPr="00CF6B9C">
              <w:rPr>
                <w:sz w:val="24"/>
                <w:szCs w:val="24"/>
              </w:rPr>
              <w:t xml:space="preserve"> ?</w:t>
            </w:r>
          </w:p>
          <w:p w14:paraId="4B5B8194" w14:textId="77777777" w:rsidR="001F445D" w:rsidRPr="00CF6B9C" w:rsidRDefault="001F445D" w:rsidP="00F937CF">
            <w:pPr>
              <w:pStyle w:val="NoSpacing"/>
              <w:ind w:left="-72"/>
              <w:rPr>
                <w:sz w:val="24"/>
                <w:szCs w:val="24"/>
              </w:rPr>
            </w:pPr>
          </w:p>
          <w:p w14:paraId="1086DBD7" w14:textId="77777777" w:rsidR="001F445D" w:rsidRPr="00CF6B9C" w:rsidRDefault="001F445D" w:rsidP="00F937CF">
            <w:pPr>
              <w:pStyle w:val="NoSpacing"/>
              <w:ind w:left="-62"/>
              <w:rPr>
                <w:sz w:val="24"/>
                <w:szCs w:val="24"/>
              </w:rPr>
            </w:pPr>
            <w:r w:rsidRPr="00CF6B9C">
              <w:rPr>
                <w:sz w:val="24"/>
                <w:szCs w:val="24"/>
              </w:rPr>
              <w:t>- Ứng dụng thuốc nổ của KNO</w:t>
            </w:r>
            <w:r w:rsidRPr="00CF6B9C">
              <w:rPr>
                <w:sz w:val="24"/>
                <w:szCs w:val="24"/>
                <w:vertAlign w:val="subscript"/>
              </w:rPr>
              <w:t>3</w:t>
            </w:r>
            <w:r w:rsidRPr="00CF6B9C">
              <w:rPr>
                <w:sz w:val="24"/>
                <w:szCs w:val="24"/>
              </w:rPr>
              <w:t xml:space="preserve"> dựa trên tính chất nào của muối KNO</w:t>
            </w:r>
            <w:r w:rsidRPr="00CF6B9C">
              <w:rPr>
                <w:sz w:val="24"/>
                <w:szCs w:val="24"/>
                <w:vertAlign w:val="subscript"/>
              </w:rPr>
              <w:t>3</w:t>
            </w:r>
            <w:r w:rsidRPr="00CF6B9C">
              <w:rPr>
                <w:sz w:val="24"/>
                <w:szCs w:val="24"/>
              </w:rPr>
              <w:t>?</w:t>
            </w:r>
          </w:p>
          <w:p w14:paraId="20AC8F1D" w14:textId="77777777" w:rsidR="001F445D" w:rsidRPr="00CF6B9C" w:rsidRDefault="001F445D" w:rsidP="00F937CF">
            <w:pPr>
              <w:rPr>
                <w:lang w:val="nb-NO"/>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6FB145E" w14:textId="77777777" w:rsidR="001F445D" w:rsidRPr="00CF6B9C" w:rsidRDefault="001F445D" w:rsidP="00F937CF">
            <w:pPr>
              <w:pStyle w:val="NoSpacing"/>
              <w:ind w:left="-71"/>
              <w:rPr>
                <w:sz w:val="24"/>
                <w:szCs w:val="24"/>
              </w:rPr>
            </w:pPr>
            <w:r w:rsidRPr="00CF6B9C">
              <w:rPr>
                <w:sz w:val="24"/>
                <w:szCs w:val="24"/>
              </w:rPr>
              <w:lastRenderedPageBreak/>
              <w:t>- HS quan sát bề mặt của kim loại Na sau khi cắt và nhận xét về tính cứng của kim loại Na.</w:t>
            </w:r>
          </w:p>
          <w:p w14:paraId="394922E8" w14:textId="77777777" w:rsidR="001F445D" w:rsidRPr="00CF6B9C" w:rsidRDefault="001F445D" w:rsidP="00F937CF">
            <w:pPr>
              <w:rPr>
                <w:lang w:val="nb-NO"/>
              </w:rPr>
            </w:pPr>
          </w:p>
          <w:p w14:paraId="45CCE011" w14:textId="77777777" w:rsidR="001F445D" w:rsidRPr="00CF6B9C" w:rsidRDefault="001F445D" w:rsidP="00F937CF">
            <w:pPr>
              <w:pStyle w:val="NoSpacing"/>
              <w:ind w:left="-62"/>
              <w:rPr>
                <w:sz w:val="24"/>
                <w:szCs w:val="24"/>
              </w:rPr>
            </w:pPr>
            <w:r w:rsidRPr="00CF6B9C">
              <w:rPr>
                <w:sz w:val="24"/>
                <w:szCs w:val="24"/>
              </w:rPr>
              <w:t>- HS dựa vào bảng phụ để biết thêm quy luật biến đổi tính chất vật lí của kim loại kiềm.</w:t>
            </w:r>
          </w:p>
          <w:p w14:paraId="5FBCD872" w14:textId="77777777" w:rsidR="001F445D" w:rsidRPr="00CF6B9C" w:rsidRDefault="001F445D" w:rsidP="00F937CF">
            <w:pPr>
              <w:rPr>
                <w:lang w:val="nb-NO"/>
              </w:rPr>
            </w:pPr>
          </w:p>
          <w:p w14:paraId="6AC8794F" w14:textId="77777777" w:rsidR="001F445D" w:rsidRPr="00CF6B9C" w:rsidRDefault="001F445D" w:rsidP="00F937CF">
            <w:pPr>
              <w:rPr>
                <w:lang w:val="nb-NO"/>
              </w:rPr>
            </w:pPr>
          </w:p>
          <w:p w14:paraId="27E2BB1F" w14:textId="77777777" w:rsidR="001F445D" w:rsidRPr="00CF6B9C" w:rsidRDefault="001F445D" w:rsidP="00F937CF">
            <w:pPr>
              <w:rPr>
                <w:lang w:val="nb-NO"/>
              </w:rPr>
            </w:pPr>
          </w:p>
          <w:p w14:paraId="40314BA2" w14:textId="77777777" w:rsidR="001F445D" w:rsidRPr="00CF6B9C" w:rsidRDefault="001F445D" w:rsidP="00F937CF">
            <w:pPr>
              <w:rPr>
                <w:lang w:val="pt-BR"/>
              </w:rPr>
            </w:pPr>
            <w:r w:rsidRPr="00CF6B9C">
              <w:rPr>
                <w:lang w:val="pt-BR"/>
              </w:rPr>
              <w:t xml:space="preserve">- HS quan sát hiện tượng xảy ra. Viết PTHH của phản ứng. Nhận xét về mức độ phản ứng của các </w:t>
            </w:r>
            <w:r w:rsidRPr="00CF6B9C">
              <w:rPr>
                <w:lang w:val="pt-BR"/>
              </w:rPr>
              <w:lastRenderedPageBreak/>
              <w:t>kim loại kiềm.</w:t>
            </w:r>
          </w:p>
          <w:p w14:paraId="3E2F689C" w14:textId="77777777" w:rsidR="001F445D" w:rsidRPr="00CF6B9C" w:rsidRDefault="001F445D" w:rsidP="00F937CF">
            <w:pPr>
              <w:rPr>
                <w:lang w:val="pt-BR"/>
              </w:rPr>
            </w:pPr>
          </w:p>
          <w:p w14:paraId="3BCCEB95" w14:textId="77777777" w:rsidR="001F445D" w:rsidRPr="00CF6B9C" w:rsidRDefault="001F445D" w:rsidP="00F937CF">
            <w:pPr>
              <w:rPr>
                <w:lang w:val="pt-BR"/>
              </w:rPr>
            </w:pPr>
          </w:p>
          <w:p w14:paraId="3F7694D6" w14:textId="77777777" w:rsidR="001F445D" w:rsidRPr="00CF6B9C" w:rsidRDefault="001F445D" w:rsidP="00F937CF">
            <w:pPr>
              <w:rPr>
                <w:lang w:val="pt-BR"/>
              </w:rPr>
            </w:pPr>
          </w:p>
          <w:p w14:paraId="4338AA30" w14:textId="77777777" w:rsidR="001F445D" w:rsidRPr="00CF6B9C" w:rsidRDefault="001F445D" w:rsidP="00F937CF">
            <w:pPr>
              <w:rPr>
                <w:lang w:val="pt-BR"/>
              </w:rPr>
            </w:pPr>
          </w:p>
          <w:p w14:paraId="6FE5C21C" w14:textId="77777777" w:rsidR="001F445D" w:rsidRPr="00CF6B9C" w:rsidRDefault="001F445D" w:rsidP="00F937CF">
            <w:pPr>
              <w:rPr>
                <w:lang w:val="pt-BR"/>
              </w:rPr>
            </w:pPr>
          </w:p>
          <w:p w14:paraId="5C54A1BC" w14:textId="77777777" w:rsidR="001F445D" w:rsidRPr="00CF6B9C" w:rsidRDefault="001F445D" w:rsidP="00F937CF">
            <w:pPr>
              <w:rPr>
                <w:lang w:val="pt-BR"/>
              </w:rPr>
            </w:pPr>
          </w:p>
          <w:p w14:paraId="35CD82FD" w14:textId="77777777" w:rsidR="001F445D" w:rsidRPr="00CF6B9C" w:rsidRDefault="001F445D" w:rsidP="00F937CF">
            <w:pPr>
              <w:rPr>
                <w:lang w:val="pt-BR"/>
              </w:rPr>
            </w:pPr>
          </w:p>
          <w:p w14:paraId="2826E7A6" w14:textId="77777777" w:rsidR="001F445D" w:rsidRPr="00CF6B9C" w:rsidRDefault="001F445D" w:rsidP="00F937CF">
            <w:pPr>
              <w:rPr>
                <w:lang w:val="pt-BR"/>
              </w:rPr>
            </w:pPr>
          </w:p>
          <w:p w14:paraId="77918692" w14:textId="77777777" w:rsidR="001F445D" w:rsidRPr="00CF6B9C" w:rsidRDefault="001F445D" w:rsidP="00F937CF">
            <w:pPr>
              <w:rPr>
                <w:lang w:val="pt-BR"/>
              </w:rPr>
            </w:pPr>
          </w:p>
          <w:p w14:paraId="24E482E1" w14:textId="77777777" w:rsidR="001F445D" w:rsidRPr="00CF6B9C" w:rsidRDefault="001F445D" w:rsidP="00F937CF">
            <w:pPr>
              <w:rPr>
                <w:lang w:val="pt-BR"/>
              </w:rPr>
            </w:pPr>
          </w:p>
          <w:p w14:paraId="6D7DC4AE" w14:textId="77777777" w:rsidR="001F445D" w:rsidRPr="00CF6B9C" w:rsidRDefault="001F445D" w:rsidP="00F937CF">
            <w:pPr>
              <w:rPr>
                <w:lang w:val="pt-BR"/>
              </w:rPr>
            </w:pPr>
          </w:p>
          <w:p w14:paraId="0CEF4A57" w14:textId="77777777" w:rsidR="001F445D" w:rsidRPr="00CF6B9C" w:rsidRDefault="001F445D" w:rsidP="00F937CF">
            <w:pPr>
              <w:pStyle w:val="NoSpacing"/>
              <w:ind w:left="-72"/>
              <w:rPr>
                <w:sz w:val="24"/>
                <w:szCs w:val="24"/>
                <w:lang w:val="fr-FR"/>
              </w:rPr>
            </w:pPr>
            <w:r w:rsidRPr="00CF6B9C">
              <w:rPr>
                <w:sz w:val="24"/>
                <w:szCs w:val="24"/>
                <w:lang w:val="fr-FR"/>
              </w:rPr>
              <w:t>HS nghiên cứu GT để biết được các ứng dụng quan trọng của kim loại kiềm.</w:t>
            </w:r>
          </w:p>
          <w:p w14:paraId="53039A49" w14:textId="77777777" w:rsidR="001F445D" w:rsidRPr="00CF6B9C" w:rsidRDefault="001F445D" w:rsidP="00F937CF">
            <w:pPr>
              <w:pStyle w:val="NoSpacing"/>
              <w:ind w:left="-72"/>
              <w:rPr>
                <w:sz w:val="24"/>
                <w:szCs w:val="24"/>
                <w:lang w:val="nb-NO"/>
              </w:rPr>
            </w:pPr>
          </w:p>
          <w:p w14:paraId="4C42C294" w14:textId="77777777" w:rsidR="001F445D" w:rsidRPr="00CF6B9C" w:rsidRDefault="001F445D" w:rsidP="00F937CF">
            <w:pPr>
              <w:pStyle w:val="NoSpacing"/>
              <w:ind w:left="-72"/>
              <w:rPr>
                <w:sz w:val="24"/>
                <w:szCs w:val="24"/>
                <w:lang w:val="nb-NO"/>
              </w:rPr>
            </w:pPr>
          </w:p>
          <w:p w14:paraId="382F7C5C" w14:textId="77777777" w:rsidR="001F445D" w:rsidRPr="00CF6B9C" w:rsidRDefault="001F445D" w:rsidP="00F937CF">
            <w:pPr>
              <w:pStyle w:val="NoSpacing"/>
              <w:ind w:left="-72"/>
              <w:rPr>
                <w:sz w:val="24"/>
                <w:szCs w:val="24"/>
                <w:lang w:val="nb-NO"/>
              </w:rPr>
            </w:pPr>
          </w:p>
          <w:p w14:paraId="10C2B209" w14:textId="77777777" w:rsidR="001F445D" w:rsidRPr="00CF6B9C" w:rsidRDefault="001F445D" w:rsidP="00F937CF">
            <w:pPr>
              <w:pStyle w:val="NoSpacing"/>
              <w:ind w:left="-72"/>
              <w:rPr>
                <w:sz w:val="24"/>
                <w:szCs w:val="24"/>
                <w:lang w:val="nb-NO"/>
              </w:rPr>
            </w:pPr>
          </w:p>
          <w:p w14:paraId="1834CA3B" w14:textId="77777777" w:rsidR="001F445D" w:rsidRPr="00CF6B9C" w:rsidRDefault="001F445D" w:rsidP="00F937CF">
            <w:pPr>
              <w:pStyle w:val="NoSpacing"/>
              <w:ind w:left="-72"/>
              <w:rPr>
                <w:sz w:val="24"/>
                <w:szCs w:val="24"/>
                <w:lang w:val="nb-NO"/>
              </w:rPr>
            </w:pPr>
          </w:p>
          <w:p w14:paraId="3C3EED6F" w14:textId="77777777" w:rsidR="001F445D" w:rsidRPr="00CF6B9C" w:rsidRDefault="001F445D" w:rsidP="00F937CF">
            <w:pPr>
              <w:pStyle w:val="NoSpacing"/>
              <w:ind w:left="-72"/>
              <w:rPr>
                <w:sz w:val="24"/>
                <w:szCs w:val="24"/>
                <w:lang w:val="nb-NO"/>
              </w:rPr>
            </w:pPr>
          </w:p>
          <w:p w14:paraId="55279769" w14:textId="77777777" w:rsidR="001F445D" w:rsidRPr="00CF6B9C" w:rsidRDefault="001F445D" w:rsidP="00F937CF">
            <w:pPr>
              <w:pStyle w:val="NoSpacing"/>
              <w:ind w:left="-72"/>
              <w:rPr>
                <w:sz w:val="24"/>
                <w:szCs w:val="24"/>
                <w:lang w:val="nb-NO"/>
              </w:rPr>
            </w:pPr>
          </w:p>
          <w:p w14:paraId="6AE87A0C" w14:textId="77777777" w:rsidR="001F445D" w:rsidRPr="00CF6B9C" w:rsidRDefault="001F445D" w:rsidP="00F937CF">
            <w:pPr>
              <w:pStyle w:val="NoSpacing"/>
              <w:ind w:left="-72"/>
              <w:rPr>
                <w:sz w:val="24"/>
                <w:szCs w:val="24"/>
                <w:lang w:val="nb-NO"/>
              </w:rPr>
            </w:pPr>
          </w:p>
          <w:p w14:paraId="739F1591" w14:textId="77777777" w:rsidR="001F445D" w:rsidRPr="00CF6B9C" w:rsidRDefault="001F445D" w:rsidP="00F937CF">
            <w:pPr>
              <w:pStyle w:val="NoSpacing"/>
              <w:ind w:left="-72"/>
              <w:rPr>
                <w:sz w:val="24"/>
                <w:szCs w:val="24"/>
                <w:lang w:val="nb-NO"/>
              </w:rPr>
            </w:pPr>
          </w:p>
          <w:p w14:paraId="390B5B94" w14:textId="77777777" w:rsidR="001F445D" w:rsidRPr="00CF6B9C" w:rsidRDefault="001F445D" w:rsidP="00F937CF">
            <w:pPr>
              <w:pStyle w:val="NoSpacing"/>
              <w:ind w:left="-62"/>
              <w:rPr>
                <w:sz w:val="24"/>
                <w:szCs w:val="24"/>
              </w:rPr>
            </w:pPr>
            <w:r w:rsidRPr="00CF6B9C">
              <w:rPr>
                <w:sz w:val="24"/>
                <w:szCs w:val="24"/>
              </w:rPr>
              <w:t>- HS viết PTHH dạng phân tử và ion rút gọn của các phản ứng minh hoạ cho tính chất của NaOH</w:t>
            </w:r>
          </w:p>
          <w:p w14:paraId="03C51902" w14:textId="77777777" w:rsidR="001F445D" w:rsidRPr="00CF6B9C" w:rsidRDefault="001F445D" w:rsidP="00F937CF">
            <w:pPr>
              <w:pStyle w:val="NoSpacing"/>
              <w:ind w:left="-72"/>
              <w:rPr>
                <w:sz w:val="24"/>
                <w:szCs w:val="24"/>
                <w:lang w:val="nb-NO"/>
              </w:rPr>
            </w:pPr>
          </w:p>
          <w:p w14:paraId="3B5D05D8" w14:textId="77777777" w:rsidR="001F445D" w:rsidRPr="00CF6B9C" w:rsidRDefault="001F445D" w:rsidP="00F937CF">
            <w:pPr>
              <w:pStyle w:val="NoSpacing"/>
              <w:ind w:left="-72"/>
              <w:rPr>
                <w:sz w:val="24"/>
                <w:szCs w:val="24"/>
                <w:lang w:val="pt-BR"/>
              </w:rPr>
            </w:pPr>
            <w:r w:rsidRPr="00CF6B9C">
              <w:rPr>
                <w:sz w:val="24"/>
                <w:szCs w:val="24"/>
              </w:rPr>
              <w:t>-</w:t>
            </w:r>
            <w:r w:rsidRPr="00CF6B9C">
              <w:rPr>
                <w:sz w:val="24"/>
                <w:szCs w:val="24"/>
                <w:lang w:val="pt-BR"/>
              </w:rPr>
              <w:t xml:space="preserve"> HS nghiên cứu SKG để biết những ứng dụng quan trọng của NaOH</w:t>
            </w:r>
          </w:p>
          <w:p w14:paraId="7AB5F812" w14:textId="77777777" w:rsidR="001F445D" w:rsidRPr="00CF6B9C" w:rsidRDefault="001F445D" w:rsidP="00F937CF">
            <w:pPr>
              <w:pStyle w:val="NoSpacing"/>
              <w:ind w:left="-72"/>
              <w:rPr>
                <w:sz w:val="24"/>
                <w:szCs w:val="24"/>
                <w:lang w:val="pt-BR"/>
              </w:rPr>
            </w:pPr>
          </w:p>
          <w:p w14:paraId="31FACB1E" w14:textId="77777777" w:rsidR="001F445D" w:rsidRPr="00CF6B9C" w:rsidRDefault="001F445D" w:rsidP="00F937CF">
            <w:pPr>
              <w:pStyle w:val="NoSpacing"/>
              <w:ind w:left="-72"/>
              <w:rPr>
                <w:sz w:val="24"/>
                <w:szCs w:val="24"/>
                <w:lang w:val="pt-BR"/>
              </w:rPr>
            </w:pPr>
          </w:p>
          <w:p w14:paraId="7D4F0C0C" w14:textId="77777777" w:rsidR="001F445D" w:rsidRPr="00CF6B9C" w:rsidRDefault="001F445D" w:rsidP="00F937CF">
            <w:pPr>
              <w:pStyle w:val="NoSpacing"/>
              <w:ind w:left="-72"/>
              <w:rPr>
                <w:sz w:val="24"/>
                <w:szCs w:val="24"/>
                <w:lang w:val="pt-BR"/>
              </w:rPr>
            </w:pPr>
          </w:p>
          <w:p w14:paraId="5C8E1381" w14:textId="77777777" w:rsidR="001F445D" w:rsidRPr="00CF6B9C" w:rsidRDefault="001F445D" w:rsidP="00F937CF">
            <w:pPr>
              <w:pStyle w:val="NoSpacing"/>
              <w:ind w:left="-72"/>
              <w:rPr>
                <w:sz w:val="24"/>
                <w:szCs w:val="24"/>
                <w:lang w:val="pt-BR"/>
              </w:rPr>
            </w:pPr>
          </w:p>
          <w:p w14:paraId="518F3279" w14:textId="77777777" w:rsidR="001F445D" w:rsidRPr="00CF6B9C" w:rsidRDefault="001F445D" w:rsidP="00F937CF">
            <w:pPr>
              <w:pStyle w:val="NoSpacing"/>
              <w:ind w:left="-72"/>
              <w:rPr>
                <w:sz w:val="24"/>
                <w:szCs w:val="24"/>
                <w:lang w:val="pt-BR"/>
              </w:rPr>
            </w:pPr>
            <w:r w:rsidRPr="00CF6B9C">
              <w:rPr>
                <w:sz w:val="24"/>
                <w:szCs w:val="24"/>
              </w:rPr>
              <w:t>-</w:t>
            </w:r>
            <w:r w:rsidRPr="00CF6B9C">
              <w:rPr>
                <w:sz w:val="24"/>
                <w:szCs w:val="24"/>
                <w:lang w:val="pt-BR"/>
              </w:rPr>
              <w:t xml:space="preserve"> HS nghiên cứu SGK để biết những tính chất hoá học của NaHCO</w:t>
            </w:r>
            <w:r w:rsidRPr="00CF6B9C">
              <w:rPr>
                <w:sz w:val="24"/>
                <w:szCs w:val="24"/>
                <w:vertAlign w:val="subscript"/>
                <w:lang w:val="pt-BR"/>
              </w:rPr>
              <w:t>3</w:t>
            </w:r>
            <w:r w:rsidRPr="00CF6B9C">
              <w:rPr>
                <w:sz w:val="24"/>
                <w:szCs w:val="24"/>
                <w:lang w:val="pt-BR"/>
              </w:rPr>
              <w:t xml:space="preserve">. </w:t>
            </w:r>
          </w:p>
          <w:p w14:paraId="7D903A66" w14:textId="77777777" w:rsidR="001F445D" w:rsidRPr="00CF6B9C" w:rsidRDefault="001F445D" w:rsidP="00F937CF">
            <w:pPr>
              <w:pStyle w:val="NoSpacing"/>
              <w:ind w:left="-72"/>
              <w:rPr>
                <w:sz w:val="24"/>
                <w:szCs w:val="24"/>
              </w:rPr>
            </w:pPr>
          </w:p>
          <w:p w14:paraId="211D5138" w14:textId="77777777" w:rsidR="001F445D" w:rsidRPr="00CF6B9C" w:rsidRDefault="001F445D" w:rsidP="00F937CF">
            <w:pPr>
              <w:pStyle w:val="NoSpacing"/>
              <w:ind w:left="-72"/>
              <w:rPr>
                <w:sz w:val="24"/>
                <w:szCs w:val="24"/>
                <w:vertAlign w:val="subscript"/>
                <w:lang w:val="pt-BR"/>
              </w:rPr>
            </w:pPr>
            <w:r w:rsidRPr="00CF6B9C">
              <w:rPr>
                <w:sz w:val="24"/>
                <w:szCs w:val="24"/>
              </w:rPr>
              <w:t>-</w:t>
            </w:r>
            <w:r w:rsidRPr="00CF6B9C">
              <w:rPr>
                <w:sz w:val="24"/>
                <w:szCs w:val="24"/>
                <w:lang w:val="pt-BR"/>
              </w:rPr>
              <w:t xml:space="preserve"> HS nghiên cứu SKG để biết những ứng dụng quan trọng của NaHCO</w:t>
            </w:r>
            <w:r w:rsidRPr="00CF6B9C">
              <w:rPr>
                <w:sz w:val="24"/>
                <w:szCs w:val="24"/>
                <w:vertAlign w:val="subscript"/>
                <w:lang w:val="pt-BR"/>
              </w:rPr>
              <w:t>3</w:t>
            </w:r>
          </w:p>
          <w:p w14:paraId="7CC1960D" w14:textId="77777777" w:rsidR="001F445D" w:rsidRPr="00CF6B9C" w:rsidRDefault="001F445D" w:rsidP="00F937CF">
            <w:pPr>
              <w:pStyle w:val="NoSpacing"/>
              <w:ind w:left="-72"/>
              <w:rPr>
                <w:sz w:val="24"/>
                <w:szCs w:val="24"/>
                <w:vertAlign w:val="subscript"/>
                <w:lang w:val="pt-BR"/>
              </w:rPr>
            </w:pPr>
          </w:p>
          <w:p w14:paraId="29A66038" w14:textId="77777777" w:rsidR="001F445D" w:rsidRPr="00CF6B9C" w:rsidRDefault="001F445D" w:rsidP="00F937CF">
            <w:pPr>
              <w:pStyle w:val="NoSpacing"/>
              <w:ind w:left="-72"/>
              <w:rPr>
                <w:sz w:val="24"/>
                <w:szCs w:val="24"/>
                <w:vertAlign w:val="subscript"/>
                <w:lang w:val="pt-BR"/>
              </w:rPr>
            </w:pPr>
          </w:p>
          <w:p w14:paraId="6EC6029B" w14:textId="77777777" w:rsidR="001F445D" w:rsidRPr="00CF6B9C" w:rsidRDefault="001F445D" w:rsidP="00F937CF">
            <w:pPr>
              <w:pStyle w:val="NoSpacing"/>
              <w:ind w:left="-72"/>
              <w:rPr>
                <w:sz w:val="24"/>
                <w:szCs w:val="24"/>
                <w:vertAlign w:val="subscript"/>
                <w:lang w:val="pt-BR"/>
              </w:rPr>
            </w:pPr>
          </w:p>
          <w:p w14:paraId="3D5EF257" w14:textId="77777777" w:rsidR="001F445D" w:rsidRPr="00CF6B9C" w:rsidRDefault="001F445D" w:rsidP="00F937CF">
            <w:pPr>
              <w:pStyle w:val="NoSpacing"/>
              <w:ind w:left="-72"/>
              <w:rPr>
                <w:sz w:val="24"/>
                <w:szCs w:val="24"/>
                <w:vertAlign w:val="subscript"/>
                <w:lang w:val="pt-BR"/>
              </w:rPr>
            </w:pPr>
          </w:p>
          <w:p w14:paraId="7E83BB29" w14:textId="77777777" w:rsidR="001F445D" w:rsidRPr="00CF6B9C" w:rsidRDefault="001F445D" w:rsidP="00F937CF">
            <w:pPr>
              <w:pStyle w:val="NoSpacing"/>
              <w:ind w:left="-72"/>
              <w:rPr>
                <w:sz w:val="24"/>
                <w:szCs w:val="24"/>
                <w:lang w:val="pt-BR"/>
              </w:rPr>
            </w:pPr>
            <w:r w:rsidRPr="00CF6B9C">
              <w:rPr>
                <w:sz w:val="24"/>
                <w:szCs w:val="24"/>
              </w:rPr>
              <w:t>-</w:t>
            </w:r>
            <w:r w:rsidRPr="00CF6B9C">
              <w:rPr>
                <w:sz w:val="24"/>
                <w:szCs w:val="24"/>
                <w:lang w:val="pt-BR"/>
              </w:rPr>
              <w:t xml:space="preserve"> HS dẫn ra những phản ứng hoá học minh hoạ cho tính chất của Na</w:t>
            </w:r>
            <w:r w:rsidRPr="00CF6B9C">
              <w:rPr>
                <w:sz w:val="24"/>
                <w:szCs w:val="24"/>
                <w:vertAlign w:val="subscript"/>
                <w:lang w:val="pt-BR"/>
              </w:rPr>
              <w:t>2</w:t>
            </w:r>
            <w:r w:rsidRPr="00CF6B9C">
              <w:rPr>
                <w:sz w:val="24"/>
                <w:szCs w:val="24"/>
                <w:lang w:val="pt-BR"/>
              </w:rPr>
              <w:t>CO</w:t>
            </w:r>
            <w:r w:rsidRPr="00CF6B9C">
              <w:rPr>
                <w:sz w:val="24"/>
                <w:szCs w:val="24"/>
                <w:vertAlign w:val="subscript"/>
                <w:lang w:val="pt-BR"/>
              </w:rPr>
              <w:t>3</w:t>
            </w:r>
            <w:r w:rsidRPr="00CF6B9C">
              <w:rPr>
                <w:sz w:val="24"/>
                <w:szCs w:val="24"/>
                <w:lang w:val="pt-BR"/>
              </w:rPr>
              <w:t>.</w:t>
            </w:r>
          </w:p>
          <w:p w14:paraId="1EAFFFA5" w14:textId="77777777" w:rsidR="001F445D" w:rsidRPr="00CF6B9C" w:rsidRDefault="001F445D" w:rsidP="00F937CF">
            <w:pPr>
              <w:pStyle w:val="NoSpacing"/>
              <w:ind w:left="-72"/>
              <w:rPr>
                <w:sz w:val="24"/>
                <w:szCs w:val="24"/>
                <w:lang w:val="pt-BR"/>
              </w:rPr>
            </w:pPr>
            <w:r w:rsidRPr="00CF6B9C">
              <w:rPr>
                <w:sz w:val="24"/>
                <w:szCs w:val="24"/>
              </w:rPr>
              <w:t>-</w:t>
            </w:r>
            <w:r w:rsidRPr="00CF6B9C">
              <w:rPr>
                <w:sz w:val="24"/>
                <w:szCs w:val="24"/>
                <w:lang w:val="pt-BR"/>
              </w:rPr>
              <w:t xml:space="preserve"> HS nghiên cứu SKG để biết những ứng dụng quan trọng của Na</w:t>
            </w:r>
            <w:r w:rsidRPr="00CF6B9C">
              <w:rPr>
                <w:sz w:val="24"/>
                <w:szCs w:val="24"/>
                <w:vertAlign w:val="subscript"/>
                <w:lang w:val="pt-BR"/>
              </w:rPr>
              <w:t>2</w:t>
            </w:r>
            <w:r w:rsidRPr="00CF6B9C">
              <w:rPr>
                <w:sz w:val="24"/>
                <w:szCs w:val="24"/>
                <w:lang w:val="pt-BR"/>
              </w:rPr>
              <w:t>CO</w:t>
            </w:r>
            <w:r w:rsidRPr="00CF6B9C">
              <w:rPr>
                <w:sz w:val="24"/>
                <w:szCs w:val="24"/>
                <w:vertAlign w:val="subscript"/>
                <w:lang w:val="pt-BR"/>
              </w:rPr>
              <w:t>3</w:t>
            </w:r>
            <w:r w:rsidRPr="00CF6B9C">
              <w:rPr>
                <w:sz w:val="24"/>
                <w:szCs w:val="24"/>
                <w:lang w:val="pt-BR"/>
              </w:rPr>
              <w:t>.</w:t>
            </w:r>
          </w:p>
          <w:p w14:paraId="60EF1835" w14:textId="77777777" w:rsidR="001F445D" w:rsidRPr="00CF6B9C" w:rsidRDefault="001F445D" w:rsidP="00F937CF">
            <w:pPr>
              <w:pStyle w:val="NoSpacing"/>
              <w:ind w:left="-72"/>
              <w:rPr>
                <w:sz w:val="24"/>
                <w:szCs w:val="24"/>
                <w:lang w:val="nb-NO"/>
              </w:rPr>
            </w:pPr>
          </w:p>
          <w:p w14:paraId="4F809D18" w14:textId="77777777" w:rsidR="001F445D" w:rsidRPr="00CF6B9C" w:rsidRDefault="001F445D" w:rsidP="00F937CF">
            <w:pPr>
              <w:pStyle w:val="NoSpacing"/>
              <w:ind w:left="-72"/>
              <w:rPr>
                <w:sz w:val="24"/>
                <w:szCs w:val="24"/>
                <w:lang w:val="nb-NO"/>
              </w:rPr>
            </w:pPr>
          </w:p>
          <w:p w14:paraId="14177484" w14:textId="77777777" w:rsidR="001F445D" w:rsidRPr="00CF6B9C" w:rsidRDefault="001F445D" w:rsidP="00F937CF">
            <w:pPr>
              <w:pStyle w:val="NoSpacing"/>
              <w:ind w:left="-72"/>
              <w:rPr>
                <w:sz w:val="24"/>
                <w:szCs w:val="24"/>
                <w:lang w:val="nb-NO"/>
              </w:rPr>
            </w:pPr>
          </w:p>
          <w:p w14:paraId="62DDBAC7" w14:textId="77777777" w:rsidR="001F445D" w:rsidRPr="00CF6B9C" w:rsidRDefault="001F445D" w:rsidP="00F937CF">
            <w:pPr>
              <w:pStyle w:val="NoSpacing"/>
              <w:ind w:left="-72"/>
              <w:rPr>
                <w:sz w:val="24"/>
                <w:szCs w:val="24"/>
                <w:lang w:val="nb-NO"/>
              </w:rPr>
            </w:pPr>
          </w:p>
          <w:p w14:paraId="6F53416D" w14:textId="77777777" w:rsidR="001F445D" w:rsidRPr="00CF6B9C" w:rsidRDefault="001F445D" w:rsidP="00F937CF">
            <w:pPr>
              <w:pStyle w:val="NoSpacing"/>
              <w:ind w:left="-72"/>
              <w:rPr>
                <w:sz w:val="24"/>
                <w:szCs w:val="24"/>
                <w:lang w:val="nb-NO"/>
              </w:rPr>
            </w:pPr>
          </w:p>
          <w:p w14:paraId="6801EA55" w14:textId="77777777" w:rsidR="001F445D" w:rsidRPr="00CF6B9C" w:rsidRDefault="001F445D" w:rsidP="00F937CF">
            <w:pPr>
              <w:pStyle w:val="NoSpacing"/>
              <w:ind w:left="-72"/>
              <w:rPr>
                <w:sz w:val="24"/>
                <w:szCs w:val="24"/>
                <w:lang w:val="nb-NO"/>
              </w:rPr>
            </w:pPr>
          </w:p>
          <w:p w14:paraId="2C87A2E9" w14:textId="77777777" w:rsidR="001F445D" w:rsidRPr="00CF6B9C" w:rsidRDefault="001F445D" w:rsidP="00F937CF">
            <w:pPr>
              <w:pStyle w:val="NoSpacing"/>
              <w:ind w:left="-72"/>
              <w:rPr>
                <w:sz w:val="24"/>
                <w:szCs w:val="24"/>
                <w:lang w:val="nb-NO"/>
              </w:rPr>
            </w:pPr>
          </w:p>
          <w:p w14:paraId="6A818AED" w14:textId="77777777" w:rsidR="001F445D" w:rsidRPr="00CF6B9C" w:rsidRDefault="001F445D" w:rsidP="00F937CF">
            <w:pPr>
              <w:pStyle w:val="NoSpacing"/>
              <w:ind w:left="-72"/>
              <w:rPr>
                <w:sz w:val="24"/>
                <w:szCs w:val="24"/>
                <w:lang w:val="nb-NO"/>
              </w:rPr>
            </w:pPr>
          </w:p>
          <w:p w14:paraId="06BB8E7A" w14:textId="77777777" w:rsidR="001F445D" w:rsidRPr="00CF6B9C" w:rsidRDefault="001F445D" w:rsidP="00F937CF">
            <w:pPr>
              <w:pStyle w:val="NoSpacing"/>
              <w:ind w:left="-72"/>
              <w:rPr>
                <w:sz w:val="24"/>
                <w:szCs w:val="24"/>
              </w:rPr>
            </w:pPr>
            <w:r w:rsidRPr="00CF6B9C">
              <w:rPr>
                <w:sz w:val="24"/>
                <w:szCs w:val="24"/>
              </w:rPr>
              <w:t>- HS nghiên cứu SGK để biết những tính chất vật lí của KNO</w:t>
            </w:r>
            <w:r w:rsidRPr="00CF6B9C">
              <w:rPr>
                <w:sz w:val="24"/>
                <w:szCs w:val="24"/>
                <w:vertAlign w:val="subscript"/>
              </w:rPr>
              <w:t>3</w:t>
            </w:r>
            <w:r w:rsidRPr="00CF6B9C">
              <w:rPr>
                <w:sz w:val="24"/>
                <w:szCs w:val="24"/>
              </w:rPr>
              <w:t>.</w:t>
            </w:r>
          </w:p>
          <w:p w14:paraId="645592C5" w14:textId="77777777" w:rsidR="001F445D" w:rsidRPr="00CF6B9C" w:rsidRDefault="001F445D" w:rsidP="00F937CF">
            <w:pPr>
              <w:pStyle w:val="NoSpacing"/>
              <w:ind w:left="-72"/>
              <w:rPr>
                <w:sz w:val="24"/>
                <w:szCs w:val="24"/>
                <w:lang w:val="nb-NO"/>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CD0153" w14:textId="77777777" w:rsidR="001F445D" w:rsidRDefault="00FB0F59" w:rsidP="00F937CF">
            <w:pPr>
              <w:rPr>
                <w:lang w:val="it-IT"/>
              </w:rPr>
            </w:pPr>
            <w:r>
              <w:rPr>
                <w:lang w:val="it-IT"/>
              </w:rPr>
              <w:lastRenderedPageBreak/>
              <w:t>10</w:t>
            </w:r>
            <w:r w:rsidRPr="00CF6B9C">
              <w:rPr>
                <w:lang w:val="it-IT"/>
              </w:rPr>
              <w:t xml:space="preserve"> phút</w:t>
            </w:r>
          </w:p>
          <w:p w14:paraId="667A9275" w14:textId="77777777" w:rsidR="00FB0F59" w:rsidRDefault="00FB0F59" w:rsidP="00F937CF">
            <w:pPr>
              <w:rPr>
                <w:lang w:val="nb-NO"/>
              </w:rPr>
            </w:pPr>
          </w:p>
          <w:p w14:paraId="5C905CCA" w14:textId="77777777" w:rsidR="00FB0F59" w:rsidRDefault="00FB0F59" w:rsidP="00F937CF">
            <w:pPr>
              <w:rPr>
                <w:lang w:val="nb-NO"/>
              </w:rPr>
            </w:pPr>
          </w:p>
          <w:p w14:paraId="49A8ACD2" w14:textId="77777777" w:rsidR="00FB0F59" w:rsidRDefault="00FB0F59" w:rsidP="00F937CF">
            <w:pPr>
              <w:rPr>
                <w:lang w:val="nb-NO"/>
              </w:rPr>
            </w:pPr>
          </w:p>
          <w:p w14:paraId="409444B6" w14:textId="77777777" w:rsidR="00FB0F59" w:rsidRDefault="00FB0F59" w:rsidP="00F937CF">
            <w:pPr>
              <w:rPr>
                <w:lang w:val="nb-NO"/>
              </w:rPr>
            </w:pPr>
          </w:p>
          <w:p w14:paraId="519ACB18" w14:textId="77777777" w:rsidR="00FB0F59" w:rsidRDefault="00FB0F59" w:rsidP="00F937CF">
            <w:pPr>
              <w:rPr>
                <w:lang w:val="nb-NO"/>
              </w:rPr>
            </w:pPr>
          </w:p>
          <w:p w14:paraId="2F115C66" w14:textId="77777777" w:rsidR="00FB0F59" w:rsidRDefault="00FB0F59" w:rsidP="00F937CF">
            <w:pPr>
              <w:rPr>
                <w:lang w:val="nb-NO"/>
              </w:rPr>
            </w:pPr>
          </w:p>
          <w:p w14:paraId="0B8AB2A9" w14:textId="77777777" w:rsidR="00FB0F59" w:rsidRDefault="00FB0F59" w:rsidP="00F937CF">
            <w:pPr>
              <w:rPr>
                <w:lang w:val="nb-NO"/>
              </w:rPr>
            </w:pPr>
          </w:p>
          <w:p w14:paraId="5F3AF7CE" w14:textId="77777777" w:rsidR="00FB0F59" w:rsidRDefault="00FB0F59" w:rsidP="00F937CF">
            <w:pPr>
              <w:rPr>
                <w:lang w:val="nb-NO"/>
              </w:rPr>
            </w:pPr>
          </w:p>
          <w:p w14:paraId="0F4CF685" w14:textId="77777777" w:rsidR="00FB0F59" w:rsidRDefault="00FB0F59" w:rsidP="00F937CF">
            <w:pPr>
              <w:rPr>
                <w:lang w:val="nb-NO"/>
              </w:rPr>
            </w:pPr>
          </w:p>
          <w:p w14:paraId="40DCC485" w14:textId="77777777" w:rsidR="00FB0F59" w:rsidRDefault="00FB0F59" w:rsidP="00F937CF">
            <w:pPr>
              <w:rPr>
                <w:lang w:val="it-IT"/>
              </w:rPr>
            </w:pPr>
            <w:r>
              <w:rPr>
                <w:lang w:val="it-IT"/>
              </w:rPr>
              <w:t>10</w:t>
            </w:r>
            <w:r w:rsidRPr="00CF6B9C">
              <w:rPr>
                <w:lang w:val="it-IT"/>
              </w:rPr>
              <w:t xml:space="preserve"> phút</w:t>
            </w:r>
          </w:p>
          <w:p w14:paraId="7BBDA4CB" w14:textId="77777777" w:rsidR="00FB0F59" w:rsidRDefault="00FB0F59" w:rsidP="00F937CF">
            <w:pPr>
              <w:rPr>
                <w:lang w:val="nb-NO"/>
              </w:rPr>
            </w:pPr>
          </w:p>
          <w:p w14:paraId="6F37FD06" w14:textId="77777777" w:rsidR="00FB0F59" w:rsidRDefault="00FB0F59" w:rsidP="00F937CF">
            <w:pPr>
              <w:rPr>
                <w:lang w:val="nb-NO"/>
              </w:rPr>
            </w:pPr>
          </w:p>
          <w:p w14:paraId="6B91CE58" w14:textId="77777777" w:rsidR="00FB0F59" w:rsidRDefault="00FB0F59" w:rsidP="00F937CF">
            <w:pPr>
              <w:rPr>
                <w:lang w:val="nb-NO"/>
              </w:rPr>
            </w:pPr>
          </w:p>
          <w:p w14:paraId="1F4565FA" w14:textId="77777777" w:rsidR="00FB0F59" w:rsidRDefault="00FB0F59" w:rsidP="00F937CF">
            <w:pPr>
              <w:rPr>
                <w:lang w:val="nb-NO"/>
              </w:rPr>
            </w:pPr>
          </w:p>
          <w:p w14:paraId="16A2B5DB" w14:textId="77777777" w:rsidR="00FB0F59" w:rsidRDefault="00FB0F59" w:rsidP="00F937CF">
            <w:pPr>
              <w:rPr>
                <w:lang w:val="nb-NO"/>
              </w:rPr>
            </w:pPr>
          </w:p>
          <w:p w14:paraId="2F265CE1" w14:textId="7D452DFA" w:rsidR="00FB0F59" w:rsidRDefault="00FB0F59" w:rsidP="00F937CF">
            <w:pPr>
              <w:rPr>
                <w:lang w:val="nb-NO"/>
              </w:rPr>
            </w:pPr>
          </w:p>
          <w:p w14:paraId="6201BBCA" w14:textId="77777777" w:rsidR="00FB0F59" w:rsidRDefault="00FB0F59" w:rsidP="00F937CF">
            <w:pPr>
              <w:rPr>
                <w:lang w:val="nb-NO"/>
              </w:rPr>
            </w:pPr>
          </w:p>
          <w:p w14:paraId="5DC67DA5" w14:textId="77777777" w:rsidR="00FB0F59" w:rsidRDefault="00FB0F59" w:rsidP="00F937CF">
            <w:pPr>
              <w:rPr>
                <w:lang w:val="nb-NO"/>
              </w:rPr>
            </w:pPr>
          </w:p>
          <w:p w14:paraId="240E80FA" w14:textId="77777777" w:rsidR="00FB0F59" w:rsidRDefault="00FB0F59" w:rsidP="00F937CF">
            <w:pPr>
              <w:rPr>
                <w:lang w:val="it-IT"/>
              </w:rPr>
            </w:pPr>
            <w:r>
              <w:rPr>
                <w:lang w:val="it-IT"/>
              </w:rPr>
              <w:lastRenderedPageBreak/>
              <w:t>10</w:t>
            </w:r>
            <w:r w:rsidRPr="00CF6B9C">
              <w:rPr>
                <w:lang w:val="it-IT"/>
              </w:rPr>
              <w:t xml:space="preserve"> phút</w:t>
            </w:r>
          </w:p>
          <w:p w14:paraId="77EAB82B" w14:textId="77777777" w:rsidR="00FB0F59" w:rsidRDefault="00FB0F59" w:rsidP="00F937CF">
            <w:pPr>
              <w:rPr>
                <w:lang w:val="nb-NO"/>
              </w:rPr>
            </w:pPr>
          </w:p>
          <w:p w14:paraId="0AA6D21D" w14:textId="77777777" w:rsidR="00FB0F59" w:rsidRDefault="00FB0F59" w:rsidP="00F937CF">
            <w:pPr>
              <w:rPr>
                <w:lang w:val="nb-NO"/>
              </w:rPr>
            </w:pPr>
          </w:p>
          <w:p w14:paraId="2C257898" w14:textId="77777777" w:rsidR="00FB0F59" w:rsidRDefault="00FB0F59" w:rsidP="00F937CF">
            <w:pPr>
              <w:rPr>
                <w:lang w:val="nb-NO"/>
              </w:rPr>
            </w:pPr>
          </w:p>
          <w:p w14:paraId="18632EBB" w14:textId="77777777" w:rsidR="00FB0F59" w:rsidRDefault="00FB0F59" w:rsidP="00F937CF">
            <w:pPr>
              <w:rPr>
                <w:lang w:val="nb-NO"/>
              </w:rPr>
            </w:pPr>
          </w:p>
          <w:p w14:paraId="3954B13A" w14:textId="77777777" w:rsidR="00FB0F59" w:rsidRDefault="00FB0F59" w:rsidP="00F937CF">
            <w:pPr>
              <w:rPr>
                <w:lang w:val="nb-NO"/>
              </w:rPr>
            </w:pPr>
          </w:p>
          <w:p w14:paraId="3A8BBB45" w14:textId="77777777" w:rsidR="00FB0F59" w:rsidRDefault="00FB0F59" w:rsidP="00F937CF">
            <w:pPr>
              <w:rPr>
                <w:lang w:val="nb-NO"/>
              </w:rPr>
            </w:pPr>
          </w:p>
          <w:p w14:paraId="08A66E40" w14:textId="77777777" w:rsidR="00FB0F59" w:rsidRDefault="00FB0F59" w:rsidP="00F937CF">
            <w:pPr>
              <w:rPr>
                <w:lang w:val="nb-NO"/>
              </w:rPr>
            </w:pPr>
          </w:p>
          <w:p w14:paraId="7CCC94FD" w14:textId="77777777" w:rsidR="00FB0F59" w:rsidRDefault="00FB0F59" w:rsidP="00F937CF">
            <w:pPr>
              <w:rPr>
                <w:lang w:val="nb-NO"/>
              </w:rPr>
            </w:pPr>
          </w:p>
          <w:p w14:paraId="7DCB994B" w14:textId="77777777" w:rsidR="00FB0F59" w:rsidRDefault="00FB0F59" w:rsidP="00F937CF">
            <w:pPr>
              <w:rPr>
                <w:lang w:val="nb-NO"/>
              </w:rPr>
            </w:pPr>
          </w:p>
          <w:p w14:paraId="54F4CE8A" w14:textId="0D3819A0" w:rsidR="00FB0F59" w:rsidRDefault="00FB0F59" w:rsidP="00F937CF">
            <w:pPr>
              <w:rPr>
                <w:lang w:val="it-IT"/>
              </w:rPr>
            </w:pPr>
            <w:r>
              <w:rPr>
                <w:lang w:val="it-IT"/>
              </w:rPr>
              <w:t>10</w:t>
            </w:r>
            <w:r w:rsidRPr="00CF6B9C">
              <w:rPr>
                <w:lang w:val="it-IT"/>
              </w:rPr>
              <w:t xml:space="preserve"> phú</w:t>
            </w:r>
            <w:r>
              <w:rPr>
                <w:lang w:val="it-IT"/>
              </w:rPr>
              <w:t>T</w:t>
            </w:r>
          </w:p>
          <w:p w14:paraId="3C3BD735" w14:textId="5EBBDC0D" w:rsidR="00FB0F59" w:rsidRDefault="00FB0F59" w:rsidP="00F937CF">
            <w:pPr>
              <w:rPr>
                <w:lang w:val="it-IT"/>
              </w:rPr>
            </w:pPr>
          </w:p>
          <w:p w14:paraId="67F5C9B8" w14:textId="5B48805E" w:rsidR="00FB0F59" w:rsidRDefault="00FB0F59" w:rsidP="00F937CF">
            <w:pPr>
              <w:rPr>
                <w:lang w:val="it-IT"/>
              </w:rPr>
            </w:pPr>
          </w:p>
          <w:p w14:paraId="07717EE7" w14:textId="281E14D9" w:rsidR="00FB0F59" w:rsidRDefault="00FB0F59" w:rsidP="00F937CF">
            <w:pPr>
              <w:rPr>
                <w:lang w:val="it-IT"/>
              </w:rPr>
            </w:pPr>
          </w:p>
          <w:p w14:paraId="251293C3" w14:textId="54BB6BE4" w:rsidR="00FB0F59" w:rsidRDefault="00FB0F59" w:rsidP="00F937CF">
            <w:pPr>
              <w:rPr>
                <w:lang w:val="it-IT"/>
              </w:rPr>
            </w:pPr>
          </w:p>
          <w:p w14:paraId="3526F1AE" w14:textId="3212709C" w:rsidR="00FB0F59" w:rsidRDefault="00FB0F59" w:rsidP="00F937CF">
            <w:pPr>
              <w:rPr>
                <w:lang w:val="it-IT"/>
              </w:rPr>
            </w:pPr>
          </w:p>
          <w:p w14:paraId="0876E6B1" w14:textId="547CDBDB" w:rsidR="00FB0F59" w:rsidRDefault="00FB0F59" w:rsidP="00F937CF">
            <w:pPr>
              <w:rPr>
                <w:lang w:val="it-IT"/>
              </w:rPr>
            </w:pPr>
          </w:p>
          <w:p w14:paraId="550B4C4E" w14:textId="2D7B2DD2" w:rsidR="00FB0F59" w:rsidRDefault="00FB0F59" w:rsidP="00F937CF">
            <w:pPr>
              <w:rPr>
                <w:lang w:val="it-IT"/>
              </w:rPr>
            </w:pPr>
          </w:p>
          <w:p w14:paraId="699990D3" w14:textId="4355F00E" w:rsidR="00FB0F59" w:rsidRDefault="00FB0F59" w:rsidP="00F937CF">
            <w:pPr>
              <w:rPr>
                <w:lang w:val="it-IT"/>
              </w:rPr>
            </w:pPr>
          </w:p>
          <w:p w14:paraId="52E71729" w14:textId="06706414" w:rsidR="00FB0F59" w:rsidRDefault="00FB0F59" w:rsidP="00F937CF">
            <w:pPr>
              <w:rPr>
                <w:lang w:val="it-IT"/>
              </w:rPr>
            </w:pPr>
          </w:p>
          <w:p w14:paraId="20BC0120" w14:textId="6783E265" w:rsidR="00FB0F59" w:rsidRDefault="00FB0F59" w:rsidP="00F937CF">
            <w:pPr>
              <w:rPr>
                <w:lang w:val="it-IT"/>
              </w:rPr>
            </w:pPr>
          </w:p>
          <w:p w14:paraId="49911841" w14:textId="5E5C4E1A" w:rsidR="00FB0F59" w:rsidRDefault="00FB0F59" w:rsidP="00F937CF">
            <w:pPr>
              <w:rPr>
                <w:lang w:val="it-IT"/>
              </w:rPr>
            </w:pPr>
          </w:p>
          <w:p w14:paraId="162D2925" w14:textId="5D9020EB" w:rsidR="00FB0F59" w:rsidRDefault="00FB0F59" w:rsidP="00F937CF">
            <w:pPr>
              <w:rPr>
                <w:lang w:val="it-IT"/>
              </w:rPr>
            </w:pPr>
          </w:p>
          <w:p w14:paraId="7D4BC536" w14:textId="5ED9B3C2" w:rsidR="00FB0F59" w:rsidRDefault="00FB0F59" w:rsidP="00F937CF">
            <w:pPr>
              <w:rPr>
                <w:lang w:val="it-IT"/>
              </w:rPr>
            </w:pPr>
          </w:p>
          <w:p w14:paraId="60D1FF27" w14:textId="77777777" w:rsidR="00FB0F59" w:rsidRPr="00FB0F59" w:rsidRDefault="00FB0F59" w:rsidP="00F937CF">
            <w:pPr>
              <w:rPr>
                <w:lang w:val="it-IT"/>
              </w:rPr>
            </w:pPr>
          </w:p>
          <w:p w14:paraId="11517B2B" w14:textId="77777777" w:rsidR="00FB0F59" w:rsidRDefault="00FB0F59" w:rsidP="00F937CF">
            <w:pPr>
              <w:rPr>
                <w:lang w:val="nb-NO"/>
              </w:rPr>
            </w:pPr>
          </w:p>
          <w:p w14:paraId="540BE43A" w14:textId="77777777" w:rsidR="00FB0F59" w:rsidRDefault="00FB0F59" w:rsidP="00F937CF">
            <w:pPr>
              <w:rPr>
                <w:lang w:val="it-IT"/>
              </w:rPr>
            </w:pPr>
            <w:r>
              <w:rPr>
                <w:lang w:val="it-IT"/>
              </w:rPr>
              <w:t>10</w:t>
            </w:r>
            <w:r w:rsidRPr="00CF6B9C">
              <w:rPr>
                <w:lang w:val="it-IT"/>
              </w:rPr>
              <w:t xml:space="preserve"> phút</w:t>
            </w:r>
          </w:p>
          <w:p w14:paraId="068A726A" w14:textId="77777777" w:rsidR="00FB0F59" w:rsidRDefault="00FB0F59" w:rsidP="00F937CF">
            <w:pPr>
              <w:rPr>
                <w:lang w:val="nb-NO"/>
              </w:rPr>
            </w:pPr>
          </w:p>
          <w:p w14:paraId="1845A718" w14:textId="77777777" w:rsidR="00FB0F59" w:rsidRDefault="00FB0F59" w:rsidP="00F937CF">
            <w:pPr>
              <w:rPr>
                <w:lang w:val="nb-NO"/>
              </w:rPr>
            </w:pPr>
          </w:p>
          <w:p w14:paraId="713A1434" w14:textId="77777777" w:rsidR="00FB0F59" w:rsidRDefault="00FB0F59" w:rsidP="00F937CF">
            <w:pPr>
              <w:rPr>
                <w:lang w:val="nb-NO"/>
              </w:rPr>
            </w:pPr>
          </w:p>
          <w:p w14:paraId="3674F310" w14:textId="77777777" w:rsidR="00FB0F59" w:rsidRDefault="00FB0F59" w:rsidP="00F937CF">
            <w:pPr>
              <w:rPr>
                <w:lang w:val="nb-NO"/>
              </w:rPr>
            </w:pPr>
          </w:p>
          <w:p w14:paraId="16C842EC" w14:textId="77777777" w:rsidR="00FB0F59" w:rsidRDefault="00FB0F59" w:rsidP="00F937CF">
            <w:pPr>
              <w:rPr>
                <w:lang w:val="nb-NO"/>
              </w:rPr>
            </w:pPr>
          </w:p>
          <w:p w14:paraId="1C37180E" w14:textId="444AD9C5" w:rsidR="00FB0F59" w:rsidRDefault="00FB0F59" w:rsidP="00F937CF">
            <w:pPr>
              <w:rPr>
                <w:lang w:val="nb-NO"/>
              </w:rPr>
            </w:pPr>
          </w:p>
          <w:p w14:paraId="0691383B" w14:textId="0C26E4DC" w:rsidR="00FB0F59" w:rsidRDefault="00FB0F59" w:rsidP="00F937CF">
            <w:pPr>
              <w:rPr>
                <w:lang w:val="nb-NO"/>
              </w:rPr>
            </w:pPr>
          </w:p>
          <w:p w14:paraId="4B2692F4" w14:textId="21E07BFA" w:rsidR="00FB0F59" w:rsidRDefault="00FB0F59" w:rsidP="00F937CF">
            <w:pPr>
              <w:rPr>
                <w:lang w:val="nb-NO"/>
              </w:rPr>
            </w:pPr>
          </w:p>
          <w:p w14:paraId="3C00D76C" w14:textId="07552D85" w:rsidR="00FB0F59" w:rsidRDefault="00FB0F59" w:rsidP="00F937CF">
            <w:pPr>
              <w:rPr>
                <w:lang w:val="nb-NO"/>
              </w:rPr>
            </w:pPr>
          </w:p>
          <w:p w14:paraId="69BFEE47" w14:textId="03250505" w:rsidR="00FB0F59" w:rsidRDefault="00FB0F59" w:rsidP="00F937CF">
            <w:pPr>
              <w:rPr>
                <w:lang w:val="nb-NO"/>
              </w:rPr>
            </w:pPr>
          </w:p>
          <w:p w14:paraId="3E3E4185" w14:textId="756467B4" w:rsidR="00FB0F59" w:rsidRDefault="00FB0F59" w:rsidP="00F937CF">
            <w:pPr>
              <w:rPr>
                <w:lang w:val="nb-NO"/>
              </w:rPr>
            </w:pPr>
          </w:p>
          <w:p w14:paraId="27EB53D0" w14:textId="09FB09F0" w:rsidR="00FB0F59" w:rsidRDefault="00FB0F59" w:rsidP="00F937CF">
            <w:pPr>
              <w:rPr>
                <w:lang w:val="nb-NO"/>
              </w:rPr>
            </w:pPr>
          </w:p>
          <w:p w14:paraId="7EB8F894" w14:textId="19252F0B" w:rsidR="00FB0F59" w:rsidRDefault="00FB0F59" w:rsidP="00F937CF">
            <w:pPr>
              <w:rPr>
                <w:lang w:val="nb-NO"/>
              </w:rPr>
            </w:pPr>
          </w:p>
          <w:p w14:paraId="428A746A" w14:textId="54A0E1EB" w:rsidR="00FB0F59" w:rsidRDefault="00FB0F59" w:rsidP="00F937CF">
            <w:pPr>
              <w:rPr>
                <w:lang w:val="nb-NO"/>
              </w:rPr>
            </w:pPr>
          </w:p>
          <w:p w14:paraId="3B07E54A" w14:textId="38F41775" w:rsidR="00FB0F59" w:rsidRDefault="00FB0F59" w:rsidP="00F937CF">
            <w:pPr>
              <w:rPr>
                <w:lang w:val="nb-NO"/>
              </w:rPr>
            </w:pPr>
          </w:p>
          <w:p w14:paraId="0734B99A" w14:textId="0CC0F11C" w:rsidR="00FB0F59" w:rsidRDefault="00FB0F59" w:rsidP="00F937CF">
            <w:pPr>
              <w:rPr>
                <w:lang w:val="nb-NO"/>
              </w:rPr>
            </w:pPr>
          </w:p>
          <w:p w14:paraId="60EE806F" w14:textId="38C2042E" w:rsidR="00FB0F59" w:rsidRDefault="00FB0F59" w:rsidP="00F937CF">
            <w:pPr>
              <w:rPr>
                <w:lang w:val="nb-NO"/>
              </w:rPr>
            </w:pPr>
          </w:p>
          <w:p w14:paraId="06273B18" w14:textId="2A12CE27" w:rsidR="00FB0F59" w:rsidRDefault="00FB0F59" w:rsidP="00F937CF">
            <w:pPr>
              <w:rPr>
                <w:lang w:val="nb-NO"/>
              </w:rPr>
            </w:pPr>
          </w:p>
          <w:p w14:paraId="2E7B7E1E" w14:textId="77777777" w:rsidR="00FB0F59" w:rsidRDefault="00FB0F59" w:rsidP="00F937CF">
            <w:pPr>
              <w:rPr>
                <w:lang w:val="nb-NO"/>
              </w:rPr>
            </w:pPr>
          </w:p>
          <w:p w14:paraId="5D4E7F49" w14:textId="77777777" w:rsidR="00FB0F59" w:rsidRDefault="00FB0F59" w:rsidP="00F937CF">
            <w:pPr>
              <w:rPr>
                <w:lang w:val="nb-NO"/>
              </w:rPr>
            </w:pPr>
          </w:p>
          <w:p w14:paraId="74617A19" w14:textId="77777777" w:rsidR="00FB0F59" w:rsidRDefault="00FB0F59" w:rsidP="00F937CF">
            <w:pPr>
              <w:rPr>
                <w:lang w:val="nb-NO"/>
              </w:rPr>
            </w:pPr>
          </w:p>
          <w:p w14:paraId="77E9F3B7" w14:textId="77777777" w:rsidR="00FB0F59" w:rsidRDefault="00FB0F59" w:rsidP="00F937CF">
            <w:pPr>
              <w:rPr>
                <w:lang w:val="it-IT"/>
              </w:rPr>
            </w:pPr>
            <w:r>
              <w:rPr>
                <w:lang w:val="it-IT"/>
              </w:rPr>
              <w:t>10</w:t>
            </w:r>
            <w:r w:rsidRPr="00CF6B9C">
              <w:rPr>
                <w:lang w:val="it-IT"/>
              </w:rPr>
              <w:t xml:space="preserve"> phút</w:t>
            </w:r>
          </w:p>
          <w:p w14:paraId="21E175C2" w14:textId="77777777" w:rsidR="00FB0F59" w:rsidRDefault="00FB0F59" w:rsidP="00F937CF">
            <w:pPr>
              <w:rPr>
                <w:lang w:val="nb-NO"/>
              </w:rPr>
            </w:pPr>
          </w:p>
          <w:p w14:paraId="087A085B" w14:textId="77777777" w:rsidR="00FB0F59" w:rsidRDefault="00FB0F59" w:rsidP="00F937CF">
            <w:pPr>
              <w:rPr>
                <w:lang w:val="nb-NO"/>
              </w:rPr>
            </w:pPr>
          </w:p>
          <w:p w14:paraId="13010D06" w14:textId="157964FB" w:rsidR="00FB0F59" w:rsidRDefault="00FB0F59" w:rsidP="00F937CF">
            <w:pPr>
              <w:rPr>
                <w:lang w:val="nb-NO"/>
              </w:rPr>
            </w:pPr>
          </w:p>
          <w:p w14:paraId="6D23A269" w14:textId="0B1A7CF3" w:rsidR="00FB0F59" w:rsidRDefault="00FB0F59" w:rsidP="00F937CF">
            <w:pPr>
              <w:rPr>
                <w:lang w:val="nb-NO"/>
              </w:rPr>
            </w:pPr>
          </w:p>
          <w:p w14:paraId="123831D9" w14:textId="10DD14D2" w:rsidR="00FB0F59" w:rsidRDefault="00FB0F59" w:rsidP="00F937CF">
            <w:pPr>
              <w:rPr>
                <w:lang w:val="nb-NO"/>
              </w:rPr>
            </w:pPr>
          </w:p>
          <w:p w14:paraId="0C747E9B" w14:textId="6C29AA44" w:rsidR="00FB0F59" w:rsidRDefault="00FB0F59" w:rsidP="00F937CF">
            <w:pPr>
              <w:rPr>
                <w:lang w:val="nb-NO"/>
              </w:rPr>
            </w:pPr>
          </w:p>
          <w:p w14:paraId="1575E81E" w14:textId="675692A6" w:rsidR="00FB0F59" w:rsidRDefault="00FB0F59" w:rsidP="00F937CF">
            <w:pPr>
              <w:rPr>
                <w:lang w:val="nb-NO"/>
              </w:rPr>
            </w:pPr>
          </w:p>
          <w:p w14:paraId="7F44DCA4" w14:textId="0FD186D4" w:rsidR="00FB0F59" w:rsidRDefault="00FB0F59" w:rsidP="00F937CF">
            <w:pPr>
              <w:rPr>
                <w:lang w:val="nb-NO"/>
              </w:rPr>
            </w:pPr>
          </w:p>
          <w:p w14:paraId="742E213E" w14:textId="28BE4A80" w:rsidR="00FB0F59" w:rsidRDefault="00FB0F59" w:rsidP="00F937CF">
            <w:pPr>
              <w:rPr>
                <w:lang w:val="nb-NO"/>
              </w:rPr>
            </w:pPr>
          </w:p>
          <w:p w14:paraId="273CD775" w14:textId="64227DDE" w:rsidR="00FB0F59" w:rsidRDefault="00FB0F59" w:rsidP="00F937CF">
            <w:pPr>
              <w:rPr>
                <w:lang w:val="nb-NO"/>
              </w:rPr>
            </w:pPr>
          </w:p>
          <w:p w14:paraId="1A4389BD" w14:textId="2C07D434" w:rsidR="00FB0F59" w:rsidRDefault="00FB0F59" w:rsidP="00F937CF">
            <w:pPr>
              <w:rPr>
                <w:lang w:val="nb-NO"/>
              </w:rPr>
            </w:pPr>
          </w:p>
          <w:p w14:paraId="43649FBD" w14:textId="0650EF21" w:rsidR="00FB0F59" w:rsidRDefault="00FB0F59" w:rsidP="00F937CF">
            <w:pPr>
              <w:rPr>
                <w:lang w:val="nb-NO"/>
              </w:rPr>
            </w:pPr>
          </w:p>
          <w:p w14:paraId="69F273D1" w14:textId="155206EC" w:rsidR="00FB0F59" w:rsidRDefault="00FB0F59" w:rsidP="00F937CF">
            <w:pPr>
              <w:rPr>
                <w:lang w:val="nb-NO"/>
              </w:rPr>
            </w:pPr>
          </w:p>
          <w:p w14:paraId="06E05817" w14:textId="67A0215A" w:rsidR="00FB0F59" w:rsidRDefault="00FB0F59" w:rsidP="00F937CF">
            <w:pPr>
              <w:rPr>
                <w:lang w:val="nb-NO"/>
              </w:rPr>
            </w:pPr>
          </w:p>
          <w:p w14:paraId="052C5FFA" w14:textId="126AAAFA" w:rsidR="00FB0F59" w:rsidRDefault="00FB0F59" w:rsidP="00F937CF">
            <w:pPr>
              <w:rPr>
                <w:lang w:val="nb-NO"/>
              </w:rPr>
            </w:pPr>
          </w:p>
          <w:p w14:paraId="212DF24B" w14:textId="7AB4E6EF" w:rsidR="00FB0F59" w:rsidRDefault="00FB0F59" w:rsidP="00F937CF">
            <w:pPr>
              <w:rPr>
                <w:lang w:val="nb-NO"/>
              </w:rPr>
            </w:pPr>
          </w:p>
          <w:p w14:paraId="090C47CD" w14:textId="372B4962" w:rsidR="00FB0F59" w:rsidRDefault="00FB0F59" w:rsidP="00F937CF">
            <w:pPr>
              <w:rPr>
                <w:lang w:val="nb-NO"/>
              </w:rPr>
            </w:pPr>
          </w:p>
          <w:p w14:paraId="12AAFA23" w14:textId="77777777" w:rsidR="00FB0F59" w:rsidRDefault="00FB0F59" w:rsidP="00F937CF">
            <w:pPr>
              <w:rPr>
                <w:lang w:val="nb-NO"/>
              </w:rPr>
            </w:pPr>
          </w:p>
          <w:p w14:paraId="5AC296FC" w14:textId="77777777" w:rsidR="00FB0F59" w:rsidRDefault="00FB0F59" w:rsidP="00F937CF">
            <w:pPr>
              <w:rPr>
                <w:lang w:val="nb-NO"/>
              </w:rPr>
            </w:pPr>
          </w:p>
          <w:p w14:paraId="41EC6F1A" w14:textId="762725CC" w:rsidR="00FB0F59" w:rsidRPr="00CF6B9C" w:rsidRDefault="00FB0F59" w:rsidP="00F937CF">
            <w:pPr>
              <w:rPr>
                <w:lang w:val="nb-NO"/>
              </w:rPr>
            </w:pPr>
            <w:r>
              <w:rPr>
                <w:lang w:val="it-IT"/>
              </w:rPr>
              <w:t>10</w:t>
            </w:r>
            <w:r w:rsidRPr="00CF6B9C">
              <w:rPr>
                <w:lang w:val="it-IT"/>
              </w:rPr>
              <w:t xml:space="preserve"> phút</w:t>
            </w:r>
          </w:p>
        </w:tc>
      </w:tr>
      <w:tr w:rsidR="001F445D" w:rsidRPr="00CF6B9C" w14:paraId="55650777" w14:textId="77777777" w:rsidTr="00F937CF">
        <w:tc>
          <w:tcPr>
            <w:tcW w:w="521" w:type="dxa"/>
            <w:tcBorders>
              <w:top w:val="single" w:sz="4" w:space="0" w:color="auto"/>
              <w:left w:val="single" w:sz="4" w:space="0" w:color="auto"/>
              <w:bottom w:val="single" w:sz="4" w:space="0" w:color="auto"/>
              <w:right w:val="single" w:sz="4" w:space="0" w:color="auto"/>
            </w:tcBorders>
            <w:shd w:val="clear" w:color="auto" w:fill="auto"/>
          </w:tcPr>
          <w:p w14:paraId="0BC48739" w14:textId="77777777" w:rsidR="001F445D" w:rsidRPr="00CF6B9C" w:rsidRDefault="001F445D" w:rsidP="00F937CF">
            <w:pPr>
              <w:jc w:val="center"/>
              <w:rPr>
                <w:b/>
                <w:bCs/>
                <w:lang w:val="nb-NO"/>
              </w:rPr>
            </w:pPr>
            <w:r w:rsidRPr="00CF6B9C">
              <w:rPr>
                <w:b/>
                <w:bCs/>
                <w:lang w:val="nb-NO"/>
              </w:rPr>
              <w:lastRenderedPageBreak/>
              <w:t>3</w:t>
            </w:r>
          </w:p>
        </w:tc>
        <w:tc>
          <w:tcPr>
            <w:tcW w:w="3982" w:type="dxa"/>
            <w:tcBorders>
              <w:top w:val="single" w:sz="4" w:space="0" w:color="auto"/>
              <w:left w:val="single" w:sz="4" w:space="0" w:color="auto"/>
              <w:bottom w:val="single" w:sz="4" w:space="0" w:color="auto"/>
              <w:right w:val="single" w:sz="4" w:space="0" w:color="auto"/>
            </w:tcBorders>
            <w:shd w:val="clear" w:color="auto" w:fill="auto"/>
          </w:tcPr>
          <w:p w14:paraId="0D845A0C" w14:textId="77777777" w:rsidR="001F445D" w:rsidRPr="00CF6B9C" w:rsidRDefault="001F445D" w:rsidP="00F937CF">
            <w:pPr>
              <w:rPr>
                <w:lang w:val="nb-NO"/>
              </w:rPr>
            </w:pPr>
            <w:r w:rsidRPr="00CF6B9C">
              <w:rPr>
                <w:b/>
                <w:bCs/>
                <w:u w:val="single"/>
                <w:lang w:val="nb-NO"/>
              </w:rPr>
              <w:t>Củng cố kiến thức và kết thúc bài</w:t>
            </w:r>
          </w:p>
          <w:p w14:paraId="297F24A6" w14:textId="77777777" w:rsidR="001F445D" w:rsidRPr="00CF6B9C" w:rsidRDefault="001F445D" w:rsidP="00F937CF">
            <w:pPr>
              <w:rPr>
                <w:lang w:val="nb-NO"/>
              </w:rPr>
            </w:pPr>
            <w:r w:rsidRPr="00CF6B9C">
              <w:rPr>
                <w:lang w:val="nb-NO"/>
              </w:rPr>
              <w:t>bt 77 gt trang 51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DADC72E" w14:textId="77777777" w:rsidR="001F445D" w:rsidRPr="00CF6B9C" w:rsidRDefault="001F445D" w:rsidP="00F937CF">
            <w:pPr>
              <w:rPr>
                <w:lang w:val="nb-NO"/>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BEDF24" w14:textId="77777777" w:rsidR="001F445D" w:rsidRPr="00CF6B9C" w:rsidRDefault="001F445D" w:rsidP="00F937CF">
            <w:pPr>
              <w:rPr>
                <w:lang w:val="nb-NO"/>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834117" w14:textId="753951C0" w:rsidR="001F445D" w:rsidRPr="00CF6B9C" w:rsidRDefault="00FB0F59" w:rsidP="00F937CF">
            <w:pPr>
              <w:rPr>
                <w:lang w:val="nb-NO"/>
              </w:rPr>
            </w:pPr>
            <w:r>
              <w:rPr>
                <w:lang w:val="it-IT"/>
              </w:rPr>
              <w:t>5</w:t>
            </w:r>
            <w:r w:rsidRPr="00CF6B9C">
              <w:rPr>
                <w:lang w:val="it-IT"/>
              </w:rPr>
              <w:t xml:space="preserve"> phút</w:t>
            </w:r>
          </w:p>
        </w:tc>
      </w:tr>
      <w:tr w:rsidR="001F445D" w:rsidRPr="00CF6B9C" w14:paraId="5A432310" w14:textId="77777777" w:rsidTr="00F937CF">
        <w:tc>
          <w:tcPr>
            <w:tcW w:w="521" w:type="dxa"/>
            <w:tcBorders>
              <w:top w:val="single" w:sz="4" w:space="0" w:color="auto"/>
              <w:left w:val="single" w:sz="4" w:space="0" w:color="auto"/>
              <w:bottom w:val="single" w:sz="4" w:space="0" w:color="auto"/>
              <w:right w:val="single" w:sz="4" w:space="0" w:color="auto"/>
            </w:tcBorders>
            <w:shd w:val="clear" w:color="auto" w:fill="auto"/>
          </w:tcPr>
          <w:p w14:paraId="1FDC4097" w14:textId="77777777" w:rsidR="001F445D" w:rsidRPr="00CF6B9C" w:rsidRDefault="001F445D" w:rsidP="00F937CF">
            <w:pPr>
              <w:jc w:val="center"/>
              <w:rPr>
                <w:b/>
                <w:bCs/>
                <w:lang w:val="nb-NO"/>
              </w:rPr>
            </w:pPr>
            <w:r w:rsidRPr="00CF6B9C">
              <w:rPr>
                <w:b/>
                <w:bCs/>
                <w:lang w:val="nb-NO"/>
              </w:rPr>
              <w:t>4</w:t>
            </w:r>
          </w:p>
        </w:tc>
        <w:tc>
          <w:tcPr>
            <w:tcW w:w="3982" w:type="dxa"/>
            <w:tcBorders>
              <w:top w:val="single" w:sz="4" w:space="0" w:color="auto"/>
              <w:left w:val="single" w:sz="4" w:space="0" w:color="auto"/>
              <w:bottom w:val="single" w:sz="4" w:space="0" w:color="auto"/>
              <w:right w:val="single" w:sz="4" w:space="0" w:color="auto"/>
            </w:tcBorders>
            <w:shd w:val="clear" w:color="auto" w:fill="auto"/>
          </w:tcPr>
          <w:p w14:paraId="5FA6AAF5" w14:textId="77777777" w:rsidR="001F445D" w:rsidRPr="00CF6B9C" w:rsidRDefault="001F445D" w:rsidP="00F937CF">
            <w:pPr>
              <w:rPr>
                <w:b/>
                <w:bCs/>
                <w:u w:val="single"/>
                <w:lang w:val="pt-BR"/>
              </w:rPr>
            </w:pPr>
            <w:r w:rsidRPr="00CF6B9C">
              <w:rPr>
                <w:b/>
                <w:bCs/>
                <w:u w:val="single"/>
                <w:lang w:val="pt-BR"/>
              </w:rPr>
              <w:t>Hướng dẫn tự học</w:t>
            </w:r>
          </w:p>
          <w:p w14:paraId="17F96B7F" w14:textId="77777777" w:rsidR="001F445D" w:rsidRPr="00CF6B9C" w:rsidRDefault="001F445D" w:rsidP="00F937CF">
            <w:pPr>
              <w:rPr>
                <w:lang w:val="pt-BR"/>
              </w:rPr>
            </w:pPr>
            <w:r>
              <w:rPr>
                <w:lang w:val="vi-VN"/>
              </w:rPr>
              <w:t>Bài tập</w:t>
            </w:r>
            <w:r w:rsidRPr="00CF6B9C">
              <w:rPr>
                <w:lang w:val="pt-BR"/>
              </w:rPr>
              <w:t xml:space="preserve"> trang 51,52</w:t>
            </w: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14:paraId="569DAF97" w14:textId="77777777" w:rsidR="001F445D" w:rsidRPr="00CF6B9C" w:rsidRDefault="001F445D" w:rsidP="00F937CF">
            <w:pPr>
              <w:rPr>
                <w:lang w:val="pt-BR"/>
              </w:rPr>
            </w:pPr>
            <w:r w:rsidRPr="00CF6B9C">
              <w:rPr>
                <w:lang w:val="pt-BR"/>
              </w:rPr>
              <w:t>......................................................................</w:t>
            </w:r>
          </w:p>
          <w:p w14:paraId="7A66267E" w14:textId="77777777" w:rsidR="001F445D" w:rsidRPr="00CF6B9C" w:rsidRDefault="001F445D" w:rsidP="00F937CF">
            <w:pPr>
              <w:rPr>
                <w:lang w:val="pt-BR"/>
              </w:rPr>
            </w:pPr>
            <w:r w:rsidRPr="00CF6B9C">
              <w:rPr>
                <w:lang w:val="pt-BR"/>
              </w:rPr>
              <w:t>....................................................................</w:t>
            </w:r>
          </w:p>
          <w:p w14:paraId="3BDFAC88" w14:textId="77777777" w:rsidR="001F445D" w:rsidRPr="00CF6B9C" w:rsidRDefault="001F445D" w:rsidP="00F937CF">
            <w:pPr>
              <w:rPr>
                <w:lang w:val="pt-BR"/>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EAA185" w14:textId="5AB2B93E" w:rsidR="001F445D" w:rsidRPr="00CF6B9C" w:rsidRDefault="00FB0F59" w:rsidP="00F937CF">
            <w:pPr>
              <w:rPr>
                <w:lang w:val="pt-BR"/>
              </w:rPr>
            </w:pPr>
            <w:r>
              <w:rPr>
                <w:lang w:val="it-IT"/>
              </w:rPr>
              <w:t>5</w:t>
            </w:r>
            <w:r w:rsidRPr="00CF6B9C">
              <w:rPr>
                <w:lang w:val="it-IT"/>
              </w:rPr>
              <w:t xml:space="preserve"> phút</w:t>
            </w:r>
          </w:p>
        </w:tc>
      </w:tr>
    </w:tbl>
    <w:p w14:paraId="5CA4FC0C" w14:textId="77777777" w:rsidR="001F445D" w:rsidRPr="00CF6B9C" w:rsidRDefault="001F445D" w:rsidP="001F445D">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6"/>
        <w:gridCol w:w="1446"/>
        <w:gridCol w:w="5183"/>
      </w:tblGrid>
      <w:tr w:rsidR="001F445D" w:rsidRPr="00CF6B9C" w14:paraId="0A7E9492" w14:textId="77777777" w:rsidTr="005E15F7">
        <w:trPr>
          <w:trHeight w:val="1658"/>
        </w:trPr>
        <w:tc>
          <w:tcPr>
            <w:tcW w:w="3736" w:type="dxa"/>
            <w:tcBorders>
              <w:top w:val="single" w:sz="4" w:space="0" w:color="auto"/>
              <w:left w:val="single" w:sz="4" w:space="0" w:color="auto"/>
              <w:bottom w:val="single" w:sz="4" w:space="0" w:color="auto"/>
              <w:right w:val="single" w:sz="4" w:space="0" w:color="auto"/>
            </w:tcBorders>
            <w:shd w:val="clear" w:color="auto" w:fill="auto"/>
          </w:tcPr>
          <w:p w14:paraId="40662D07" w14:textId="77777777" w:rsidR="001F445D" w:rsidRPr="00242273" w:rsidRDefault="001F445D" w:rsidP="00F937CF">
            <w:pPr>
              <w:rPr>
                <w:b/>
                <w:u w:val="single"/>
                <w:lang w:val="pt-BR"/>
              </w:rPr>
            </w:pPr>
          </w:p>
          <w:p w14:paraId="2ADA4920" w14:textId="77777777" w:rsidR="001F445D" w:rsidRPr="00242273" w:rsidRDefault="001F445D" w:rsidP="00F937CF">
            <w:pPr>
              <w:rPr>
                <w:b/>
                <w:u w:val="single"/>
                <w:lang w:val="pt-BR"/>
              </w:rPr>
            </w:pPr>
          </w:p>
          <w:p w14:paraId="13341377" w14:textId="77777777" w:rsidR="001F445D" w:rsidRPr="00242273" w:rsidRDefault="001F445D" w:rsidP="00F937CF">
            <w:pPr>
              <w:rPr>
                <w:b/>
                <w:u w:val="single"/>
                <w:lang w:val="pt-BR"/>
              </w:rPr>
            </w:pPr>
            <w:r w:rsidRPr="00242273">
              <w:rPr>
                <w:b/>
                <w:u w:val="single"/>
                <w:lang w:val="pt-BR"/>
              </w:rPr>
              <w:t xml:space="preserve">Nguồn tài liệu tham khảo </w:t>
            </w:r>
          </w:p>
        </w:tc>
        <w:tc>
          <w:tcPr>
            <w:tcW w:w="6629" w:type="dxa"/>
            <w:gridSpan w:val="2"/>
            <w:tcBorders>
              <w:top w:val="single" w:sz="4" w:space="0" w:color="auto"/>
              <w:left w:val="single" w:sz="4" w:space="0" w:color="auto"/>
              <w:bottom w:val="single" w:sz="4" w:space="0" w:color="auto"/>
              <w:right w:val="single" w:sz="4" w:space="0" w:color="auto"/>
            </w:tcBorders>
            <w:shd w:val="clear" w:color="auto" w:fill="auto"/>
          </w:tcPr>
          <w:p w14:paraId="4FDB709B" w14:textId="77777777" w:rsidR="001F445D" w:rsidRPr="00242273" w:rsidRDefault="001F445D" w:rsidP="00F937CF">
            <w:pPr>
              <w:jc w:val="both"/>
            </w:pPr>
            <w:r w:rsidRPr="00242273">
              <w:t xml:space="preserve">1. </w:t>
            </w:r>
            <w:r w:rsidRPr="00242273">
              <w:rPr>
                <w:i/>
                <w:iCs/>
              </w:rPr>
              <w:t xml:space="preserve">Giáo trình hóa học 4, </w:t>
            </w:r>
            <w:r w:rsidRPr="00242273">
              <w:t>Trường CĐ lý tự trọng Tp. HCM, năm 2018.</w:t>
            </w:r>
          </w:p>
          <w:p w14:paraId="307BC2E0" w14:textId="77777777" w:rsidR="001F445D" w:rsidRPr="00242273" w:rsidRDefault="001F445D" w:rsidP="00F937CF">
            <w:pPr>
              <w:jc w:val="both"/>
            </w:pPr>
            <w:r w:rsidRPr="00242273">
              <w:t xml:space="preserve">2. </w:t>
            </w:r>
            <w:r w:rsidRPr="00242273">
              <w:rPr>
                <w:lang w:val="vi-VN"/>
              </w:rPr>
              <w:t>Nguyễn Xuân Trường</w:t>
            </w:r>
            <w:r w:rsidRPr="00242273">
              <w:t xml:space="preserve">, </w:t>
            </w:r>
            <w:r w:rsidRPr="00242273">
              <w:rPr>
                <w:i/>
                <w:iCs/>
              </w:rPr>
              <w:t xml:space="preserve">Hóa học 12, </w:t>
            </w:r>
            <w:r w:rsidRPr="00242273">
              <w:rPr>
                <w:lang w:val="vi-VN"/>
              </w:rPr>
              <w:t>NXB Giáo dục Việt Nam</w:t>
            </w:r>
            <w:r w:rsidRPr="00242273">
              <w:t>, năm 2015.</w:t>
            </w:r>
          </w:p>
          <w:p w14:paraId="16EFD9AE" w14:textId="77777777" w:rsidR="001F445D" w:rsidRPr="00242273" w:rsidRDefault="001F445D" w:rsidP="00F937CF">
            <w:pPr>
              <w:jc w:val="both"/>
              <w:rPr>
                <w:b/>
                <w:lang w:val="pt-BR"/>
              </w:rPr>
            </w:pPr>
            <w:r w:rsidRPr="00242273">
              <w:t xml:space="preserve">3. </w:t>
            </w:r>
            <w:r w:rsidRPr="00242273">
              <w:rPr>
                <w:lang w:val="vi-VN"/>
              </w:rPr>
              <w:t xml:space="preserve">Nguyễn Xuân Trường, </w:t>
            </w:r>
            <w:r w:rsidRPr="00242273">
              <w:rPr>
                <w:i/>
                <w:iCs/>
                <w:lang w:val="vi-VN"/>
              </w:rPr>
              <w:t xml:space="preserve">Bài tập Hóa học </w:t>
            </w:r>
            <w:r w:rsidRPr="00242273">
              <w:t xml:space="preserve">12, </w:t>
            </w:r>
            <w:r w:rsidRPr="00242273">
              <w:rPr>
                <w:lang w:val="vi-VN"/>
              </w:rPr>
              <w:t>NXB Giáo dục Việt Nam</w:t>
            </w:r>
            <w:r w:rsidRPr="00242273">
              <w:t>, năm 2015.</w:t>
            </w:r>
          </w:p>
        </w:tc>
      </w:tr>
      <w:tr w:rsidR="001F445D" w:rsidRPr="00CF6B9C" w14:paraId="4DFB8874" w14:textId="77777777" w:rsidTr="005E15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11"/>
        </w:trPr>
        <w:tc>
          <w:tcPr>
            <w:tcW w:w="5182" w:type="dxa"/>
            <w:gridSpan w:val="2"/>
            <w:shd w:val="clear" w:color="auto" w:fill="auto"/>
          </w:tcPr>
          <w:p w14:paraId="35166CE5" w14:textId="77777777" w:rsidR="001F445D" w:rsidRPr="00CF6B9C" w:rsidRDefault="001F445D" w:rsidP="00F937CF">
            <w:pPr>
              <w:rPr>
                <w:lang w:val="pt-BR"/>
              </w:rPr>
            </w:pPr>
          </w:p>
          <w:p w14:paraId="385C6E73" w14:textId="77777777" w:rsidR="001F445D" w:rsidRPr="00CF6B9C" w:rsidRDefault="001F445D" w:rsidP="00F937CF">
            <w:pPr>
              <w:jc w:val="center"/>
              <w:rPr>
                <w:b/>
                <w:bCs/>
                <w:lang w:val="pt-BR"/>
              </w:rPr>
            </w:pPr>
            <w:r w:rsidRPr="00CF6B9C">
              <w:rPr>
                <w:b/>
                <w:bCs/>
                <w:lang w:val="pt-BR"/>
              </w:rPr>
              <w:t>Trưởng tổ môn</w:t>
            </w:r>
          </w:p>
          <w:p w14:paraId="4D0602C6" w14:textId="5E6FDCE1" w:rsidR="001F445D" w:rsidRPr="00CF6B9C" w:rsidRDefault="008961A6" w:rsidP="00F937CF">
            <w:pPr>
              <w:jc w:val="center"/>
              <w:rPr>
                <w:b/>
                <w:bCs/>
                <w:lang w:val="pt-BR"/>
              </w:rPr>
            </w:pPr>
            <w:r>
              <w:rPr>
                <w:b/>
                <w:bCs/>
                <w:sz w:val="26"/>
                <w:szCs w:val="26"/>
              </w:rPr>
              <w:t>Phạm Thị Thu Nga</w:t>
            </w:r>
          </w:p>
          <w:p w14:paraId="7AA54D54" w14:textId="77777777" w:rsidR="001F445D" w:rsidRPr="00CF6B9C" w:rsidRDefault="001F445D" w:rsidP="00F937CF">
            <w:pPr>
              <w:jc w:val="center"/>
              <w:rPr>
                <w:b/>
                <w:bCs/>
                <w:lang w:val="pt-BR"/>
              </w:rPr>
            </w:pPr>
          </w:p>
          <w:p w14:paraId="329482D5" w14:textId="77777777" w:rsidR="001F445D" w:rsidRPr="00CF6B9C" w:rsidRDefault="001F445D" w:rsidP="00F937CF">
            <w:pPr>
              <w:jc w:val="center"/>
              <w:rPr>
                <w:b/>
                <w:bCs/>
                <w:lang w:val="pt-BR"/>
              </w:rPr>
            </w:pPr>
          </w:p>
          <w:p w14:paraId="066BEDD7" w14:textId="77F803B4" w:rsidR="001F445D" w:rsidRPr="00CF6B9C" w:rsidRDefault="001F445D" w:rsidP="00F937CF">
            <w:pPr>
              <w:jc w:val="center"/>
              <w:rPr>
                <w:b/>
                <w:bCs/>
                <w:lang w:val="pt-BR"/>
              </w:rPr>
            </w:pPr>
          </w:p>
        </w:tc>
        <w:tc>
          <w:tcPr>
            <w:tcW w:w="5183" w:type="dxa"/>
            <w:shd w:val="clear" w:color="auto" w:fill="auto"/>
          </w:tcPr>
          <w:p w14:paraId="758FF704" w14:textId="77777777" w:rsidR="001F445D" w:rsidRPr="00CF6B9C" w:rsidRDefault="001F445D" w:rsidP="00F937CF">
            <w:pPr>
              <w:rPr>
                <w:lang w:val="pt-BR"/>
              </w:rPr>
            </w:pPr>
          </w:p>
          <w:p w14:paraId="2448F95B" w14:textId="77777777" w:rsidR="005E15F7" w:rsidRDefault="005E15F7" w:rsidP="00F937CF">
            <w:pPr>
              <w:jc w:val="center"/>
              <w:rPr>
                <w:i/>
                <w:lang w:val="pt-BR"/>
              </w:rPr>
            </w:pPr>
            <w:r>
              <w:rPr>
                <w:i/>
                <w:lang w:val="pt-BR"/>
              </w:rPr>
              <w:t xml:space="preserve">Tp. Hồ Chí Minh, ngày 18 tháng 10  năm 2021 </w:t>
            </w:r>
          </w:p>
          <w:p w14:paraId="53AC48BA" w14:textId="57CB109B" w:rsidR="001F445D" w:rsidRPr="00CF6B9C" w:rsidRDefault="001F445D" w:rsidP="00F937CF">
            <w:pPr>
              <w:jc w:val="center"/>
              <w:rPr>
                <w:b/>
                <w:bCs/>
                <w:lang w:val="pt-BR"/>
              </w:rPr>
            </w:pPr>
            <w:r w:rsidRPr="00CF6B9C">
              <w:rPr>
                <w:lang w:val="pt-BR"/>
              </w:rPr>
              <w:t xml:space="preserve">          </w:t>
            </w:r>
            <w:r w:rsidRPr="00CF6B9C">
              <w:rPr>
                <w:b/>
                <w:lang w:val="pt-BR"/>
              </w:rPr>
              <w:t>Giảng viên</w:t>
            </w:r>
          </w:p>
          <w:p w14:paraId="136EE5AF" w14:textId="77777777" w:rsidR="001F445D" w:rsidRPr="00CF6B9C" w:rsidRDefault="001F445D" w:rsidP="00F937CF">
            <w:pPr>
              <w:jc w:val="center"/>
              <w:rPr>
                <w:b/>
                <w:lang w:val="pt-BR"/>
              </w:rPr>
            </w:pPr>
          </w:p>
          <w:p w14:paraId="206E2372" w14:textId="179A3487" w:rsidR="001F445D" w:rsidRPr="00CF6B9C" w:rsidRDefault="00881F7D" w:rsidP="00F937CF">
            <w:pPr>
              <w:jc w:val="center"/>
              <w:rPr>
                <w:lang w:val="pt-BR"/>
              </w:rPr>
            </w:pPr>
            <w:r>
              <w:t>Trịnh Khắc Vũ</w:t>
            </w:r>
          </w:p>
          <w:p w14:paraId="3C52A115" w14:textId="77777777" w:rsidR="001F445D" w:rsidRPr="00CF6B9C" w:rsidRDefault="001F445D" w:rsidP="00F937CF">
            <w:pPr>
              <w:jc w:val="center"/>
              <w:rPr>
                <w:lang w:val="pt-BR"/>
              </w:rPr>
            </w:pPr>
          </w:p>
          <w:p w14:paraId="48FA8635" w14:textId="77777777" w:rsidR="001F445D" w:rsidRPr="00CF6B9C" w:rsidRDefault="001F445D" w:rsidP="00F937CF">
            <w:pPr>
              <w:rPr>
                <w:lang w:val="pt-BR"/>
              </w:rPr>
            </w:pPr>
          </w:p>
        </w:tc>
      </w:tr>
    </w:tbl>
    <w:p w14:paraId="45AEA4E1" w14:textId="77777777" w:rsidR="001F445D" w:rsidRPr="00CF6B9C" w:rsidRDefault="001F445D" w:rsidP="001F445D">
      <w:pPr>
        <w:rPr>
          <w:lang w:val="pt-BR"/>
        </w:rPr>
      </w:pPr>
      <w:r w:rsidRPr="00CF6B9C">
        <w:rPr>
          <w:lang w:val="pt-BR"/>
        </w:rPr>
        <w:t xml:space="preserve">                                   </w:t>
      </w:r>
    </w:p>
    <w:p w14:paraId="6367A1EF" w14:textId="4F30D0F0" w:rsidR="00F937CF" w:rsidRDefault="00F937CF">
      <w:r>
        <w:br w:type="page"/>
      </w:r>
    </w:p>
    <w:p w14:paraId="18D535FC" w14:textId="77777777" w:rsidR="00F937CF" w:rsidRPr="00CF6B9C" w:rsidRDefault="00F937CF" w:rsidP="00F937CF">
      <w:pPr>
        <w:rPr>
          <w:lang w:val="pt-BR"/>
        </w:rPr>
      </w:pPr>
    </w:p>
    <w:tbl>
      <w:tblPr>
        <w:tblW w:w="0" w:type="auto"/>
        <w:tblLook w:val="01E0" w:firstRow="1" w:lastRow="1" w:firstColumn="1" w:lastColumn="1" w:noHBand="0" w:noVBand="0"/>
      </w:tblPr>
      <w:tblGrid>
        <w:gridCol w:w="3755"/>
        <w:gridCol w:w="5634"/>
      </w:tblGrid>
      <w:tr w:rsidR="00F937CF" w:rsidRPr="00CF6B9C" w14:paraId="1A9A76E4" w14:textId="77777777" w:rsidTr="00F937CF">
        <w:tc>
          <w:tcPr>
            <w:tcW w:w="3755" w:type="dxa"/>
            <w:shd w:val="clear" w:color="auto" w:fill="auto"/>
          </w:tcPr>
          <w:p w14:paraId="4684CAE8" w14:textId="7599FABD" w:rsidR="00F937CF" w:rsidRPr="001F4283" w:rsidRDefault="00F937CF" w:rsidP="00F937CF">
            <w:pPr>
              <w:rPr>
                <w:lang w:val="vi-VN"/>
              </w:rPr>
            </w:pPr>
            <w:r w:rsidRPr="00CF6B9C">
              <w:rPr>
                <w:lang w:val="pt-BR"/>
              </w:rPr>
              <w:t>Giáo án số:</w:t>
            </w:r>
            <w:r w:rsidR="00C30EF1">
              <w:rPr>
                <w:lang w:val="pt-BR"/>
              </w:rPr>
              <w:t xml:space="preserve"> </w:t>
            </w:r>
            <w:r w:rsidR="005E15F7">
              <w:rPr>
                <w:lang w:val="pt-BR"/>
              </w:rPr>
              <w:t>19</w:t>
            </w:r>
          </w:p>
        </w:tc>
        <w:tc>
          <w:tcPr>
            <w:tcW w:w="5634" w:type="dxa"/>
            <w:shd w:val="clear" w:color="auto" w:fill="auto"/>
          </w:tcPr>
          <w:p w14:paraId="6F68EF42" w14:textId="545464EB" w:rsidR="00F937CF" w:rsidRPr="00A269CA" w:rsidRDefault="00F937CF" w:rsidP="00F937CF">
            <w:pPr>
              <w:rPr>
                <w:lang w:val="vi-VN"/>
              </w:rPr>
            </w:pPr>
            <w:r w:rsidRPr="00CF6B9C">
              <w:t>Thời gian thực hiện:</w:t>
            </w:r>
            <w:r w:rsidR="001D3EEC">
              <w:t xml:space="preserve"> 2 </w:t>
            </w:r>
            <w:r>
              <w:rPr>
                <w:lang w:val="vi-VN"/>
              </w:rPr>
              <w:t>tiết</w:t>
            </w:r>
          </w:p>
          <w:p w14:paraId="6081DC9B" w14:textId="77777777" w:rsidR="00C30EF1" w:rsidRPr="00A0188D" w:rsidRDefault="00F937CF" w:rsidP="00C30EF1">
            <w:pPr>
              <w:tabs>
                <w:tab w:val="right" w:leader="dot" w:pos="3331"/>
              </w:tabs>
              <w:spacing w:line="256" w:lineRule="auto"/>
              <w:jc w:val="both"/>
              <w:rPr>
                <w:b/>
                <w:bCs/>
                <w:color w:val="000000"/>
                <w:sz w:val="26"/>
                <w:szCs w:val="26"/>
              </w:rPr>
            </w:pPr>
            <w:r w:rsidRPr="00CF6B9C">
              <w:t>Tên chương</w:t>
            </w:r>
            <w:r>
              <w:rPr>
                <w:lang w:val="vi-VN"/>
              </w:rPr>
              <w:t xml:space="preserve">: </w:t>
            </w:r>
            <w:r>
              <w:rPr>
                <w:b/>
                <w:bCs/>
                <w:lang w:val="vi-VN"/>
              </w:rPr>
              <w:t xml:space="preserve"> </w:t>
            </w:r>
            <w:r w:rsidR="00C30EF1" w:rsidRPr="00A0188D">
              <w:rPr>
                <w:b/>
                <w:bCs/>
                <w:color w:val="000000"/>
                <w:sz w:val="26"/>
                <w:szCs w:val="26"/>
              </w:rPr>
              <w:t xml:space="preserve">Chương 5 : KIM LOẠI - KIM LOẠI KIỀM, NHÔM, SẮT </w:t>
            </w:r>
          </w:p>
          <w:p w14:paraId="27AFB409" w14:textId="1DE26416" w:rsidR="00F937CF" w:rsidRPr="00CF6B9C" w:rsidRDefault="00F937CF" w:rsidP="00F937CF">
            <w:r w:rsidRPr="00CF6B9C">
              <w:t>Thực hiện ngày....</w:t>
            </w:r>
            <w:r w:rsidR="005E15F7">
              <w:t>22</w:t>
            </w:r>
            <w:r w:rsidRPr="00CF6B9C">
              <w:t>....tháng..</w:t>
            </w:r>
            <w:r w:rsidR="005E15F7">
              <w:t>11</w:t>
            </w:r>
            <w:r w:rsidRPr="00CF6B9C">
              <w:t>....năm...</w:t>
            </w:r>
            <w:r w:rsidR="005E15F7">
              <w:t>2021</w:t>
            </w:r>
            <w:r w:rsidRPr="00CF6B9C">
              <w:t>.........</w:t>
            </w:r>
          </w:p>
        </w:tc>
      </w:tr>
    </w:tbl>
    <w:p w14:paraId="32CFD674" w14:textId="77777777" w:rsidR="00F937CF" w:rsidRPr="00CF6B9C" w:rsidRDefault="00F937CF" w:rsidP="00F937CF"/>
    <w:p w14:paraId="6A6300DF" w14:textId="6393ACB3" w:rsidR="00F937CF" w:rsidRPr="00CF6B9C" w:rsidRDefault="00F937CF" w:rsidP="00F937CF">
      <w:pPr>
        <w:rPr>
          <w:b/>
          <w:bCs/>
        </w:rPr>
      </w:pPr>
      <w:r w:rsidRPr="00CF6B9C">
        <w:rPr>
          <w:lang w:val="it-IT"/>
        </w:rPr>
        <w:t>Tên bài</w:t>
      </w:r>
      <w:r w:rsidR="00C30EF1">
        <w:rPr>
          <w:lang w:val="it-IT"/>
        </w:rPr>
        <w:t xml:space="preserve"> </w:t>
      </w:r>
      <w:r w:rsidR="005E15F7">
        <w:rPr>
          <w:lang w:val="it-IT"/>
        </w:rPr>
        <w:t>19</w:t>
      </w:r>
      <w:r w:rsidRPr="00CF6B9C">
        <w:rPr>
          <w:lang w:val="it-IT"/>
        </w:rPr>
        <w:t xml:space="preserve">: </w:t>
      </w:r>
      <w:r w:rsidRPr="00CF6B9C">
        <w:rPr>
          <w:b/>
          <w:bCs/>
        </w:rPr>
        <w:t>NHÔM VÀ HỢP CHẤT CỦA NHÔM</w:t>
      </w:r>
    </w:p>
    <w:p w14:paraId="732557F4" w14:textId="77777777" w:rsidR="00F937CF" w:rsidRPr="00CF6B9C" w:rsidRDefault="00F937CF" w:rsidP="00F937CF">
      <w:pPr>
        <w:jc w:val="both"/>
        <w:outlineLvl w:val="0"/>
        <w:rPr>
          <w:lang w:val="it-IT"/>
        </w:rPr>
      </w:pPr>
      <w:r w:rsidRPr="00CF6B9C">
        <w:rPr>
          <w:b/>
          <w:u w:val="single"/>
          <w:lang w:val="it-IT"/>
        </w:rPr>
        <w:t>Mục tiêu của bài</w:t>
      </w:r>
      <w:r>
        <w:rPr>
          <w:b/>
          <w:u w:val="single"/>
          <w:lang w:val="vi-VN"/>
        </w:rPr>
        <w:t>:</w:t>
      </w:r>
      <w:r w:rsidRPr="00A269CA">
        <w:rPr>
          <w:lang w:val="it-IT"/>
        </w:rPr>
        <w:t xml:space="preserve"> </w:t>
      </w:r>
      <w:r w:rsidRPr="00CF6B9C">
        <w:rPr>
          <w:lang w:val="it-IT"/>
        </w:rPr>
        <w:t>Sau khi học xong bài này người học có khả năng:</w:t>
      </w:r>
    </w:p>
    <w:p w14:paraId="7AAC2FE3" w14:textId="77777777" w:rsidR="00F937CF" w:rsidRPr="00CF6B9C" w:rsidRDefault="00F937CF" w:rsidP="00F937CF">
      <w:pPr>
        <w:jc w:val="both"/>
        <w:outlineLvl w:val="0"/>
        <w:rPr>
          <w:b/>
          <w:bCs/>
        </w:rPr>
      </w:pPr>
      <w:r w:rsidRPr="00CF6B9C">
        <w:rPr>
          <w:b/>
          <w:bCs/>
        </w:rPr>
        <w:t xml:space="preserve">1. </w:t>
      </w:r>
      <w:r w:rsidRPr="00CF6B9C">
        <w:rPr>
          <w:b/>
          <w:bCs/>
          <w:u w:val="single"/>
        </w:rPr>
        <w:t>Kiến thức</w:t>
      </w:r>
      <w:r w:rsidRPr="00CF6B9C">
        <w:rPr>
          <w:b/>
          <w:bCs/>
        </w:rPr>
        <w:t xml:space="preserve">: </w:t>
      </w:r>
    </w:p>
    <w:p w14:paraId="3AB6083C" w14:textId="77777777" w:rsidR="00F937CF" w:rsidRPr="00CF6B9C" w:rsidRDefault="00F937CF" w:rsidP="00F937CF">
      <w:pPr>
        <w:jc w:val="both"/>
        <w:outlineLvl w:val="0"/>
      </w:pPr>
      <w:r w:rsidRPr="00CF6B9C">
        <w:t xml:space="preserve"> - </w:t>
      </w:r>
      <w:r>
        <w:rPr>
          <w:szCs w:val="22"/>
          <w:lang w:val="vi-VN"/>
        </w:rPr>
        <w:t>Nêu</w:t>
      </w:r>
      <w:r w:rsidRPr="00CB6D3A">
        <w:rPr>
          <w:szCs w:val="22"/>
          <w:lang w:val="it-IT"/>
        </w:rPr>
        <w:t xml:space="preserve"> được</w:t>
      </w:r>
      <w:r w:rsidRPr="00CF6B9C">
        <w:t xml:space="preserve"> Vị trí, cấu tạo nguyên tử, tính chất của nhôm, ứng dụng và trạng thái thiên nhiên của Al.</w:t>
      </w:r>
    </w:p>
    <w:p w14:paraId="7466A782" w14:textId="77777777" w:rsidR="00F937CF" w:rsidRPr="00CF6B9C" w:rsidRDefault="00F937CF" w:rsidP="00F937CF">
      <w:pPr>
        <w:jc w:val="both"/>
        <w:outlineLvl w:val="0"/>
      </w:pPr>
      <w:r w:rsidRPr="00CF6B9C">
        <w:t>-</w:t>
      </w:r>
      <w:r>
        <w:rPr>
          <w:lang w:val="vi-VN"/>
        </w:rPr>
        <w:t xml:space="preserve"> </w:t>
      </w:r>
      <w:r>
        <w:rPr>
          <w:szCs w:val="22"/>
          <w:lang w:val="vi-VN"/>
        </w:rPr>
        <w:t>Giải thích được</w:t>
      </w:r>
      <w:r>
        <w:t xml:space="preserve">  </w:t>
      </w:r>
      <w:r>
        <w:rPr>
          <w:lang w:val="vi-VN"/>
        </w:rPr>
        <w:t>n</w:t>
      </w:r>
      <w:r w:rsidRPr="00CF6B9C">
        <w:t>guyên nhân gây nên tính khử mạnh của nhôm và vì sao nhôm chỉ có số</w:t>
      </w:r>
      <w:r>
        <w:t xml:space="preserve"> oxi hoá +3 trong các hợp chất</w:t>
      </w:r>
      <w:r>
        <w:rPr>
          <w:lang w:val="vi-VN"/>
        </w:rPr>
        <w:t>.</w:t>
      </w:r>
      <w:r w:rsidRPr="00CF6B9C">
        <w:t xml:space="preserve"> -</w:t>
      </w:r>
      <w:r>
        <w:rPr>
          <w:lang w:val="vi-VN"/>
        </w:rPr>
        <w:t xml:space="preserve"> </w:t>
      </w:r>
      <w:r>
        <w:rPr>
          <w:szCs w:val="22"/>
          <w:lang w:val="vi-VN"/>
        </w:rPr>
        <w:t>Giải thích được</w:t>
      </w:r>
      <w:r w:rsidRPr="00CF6B9C">
        <w:t xml:space="preserve"> </w:t>
      </w:r>
      <w:r>
        <w:rPr>
          <w:lang w:val="vi-VN"/>
        </w:rPr>
        <w:t>c</w:t>
      </w:r>
      <w:r w:rsidRPr="00CF6B9C">
        <w:t>ơ sở khoa học của phương pháp điều chế kim loại Al.</w:t>
      </w:r>
    </w:p>
    <w:p w14:paraId="21350B88" w14:textId="77777777" w:rsidR="00F937CF" w:rsidRPr="00CF6B9C" w:rsidRDefault="00F937CF" w:rsidP="00F937CF">
      <w:pPr>
        <w:jc w:val="both"/>
        <w:outlineLvl w:val="0"/>
        <w:rPr>
          <w:b/>
          <w:bCs/>
        </w:rPr>
      </w:pPr>
      <w:r w:rsidRPr="00CF6B9C">
        <w:rPr>
          <w:b/>
          <w:bCs/>
        </w:rPr>
        <w:t xml:space="preserve"> 2. </w:t>
      </w:r>
      <w:r w:rsidRPr="00CF6B9C">
        <w:rPr>
          <w:b/>
          <w:bCs/>
          <w:u w:val="single"/>
        </w:rPr>
        <w:t>Kĩ năng</w:t>
      </w:r>
      <w:r w:rsidRPr="00CF6B9C">
        <w:rPr>
          <w:b/>
          <w:bCs/>
        </w:rPr>
        <w:t xml:space="preserve">: </w:t>
      </w:r>
    </w:p>
    <w:p w14:paraId="0B082A10" w14:textId="77777777" w:rsidR="00F937CF" w:rsidRPr="00CF6B9C" w:rsidRDefault="00F937CF" w:rsidP="00F937CF">
      <w:pPr>
        <w:jc w:val="both"/>
        <w:outlineLvl w:val="0"/>
      </w:pPr>
      <w:r w:rsidRPr="00CF6B9C">
        <w:t xml:space="preserve">- Tiến hành một số thí nghiệm đơn giản. </w:t>
      </w:r>
    </w:p>
    <w:p w14:paraId="5342707E" w14:textId="77777777" w:rsidR="00F937CF" w:rsidRPr="00CF6B9C" w:rsidRDefault="00F937CF" w:rsidP="00F937CF">
      <w:pPr>
        <w:jc w:val="both"/>
        <w:outlineLvl w:val="0"/>
      </w:pPr>
      <w:r w:rsidRPr="00CF6B9C">
        <w:t>- Giải</w:t>
      </w:r>
      <w:r>
        <w:rPr>
          <w:lang w:val="vi-VN"/>
        </w:rPr>
        <w:t xml:space="preserve"> được</w:t>
      </w:r>
      <w:r w:rsidRPr="00CF6B9C">
        <w:t xml:space="preserve"> bài tập về kim loại nhôm.</w:t>
      </w:r>
    </w:p>
    <w:p w14:paraId="36E272F5" w14:textId="77777777" w:rsidR="00F937CF" w:rsidRPr="00CF6B9C" w:rsidRDefault="00F937CF" w:rsidP="00F937CF">
      <w:pPr>
        <w:jc w:val="both"/>
        <w:outlineLvl w:val="0"/>
      </w:pPr>
      <w:r w:rsidRPr="00CF6B9C">
        <w:t xml:space="preserve"> - Viết được các quá trình oxi hoá – khử xảy ra trên bề mặt các điện cực trong quá trình sản xuất nhôm.</w:t>
      </w:r>
    </w:p>
    <w:p w14:paraId="2860EB09" w14:textId="77777777" w:rsidR="00F937CF" w:rsidRPr="00242273" w:rsidRDefault="00F937CF" w:rsidP="00F937CF">
      <w:pPr>
        <w:spacing w:line="276" w:lineRule="auto"/>
        <w:rPr>
          <w:szCs w:val="22"/>
          <w:lang w:val="vi-VN"/>
        </w:rPr>
      </w:pPr>
      <w:r w:rsidRPr="00CF6B9C">
        <w:rPr>
          <w:b/>
          <w:bCs/>
        </w:rPr>
        <w:t xml:space="preserve"> 3. </w:t>
      </w:r>
      <w:r w:rsidRPr="00CF6B9C">
        <w:rPr>
          <w:b/>
          <w:bCs/>
          <w:u w:val="single"/>
        </w:rPr>
        <w:t>Thái độ</w:t>
      </w:r>
      <w:r w:rsidRPr="00CF6B9C">
        <w:rPr>
          <w:b/>
          <w:bCs/>
        </w:rPr>
        <w:t xml:space="preserve">: </w:t>
      </w: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 sử dụng hợp lí tài nguyên.</w:t>
      </w:r>
    </w:p>
    <w:p w14:paraId="29257D6E" w14:textId="77777777" w:rsidR="00F937CF" w:rsidRPr="00CF6B9C" w:rsidRDefault="00F937CF" w:rsidP="00F937CF">
      <w:pPr>
        <w:rPr>
          <w:b/>
          <w:u w:val="single"/>
          <w:lang w:val="it-IT"/>
        </w:rPr>
      </w:pPr>
      <w:r w:rsidRPr="00CF6B9C">
        <w:rPr>
          <w:b/>
          <w:u w:val="single"/>
          <w:lang w:val="it-IT"/>
        </w:rPr>
        <w:t>đồ dùng và phương tiện dạy học:</w:t>
      </w:r>
    </w:p>
    <w:p w14:paraId="1E49B18A" w14:textId="77777777" w:rsidR="00F937CF" w:rsidRPr="00CF6B9C" w:rsidRDefault="00F937CF" w:rsidP="00F937CF">
      <w:pPr>
        <w:jc w:val="both"/>
        <w:outlineLvl w:val="0"/>
      </w:pPr>
      <w:r w:rsidRPr="00CF6B9C">
        <w:t>- Bảng tuần hoàn các nguyên tố hoá học. Máy chiếu.</w:t>
      </w:r>
    </w:p>
    <w:p w14:paraId="0C2CC70A" w14:textId="77777777" w:rsidR="00F937CF" w:rsidRPr="00CF6B9C" w:rsidRDefault="00F937CF" w:rsidP="00F937CF">
      <w:r w:rsidRPr="00CF6B9C">
        <w:t>- Dụng cụ, hoá chất: hạt nhôm hoặc lá nhôm, các dung dịch HCl, H</w:t>
      </w:r>
      <w:r w:rsidRPr="00CF6B9C">
        <w:rPr>
          <w:vertAlign w:val="subscript"/>
        </w:rPr>
        <w:t>2</w:t>
      </w:r>
      <w:r w:rsidRPr="00CF6B9C">
        <w:t>SO</w:t>
      </w:r>
      <w:r w:rsidRPr="00CF6B9C">
        <w:rPr>
          <w:vertAlign w:val="subscript"/>
        </w:rPr>
        <w:t>4</w:t>
      </w:r>
      <w:r w:rsidRPr="00CF6B9C">
        <w:t xml:space="preserve"> loãng, NaOH, NH</w:t>
      </w:r>
      <w:r w:rsidRPr="00CF6B9C">
        <w:rPr>
          <w:vertAlign w:val="subscript"/>
        </w:rPr>
        <w:t>3</w:t>
      </w:r>
      <w:r w:rsidRPr="00CF6B9C">
        <w:t>, HgCl</w:t>
      </w:r>
      <w:r w:rsidRPr="00CF6B9C">
        <w:rPr>
          <w:vertAlign w:val="subscript"/>
        </w:rPr>
        <w:t>2</w:t>
      </w:r>
      <w:r w:rsidRPr="00CF6B9C">
        <w:t>.</w:t>
      </w:r>
    </w:p>
    <w:p w14:paraId="2CDC7E2F" w14:textId="77777777" w:rsidR="00F937CF" w:rsidRPr="00CF6B9C" w:rsidRDefault="00F937CF" w:rsidP="00F937CF">
      <w:r w:rsidRPr="00CF6B9C">
        <w:rPr>
          <w:b/>
          <w:lang w:val="it-IT"/>
        </w:rPr>
        <w:t>I. Ổn định lớp học:</w:t>
      </w:r>
      <w:r w:rsidRPr="00CF6B9C">
        <w:t xml:space="preserve"> Điểm danh, nhắc nhở các trường hợp gần bị cấm thi.</w:t>
      </w:r>
      <w:r w:rsidRPr="00CF6B9C">
        <w:rPr>
          <w:lang w:val="it-IT"/>
        </w:rPr>
        <w:t xml:space="preserve"> Thời gian: 5 phút</w:t>
      </w:r>
    </w:p>
    <w:p w14:paraId="21E1A9B7" w14:textId="77777777" w:rsidR="00F937CF" w:rsidRDefault="00F937CF" w:rsidP="00F937CF">
      <w:pPr>
        <w:rPr>
          <w:lang w:val="vi-VN"/>
        </w:rPr>
      </w:pPr>
      <w:r w:rsidRPr="008355E4">
        <w:rPr>
          <w:lang w:val="de-DE"/>
        </w:rPr>
        <w:t>Số học sinh vắng:…………Tên:</w:t>
      </w:r>
    </w:p>
    <w:p w14:paraId="6938A6BF" w14:textId="77777777" w:rsidR="00F937CF" w:rsidRPr="00CF6B9C" w:rsidRDefault="00F937CF" w:rsidP="00F937CF">
      <w:pPr>
        <w:rPr>
          <w:b/>
          <w:lang w:val="sv-SE"/>
        </w:rPr>
      </w:pPr>
      <w:r w:rsidRPr="00CF6B9C">
        <w:rPr>
          <w:b/>
          <w:lang w:val="sv-SE"/>
        </w:rPr>
        <w:t>II. Thực hiện bài học:</w:t>
      </w:r>
    </w:p>
    <w:p w14:paraId="3D61E25A" w14:textId="77777777" w:rsidR="00F937CF" w:rsidRPr="00CF6B9C" w:rsidRDefault="00F937CF" w:rsidP="00F937CF">
      <w:pPr>
        <w:rPr>
          <w:lang w:val="sv-S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982"/>
        <w:gridCol w:w="2835"/>
        <w:gridCol w:w="1984"/>
        <w:gridCol w:w="851"/>
      </w:tblGrid>
      <w:tr w:rsidR="00F937CF" w:rsidRPr="00CF6B9C" w14:paraId="717FE397" w14:textId="77777777" w:rsidTr="00F937CF">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6F355EEC" w14:textId="77777777" w:rsidR="00F937CF" w:rsidRPr="00CF6B9C" w:rsidRDefault="00F937CF" w:rsidP="00F937CF">
            <w:pPr>
              <w:rPr>
                <w:lang w:val="de-DE"/>
              </w:rPr>
            </w:pPr>
            <w:r w:rsidRPr="00CF6B9C">
              <w:rPr>
                <w:lang w:val="de-DE"/>
              </w:rPr>
              <w:t>TT</w:t>
            </w:r>
          </w:p>
        </w:tc>
        <w:tc>
          <w:tcPr>
            <w:tcW w:w="3982" w:type="dxa"/>
            <w:vMerge w:val="restart"/>
            <w:tcBorders>
              <w:top w:val="single" w:sz="4" w:space="0" w:color="auto"/>
              <w:left w:val="single" w:sz="4" w:space="0" w:color="auto"/>
              <w:bottom w:val="single" w:sz="4" w:space="0" w:color="auto"/>
              <w:right w:val="single" w:sz="4" w:space="0" w:color="auto"/>
            </w:tcBorders>
            <w:shd w:val="clear" w:color="auto" w:fill="auto"/>
          </w:tcPr>
          <w:p w14:paraId="6D8787D5" w14:textId="77777777" w:rsidR="00F937CF" w:rsidRPr="00CF6B9C" w:rsidRDefault="00F937CF" w:rsidP="00F937CF">
            <w:pPr>
              <w:jc w:val="center"/>
              <w:rPr>
                <w:lang w:val="de-DE"/>
              </w:rPr>
            </w:pPr>
            <w:r w:rsidRPr="00CF6B9C">
              <w:rPr>
                <w:lang w:val="de-DE"/>
              </w:rPr>
              <w:t>Nội dung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14:paraId="0372D937" w14:textId="77777777" w:rsidR="00F937CF" w:rsidRPr="00CF6B9C" w:rsidRDefault="00F937CF" w:rsidP="00F937CF">
            <w:pPr>
              <w:jc w:val="center"/>
              <w:rPr>
                <w:lang w:val="fr-FR"/>
              </w:rPr>
            </w:pPr>
            <w:r w:rsidRPr="00CF6B9C">
              <w:rPr>
                <w:lang w:val="fr-FR"/>
              </w:rPr>
              <w:t>Hoạt động dạy học</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14:paraId="6803B692" w14:textId="77777777" w:rsidR="00F937CF" w:rsidRPr="00CF6B9C" w:rsidRDefault="00F937CF" w:rsidP="00F937CF">
            <w:pPr>
              <w:jc w:val="center"/>
              <w:rPr>
                <w:lang w:val="de-DE"/>
              </w:rPr>
            </w:pPr>
            <w:r w:rsidRPr="00CF6B9C">
              <w:rPr>
                <w:lang w:val="de-DE"/>
              </w:rPr>
              <w:t>Thời gian</w:t>
            </w:r>
          </w:p>
        </w:tc>
      </w:tr>
      <w:tr w:rsidR="00F937CF" w:rsidRPr="00CF6B9C" w14:paraId="61A333AD" w14:textId="77777777" w:rsidTr="00F937CF">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524B0EEA" w14:textId="77777777" w:rsidR="00F937CF" w:rsidRPr="00CF6B9C" w:rsidRDefault="00F937CF" w:rsidP="00F937CF">
            <w:pPr>
              <w:rPr>
                <w:lang w:val="de-DE"/>
              </w:rPr>
            </w:pPr>
          </w:p>
        </w:tc>
        <w:tc>
          <w:tcPr>
            <w:tcW w:w="3982" w:type="dxa"/>
            <w:vMerge/>
            <w:tcBorders>
              <w:top w:val="single" w:sz="4" w:space="0" w:color="auto"/>
              <w:left w:val="single" w:sz="4" w:space="0" w:color="auto"/>
              <w:bottom w:val="single" w:sz="4" w:space="0" w:color="auto"/>
              <w:right w:val="single" w:sz="4" w:space="0" w:color="auto"/>
            </w:tcBorders>
            <w:shd w:val="clear" w:color="auto" w:fill="auto"/>
          </w:tcPr>
          <w:p w14:paraId="248818FA" w14:textId="77777777" w:rsidR="00F937CF" w:rsidRPr="00CF6B9C" w:rsidRDefault="00F937CF" w:rsidP="00F937CF">
            <w:pPr>
              <w:rPr>
                <w:lang w:val="de-D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432ECDD" w14:textId="77777777" w:rsidR="00F937CF" w:rsidRPr="00CF6B9C" w:rsidRDefault="00F937CF" w:rsidP="00F937CF">
            <w:pPr>
              <w:jc w:val="center"/>
              <w:rPr>
                <w:lang w:val="de-DE"/>
              </w:rPr>
            </w:pPr>
            <w:r w:rsidRPr="00CF6B9C">
              <w:rPr>
                <w:lang w:val="de-DE"/>
              </w:rPr>
              <w:t xml:space="preserve">Hoạt động của </w:t>
            </w:r>
            <w:r w:rsidRPr="00CF6B9C">
              <w:rPr>
                <w:lang w:val="pt-BR"/>
              </w:rPr>
              <w:t>giảng viên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0B59D0D" w14:textId="77777777" w:rsidR="00F937CF" w:rsidRPr="00CF6B9C" w:rsidRDefault="00F937CF" w:rsidP="00F937CF">
            <w:pPr>
              <w:jc w:val="center"/>
              <w:rPr>
                <w:lang w:val="de-DE"/>
              </w:rPr>
            </w:pPr>
            <w:r w:rsidRPr="00CF6B9C">
              <w:rPr>
                <w:lang w:val="de-DE"/>
              </w:rPr>
              <w:t xml:space="preserve">Hoạt động của </w:t>
            </w:r>
            <w:r w:rsidRPr="00CF6B9C">
              <w:rPr>
                <w:lang w:val="it-IT"/>
              </w:rPr>
              <w:t>người học</w:t>
            </w: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5256A921" w14:textId="77777777" w:rsidR="00F937CF" w:rsidRPr="00CF6B9C" w:rsidRDefault="00F937CF" w:rsidP="00F937CF">
            <w:pPr>
              <w:rPr>
                <w:lang w:val="de-DE"/>
              </w:rPr>
            </w:pPr>
          </w:p>
        </w:tc>
      </w:tr>
      <w:tr w:rsidR="00F937CF" w:rsidRPr="00CF6B9C" w14:paraId="4D6B6DB5" w14:textId="77777777" w:rsidTr="00F937CF">
        <w:tc>
          <w:tcPr>
            <w:tcW w:w="521" w:type="dxa"/>
            <w:tcBorders>
              <w:top w:val="single" w:sz="4" w:space="0" w:color="auto"/>
              <w:left w:val="single" w:sz="4" w:space="0" w:color="auto"/>
              <w:bottom w:val="single" w:sz="4" w:space="0" w:color="auto"/>
              <w:right w:val="single" w:sz="4" w:space="0" w:color="auto"/>
            </w:tcBorders>
            <w:shd w:val="clear" w:color="auto" w:fill="auto"/>
          </w:tcPr>
          <w:p w14:paraId="4D024D3D" w14:textId="77777777" w:rsidR="00F937CF" w:rsidRPr="00CF6B9C" w:rsidRDefault="00F937CF" w:rsidP="00F937CF">
            <w:pPr>
              <w:jc w:val="center"/>
              <w:rPr>
                <w:b/>
                <w:bCs/>
                <w:lang w:val="de-DE"/>
              </w:rPr>
            </w:pPr>
            <w:r w:rsidRPr="00CF6B9C">
              <w:rPr>
                <w:b/>
                <w:bCs/>
                <w:lang w:val="de-DE"/>
              </w:rPr>
              <w:t>1</w:t>
            </w:r>
          </w:p>
        </w:tc>
        <w:tc>
          <w:tcPr>
            <w:tcW w:w="3982" w:type="dxa"/>
            <w:tcBorders>
              <w:top w:val="single" w:sz="4" w:space="0" w:color="auto"/>
              <w:left w:val="single" w:sz="4" w:space="0" w:color="auto"/>
              <w:bottom w:val="single" w:sz="4" w:space="0" w:color="auto"/>
              <w:right w:val="single" w:sz="4" w:space="0" w:color="auto"/>
            </w:tcBorders>
            <w:shd w:val="clear" w:color="auto" w:fill="auto"/>
          </w:tcPr>
          <w:p w14:paraId="6C59EB62" w14:textId="77777777" w:rsidR="00F937CF" w:rsidRPr="00CF6B9C" w:rsidRDefault="00F937CF" w:rsidP="00F937CF">
            <w:pPr>
              <w:rPr>
                <w:lang w:val="de-DE"/>
              </w:rPr>
            </w:pPr>
            <w:r w:rsidRPr="00CF6B9C">
              <w:rPr>
                <w:b/>
                <w:bCs/>
                <w:u w:val="single"/>
                <w:lang w:val="de-DE"/>
              </w:rPr>
              <w:t>Dẫn nhập</w:t>
            </w:r>
          </w:p>
          <w:p w14:paraId="50A800B7" w14:textId="77777777" w:rsidR="00F937CF" w:rsidRPr="00CF6B9C" w:rsidRDefault="00F937CF" w:rsidP="00F937CF">
            <w:pPr>
              <w:rPr>
                <w:lang w:val="de-DE"/>
              </w:rPr>
            </w:pPr>
            <w:r w:rsidRPr="00CF6B9C">
              <w:rPr>
                <w:lang w:val="de-DE"/>
              </w:rPr>
              <w:t>Tính chất chung của kim loại</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8305EE5" w14:textId="77777777" w:rsidR="00F937CF" w:rsidRPr="00CF6B9C" w:rsidRDefault="00F937CF" w:rsidP="00F937CF">
            <w:pPr>
              <w:rPr>
                <w:lang w:val="de-DE"/>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B55F0B" w14:textId="77777777" w:rsidR="00F937CF" w:rsidRPr="00CF6B9C" w:rsidRDefault="00F937CF" w:rsidP="00F937CF">
            <w:pPr>
              <w:rPr>
                <w:lang w:val="de-DE"/>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0BF966" w14:textId="36E1A265" w:rsidR="00F937CF" w:rsidRPr="00CF6B9C" w:rsidRDefault="001D3EEC" w:rsidP="00F937CF">
            <w:pPr>
              <w:rPr>
                <w:lang w:val="de-DE"/>
              </w:rPr>
            </w:pPr>
            <w:r>
              <w:rPr>
                <w:lang w:val="it-IT"/>
              </w:rPr>
              <w:t>5</w:t>
            </w:r>
            <w:r w:rsidRPr="00CF6B9C">
              <w:rPr>
                <w:lang w:val="it-IT"/>
              </w:rPr>
              <w:t xml:space="preserve"> phút</w:t>
            </w:r>
          </w:p>
        </w:tc>
      </w:tr>
      <w:tr w:rsidR="00F937CF" w:rsidRPr="00CF6B9C" w14:paraId="1FD63740" w14:textId="77777777" w:rsidTr="00F937CF">
        <w:tc>
          <w:tcPr>
            <w:tcW w:w="521" w:type="dxa"/>
            <w:tcBorders>
              <w:top w:val="single" w:sz="4" w:space="0" w:color="auto"/>
              <w:left w:val="single" w:sz="4" w:space="0" w:color="auto"/>
              <w:bottom w:val="single" w:sz="4" w:space="0" w:color="auto"/>
              <w:right w:val="single" w:sz="4" w:space="0" w:color="auto"/>
            </w:tcBorders>
            <w:shd w:val="clear" w:color="auto" w:fill="auto"/>
          </w:tcPr>
          <w:p w14:paraId="2D5CA6AD" w14:textId="77777777" w:rsidR="00F937CF" w:rsidRPr="00CF6B9C" w:rsidRDefault="00F937CF" w:rsidP="00F937CF">
            <w:pPr>
              <w:jc w:val="center"/>
              <w:rPr>
                <w:b/>
                <w:bCs/>
                <w:lang w:val="de-DE"/>
              </w:rPr>
            </w:pPr>
            <w:r w:rsidRPr="00CF6B9C">
              <w:rPr>
                <w:b/>
                <w:bCs/>
                <w:lang w:val="de-DE"/>
              </w:rPr>
              <w:t>2</w:t>
            </w:r>
          </w:p>
        </w:tc>
        <w:tc>
          <w:tcPr>
            <w:tcW w:w="3982" w:type="dxa"/>
            <w:tcBorders>
              <w:top w:val="single" w:sz="4" w:space="0" w:color="auto"/>
              <w:left w:val="single" w:sz="4" w:space="0" w:color="auto"/>
              <w:bottom w:val="single" w:sz="4" w:space="0" w:color="auto"/>
              <w:right w:val="single" w:sz="4" w:space="0" w:color="auto"/>
            </w:tcBorders>
            <w:shd w:val="clear" w:color="auto" w:fill="auto"/>
          </w:tcPr>
          <w:p w14:paraId="5673003B" w14:textId="77777777" w:rsidR="00F937CF" w:rsidRPr="00CF6B9C" w:rsidRDefault="00F937CF" w:rsidP="00F937CF">
            <w:pPr>
              <w:rPr>
                <w:b/>
                <w:bCs/>
                <w:u w:val="single"/>
                <w:lang w:val="nb-NO"/>
              </w:rPr>
            </w:pPr>
            <w:r w:rsidRPr="00CF6B9C">
              <w:rPr>
                <w:b/>
                <w:bCs/>
                <w:u w:val="single"/>
                <w:lang w:val="nb-NO"/>
              </w:rPr>
              <w:t>Giảng bài mới</w:t>
            </w:r>
          </w:p>
          <w:p w14:paraId="14DCB8EB" w14:textId="77777777" w:rsidR="00F937CF" w:rsidRPr="00A269CA" w:rsidRDefault="00F937CF" w:rsidP="00F937CF">
            <w:pPr>
              <w:ind w:left="-59"/>
              <w:outlineLvl w:val="0"/>
              <w:rPr>
                <w:b/>
                <w:bCs/>
              </w:rPr>
            </w:pPr>
            <w:r w:rsidRPr="00CF6B9C">
              <w:rPr>
                <w:b/>
                <w:bCs/>
              </w:rPr>
              <w:t xml:space="preserve">A. </w:t>
            </w:r>
            <w:r>
              <w:rPr>
                <w:b/>
                <w:bCs/>
                <w:lang w:val="vi-VN"/>
              </w:rPr>
              <w:t>Nhôm</w:t>
            </w:r>
            <w:r w:rsidRPr="00CF6B9C">
              <w:rPr>
                <w:b/>
                <w:bCs/>
              </w:rPr>
              <w:t>:</w:t>
            </w:r>
            <w:r w:rsidRPr="00CF6B9C">
              <w:t>.</w:t>
            </w:r>
          </w:p>
          <w:p w14:paraId="72AECEE8" w14:textId="77777777" w:rsidR="00F937CF" w:rsidRPr="00A269CA" w:rsidRDefault="00F937CF" w:rsidP="00F937CF">
            <w:pPr>
              <w:pStyle w:val="NoSpacing"/>
              <w:ind w:left="-79"/>
              <w:rPr>
                <w:sz w:val="24"/>
                <w:szCs w:val="24"/>
                <w:lang w:val="vi-VN"/>
              </w:rPr>
            </w:pPr>
            <w:r w:rsidRPr="0021656F">
              <w:rPr>
                <w:bCs/>
                <w:sz w:val="24"/>
                <w:szCs w:val="24"/>
              </w:rPr>
              <w:t xml:space="preserve">I. </w:t>
            </w:r>
            <w:r w:rsidRPr="0021656F">
              <w:rPr>
                <w:bCs/>
                <w:sz w:val="24"/>
                <w:szCs w:val="24"/>
                <w:lang w:val="vi-VN"/>
              </w:rPr>
              <w:t>Vị trí cấu tạo</w:t>
            </w:r>
          </w:p>
          <w:p w14:paraId="37449BAF" w14:textId="77777777" w:rsidR="00F937CF" w:rsidRDefault="00F937CF" w:rsidP="00F937CF">
            <w:pPr>
              <w:pStyle w:val="NoSpacing"/>
              <w:ind w:left="-70"/>
              <w:rPr>
                <w:bCs/>
                <w:sz w:val="24"/>
                <w:szCs w:val="24"/>
                <w:lang w:val="vi-VN"/>
              </w:rPr>
            </w:pPr>
            <w:r w:rsidRPr="0021656F">
              <w:rPr>
                <w:bCs/>
                <w:sz w:val="24"/>
                <w:szCs w:val="24"/>
              </w:rPr>
              <w:t xml:space="preserve">II. </w:t>
            </w:r>
            <w:r>
              <w:rPr>
                <w:bCs/>
                <w:sz w:val="24"/>
                <w:szCs w:val="24"/>
                <w:lang w:val="vi-VN"/>
              </w:rPr>
              <w:t>Tính chất vật lý</w:t>
            </w:r>
          </w:p>
          <w:p w14:paraId="5E1556B9" w14:textId="77777777" w:rsidR="00F937CF" w:rsidRDefault="00F937CF" w:rsidP="00F937CF">
            <w:pPr>
              <w:outlineLvl w:val="0"/>
              <w:rPr>
                <w:lang w:val="vi-VN"/>
              </w:rPr>
            </w:pPr>
            <w:r w:rsidRPr="00CF6B9C">
              <w:t>- Màu trắng bạc, nhẹ,mềm, dễ kéo sợi, dễ dát mỏng.</w:t>
            </w:r>
          </w:p>
          <w:p w14:paraId="73ACE25A" w14:textId="77777777" w:rsidR="00F937CF" w:rsidRPr="001F40FC" w:rsidRDefault="00F937CF" w:rsidP="00F937CF">
            <w:pPr>
              <w:outlineLvl w:val="0"/>
            </w:pPr>
            <w:r w:rsidRPr="0021656F">
              <w:rPr>
                <w:bCs/>
              </w:rPr>
              <w:t xml:space="preserve">III. </w:t>
            </w:r>
            <w:r>
              <w:rPr>
                <w:bCs/>
                <w:lang w:val="vi-VN"/>
              </w:rPr>
              <w:t>Tính chất hóa học</w:t>
            </w:r>
            <w:r w:rsidRPr="0021656F">
              <w:rPr>
                <w:bCs/>
              </w:rPr>
              <w:t xml:space="preserve"> </w:t>
            </w:r>
          </w:p>
          <w:p w14:paraId="4A748D28" w14:textId="77777777" w:rsidR="00F937CF" w:rsidRPr="00CF6B9C" w:rsidRDefault="00F937CF" w:rsidP="00F937CF">
            <w:pPr>
              <w:pStyle w:val="NoSpacing"/>
              <w:ind w:left="-59"/>
              <w:rPr>
                <w:sz w:val="24"/>
                <w:szCs w:val="24"/>
              </w:rPr>
            </w:pPr>
            <w:r w:rsidRPr="00CF6B9C">
              <w:rPr>
                <w:sz w:val="24"/>
                <w:szCs w:val="24"/>
              </w:rPr>
              <w:t>Nhôm là kim loại có tính khử mạnh:</w:t>
            </w:r>
          </w:p>
          <w:p w14:paraId="7458181C" w14:textId="77777777" w:rsidR="00F937CF" w:rsidRPr="00CF6B9C" w:rsidRDefault="00F937CF" w:rsidP="00F937CF">
            <w:pPr>
              <w:pStyle w:val="NoSpacing"/>
              <w:ind w:left="-59"/>
              <w:jc w:val="center"/>
              <w:rPr>
                <w:sz w:val="24"/>
                <w:szCs w:val="24"/>
                <w:lang w:val="pt-BR"/>
              </w:rPr>
            </w:pPr>
            <w:r w:rsidRPr="00CF6B9C">
              <w:rPr>
                <w:sz w:val="24"/>
                <w:szCs w:val="24"/>
                <w:lang w:val="pt-BR"/>
              </w:rPr>
              <w:t xml:space="preserve">Al </w:t>
            </w:r>
            <w:r w:rsidRPr="00CF6B9C">
              <w:rPr>
                <w:sz w:val="24"/>
                <w:szCs w:val="24"/>
              </w:rPr>
              <w:t>→</w:t>
            </w:r>
            <w:r w:rsidRPr="00CF6B9C">
              <w:rPr>
                <w:sz w:val="24"/>
                <w:szCs w:val="24"/>
                <w:lang w:val="pt-BR"/>
              </w:rPr>
              <w:t xml:space="preserve"> Al</w:t>
            </w:r>
            <w:r w:rsidRPr="00CF6B9C">
              <w:rPr>
                <w:sz w:val="24"/>
                <w:szCs w:val="24"/>
                <w:vertAlign w:val="superscript"/>
                <w:lang w:val="pt-BR"/>
              </w:rPr>
              <w:t>3+</w:t>
            </w:r>
            <w:r w:rsidRPr="00CF6B9C">
              <w:rPr>
                <w:sz w:val="24"/>
                <w:szCs w:val="24"/>
                <w:lang w:val="pt-BR"/>
              </w:rPr>
              <w:t xml:space="preserve"> + 3e</w:t>
            </w:r>
          </w:p>
          <w:p w14:paraId="72A1EF8B" w14:textId="77777777" w:rsidR="00F937CF" w:rsidRPr="00CF6B9C" w:rsidRDefault="00F937CF" w:rsidP="00F937CF">
            <w:pPr>
              <w:pStyle w:val="NoSpacing"/>
              <w:ind w:left="-59"/>
              <w:rPr>
                <w:b/>
                <w:bCs/>
                <w:sz w:val="24"/>
                <w:szCs w:val="24"/>
                <w:lang w:val="pt-BR"/>
              </w:rPr>
            </w:pPr>
            <w:r w:rsidRPr="00CF6B9C">
              <w:rPr>
                <w:b/>
                <w:bCs/>
                <w:sz w:val="24"/>
                <w:szCs w:val="24"/>
                <w:lang w:val="pt-BR"/>
              </w:rPr>
              <w:t xml:space="preserve">1. </w:t>
            </w:r>
            <w:r w:rsidRPr="00CF6B9C">
              <w:rPr>
                <w:b/>
                <w:bCs/>
                <w:sz w:val="24"/>
                <w:szCs w:val="24"/>
                <w:u w:val="single"/>
                <w:lang w:val="pt-BR"/>
              </w:rPr>
              <w:t>Tác dụng với phi kim</w:t>
            </w:r>
            <w:r w:rsidRPr="00CF6B9C">
              <w:rPr>
                <w:b/>
                <w:bCs/>
                <w:sz w:val="24"/>
                <w:szCs w:val="24"/>
                <w:lang w:val="pt-BR"/>
              </w:rPr>
              <w:t xml:space="preserve"> </w:t>
            </w:r>
          </w:p>
          <w:p w14:paraId="496F8DA0" w14:textId="77777777" w:rsidR="00F937CF" w:rsidRPr="00CF6B9C" w:rsidRDefault="00F937CF" w:rsidP="00F937CF">
            <w:pPr>
              <w:pStyle w:val="NoSpacing"/>
              <w:ind w:left="-59"/>
              <w:rPr>
                <w:b/>
                <w:bCs/>
                <w:i/>
                <w:iCs/>
                <w:sz w:val="24"/>
                <w:szCs w:val="24"/>
              </w:rPr>
            </w:pPr>
            <w:r w:rsidRPr="00CF6B9C">
              <w:rPr>
                <w:b/>
                <w:bCs/>
                <w:i/>
                <w:iCs/>
                <w:sz w:val="24"/>
                <w:szCs w:val="24"/>
              </w:rPr>
              <w:t>a) Tác dụng với halogen</w:t>
            </w:r>
          </w:p>
          <w:p w14:paraId="5798FCC7" w14:textId="77777777" w:rsidR="00F937CF" w:rsidRPr="00CF6B9C" w:rsidRDefault="00F937CF" w:rsidP="00F937CF">
            <w:pPr>
              <w:pStyle w:val="NoSpacing"/>
              <w:ind w:left="-59"/>
              <w:jc w:val="center"/>
              <w:rPr>
                <w:sz w:val="24"/>
                <w:szCs w:val="24"/>
              </w:rPr>
            </w:pPr>
            <w:r w:rsidRPr="00CF6B9C">
              <w:rPr>
                <w:sz w:val="24"/>
                <w:szCs w:val="24"/>
              </w:rPr>
              <w:t>2Al + 3Cl</w:t>
            </w:r>
            <w:r w:rsidRPr="00CF6B9C">
              <w:rPr>
                <w:sz w:val="24"/>
                <w:szCs w:val="24"/>
                <w:vertAlign w:val="subscript"/>
              </w:rPr>
              <w:t>2</w:t>
            </w:r>
            <w:r w:rsidRPr="00CF6B9C">
              <w:rPr>
                <w:sz w:val="24"/>
                <w:szCs w:val="24"/>
              </w:rPr>
              <w:t xml:space="preserve"> → 2AlCl</w:t>
            </w:r>
            <w:r w:rsidRPr="00CF6B9C">
              <w:rPr>
                <w:sz w:val="24"/>
                <w:szCs w:val="24"/>
                <w:vertAlign w:val="subscript"/>
              </w:rPr>
              <w:t>3</w:t>
            </w:r>
          </w:p>
          <w:p w14:paraId="23264D57" w14:textId="77777777" w:rsidR="00F937CF" w:rsidRPr="00CF6B9C" w:rsidRDefault="00F937CF" w:rsidP="00F937CF">
            <w:pPr>
              <w:pStyle w:val="NoSpacing"/>
              <w:ind w:left="-59"/>
              <w:rPr>
                <w:b/>
                <w:bCs/>
                <w:i/>
                <w:iCs/>
                <w:sz w:val="24"/>
                <w:szCs w:val="24"/>
              </w:rPr>
            </w:pPr>
            <w:r w:rsidRPr="00CF6B9C">
              <w:rPr>
                <w:b/>
                <w:bCs/>
                <w:i/>
                <w:iCs/>
                <w:sz w:val="24"/>
                <w:szCs w:val="24"/>
              </w:rPr>
              <w:t>b) Tác dụng với oxi</w:t>
            </w:r>
          </w:p>
          <w:p w14:paraId="0F71BD6D" w14:textId="77777777" w:rsidR="00F937CF" w:rsidRPr="00CF6B9C" w:rsidRDefault="00F937CF" w:rsidP="00F937CF">
            <w:pPr>
              <w:pStyle w:val="NoSpacing"/>
              <w:ind w:left="-59"/>
              <w:jc w:val="center"/>
              <w:rPr>
                <w:sz w:val="24"/>
                <w:szCs w:val="24"/>
              </w:rPr>
            </w:pPr>
            <w:r w:rsidRPr="00CF6B9C">
              <w:rPr>
                <w:sz w:val="24"/>
                <w:szCs w:val="24"/>
              </w:rPr>
              <w:object w:dxaOrig="2088" w:dyaOrig="456" w14:anchorId="228EDFEC">
                <v:shape id="_x0000_i1053" type="#_x0000_t75" style="width:100.9pt;height:21.2pt" o:ole="">
                  <v:imagedata r:id="rId94" o:title=""/>
                </v:shape>
                <o:OLEObject Type="Embed" ProgID="Unknown" ShapeID="_x0000_i1053" DrawAspect="Content" ObjectID="_1697434700" r:id="rId95"/>
              </w:object>
            </w:r>
          </w:p>
          <w:p w14:paraId="197CC8A1" w14:textId="77777777" w:rsidR="00F937CF" w:rsidRPr="00CF6B9C" w:rsidRDefault="00F937CF" w:rsidP="00F937CF">
            <w:pPr>
              <w:pStyle w:val="NoSpacing"/>
              <w:ind w:left="-73"/>
              <w:rPr>
                <w:b/>
                <w:bCs/>
                <w:sz w:val="24"/>
                <w:szCs w:val="24"/>
                <w:u w:val="single"/>
              </w:rPr>
            </w:pPr>
            <w:r w:rsidRPr="00CF6B9C">
              <w:rPr>
                <w:b/>
                <w:bCs/>
                <w:sz w:val="24"/>
                <w:szCs w:val="24"/>
              </w:rPr>
              <w:t xml:space="preserve">2. </w:t>
            </w:r>
            <w:r w:rsidRPr="00CF6B9C">
              <w:rPr>
                <w:b/>
                <w:bCs/>
                <w:sz w:val="24"/>
                <w:szCs w:val="24"/>
                <w:u w:val="single"/>
              </w:rPr>
              <w:t>Tác dụng với axit</w:t>
            </w:r>
          </w:p>
          <w:p w14:paraId="63298DA5" w14:textId="77777777" w:rsidR="00F937CF" w:rsidRPr="00CF6B9C" w:rsidRDefault="00F937CF" w:rsidP="00F937CF">
            <w:pPr>
              <w:pStyle w:val="NoSpacing"/>
              <w:ind w:left="-73"/>
              <w:rPr>
                <w:sz w:val="24"/>
                <w:szCs w:val="24"/>
              </w:rPr>
            </w:pPr>
            <w:r w:rsidRPr="00CF6B9C">
              <w:rPr>
                <w:sz w:val="24"/>
                <w:szCs w:val="24"/>
              </w:rPr>
              <w:t>2Al + 6HCl → 2AlCl</w:t>
            </w:r>
            <w:r w:rsidRPr="00CF6B9C">
              <w:rPr>
                <w:sz w:val="24"/>
                <w:szCs w:val="24"/>
                <w:vertAlign w:val="subscript"/>
              </w:rPr>
              <w:t>3</w:t>
            </w:r>
            <w:r w:rsidRPr="00CF6B9C">
              <w:rPr>
                <w:sz w:val="24"/>
                <w:szCs w:val="24"/>
              </w:rPr>
              <w:t xml:space="preserve"> + 3H</w:t>
            </w:r>
            <w:r w:rsidRPr="00CF6B9C">
              <w:rPr>
                <w:sz w:val="24"/>
                <w:szCs w:val="24"/>
                <w:vertAlign w:val="subscript"/>
              </w:rPr>
              <w:t>2</w:t>
            </w:r>
            <w:r w:rsidRPr="00CF6B9C">
              <w:rPr>
                <w:sz w:val="24"/>
                <w:szCs w:val="24"/>
              </w:rPr>
              <w:sym w:font="Symbol" w:char="F0AD"/>
            </w:r>
          </w:p>
          <w:p w14:paraId="4C2BE5E2" w14:textId="77777777" w:rsidR="00F937CF" w:rsidRPr="00CF6B9C" w:rsidRDefault="00F937CF" w:rsidP="00F937CF">
            <w:pPr>
              <w:pStyle w:val="NoSpacing"/>
              <w:ind w:left="-73"/>
              <w:jc w:val="center"/>
              <w:rPr>
                <w:sz w:val="24"/>
                <w:szCs w:val="24"/>
              </w:rPr>
            </w:pPr>
            <w:r w:rsidRPr="00CF6B9C">
              <w:rPr>
                <w:sz w:val="24"/>
                <w:szCs w:val="24"/>
              </w:rPr>
              <w:object w:dxaOrig="4688" w:dyaOrig="423" w14:anchorId="5E3127EA">
                <v:shape id="_x0000_i1054" type="#_x0000_t75" style="width:194.8pt;height:14.25pt" o:ole="">
                  <v:imagedata r:id="rId96" o:title=""/>
                </v:shape>
                <o:OLEObject Type="Embed" ProgID="Unknown" ShapeID="_x0000_i1054" DrawAspect="Content" ObjectID="_1697434701" r:id="rId97"/>
              </w:object>
            </w:r>
          </w:p>
          <w:p w14:paraId="4B1EDB01" w14:textId="77777777" w:rsidR="00F937CF" w:rsidRPr="00CF6B9C" w:rsidRDefault="00F937CF" w:rsidP="00F937CF">
            <w:pPr>
              <w:pStyle w:val="NoSpacing"/>
              <w:ind w:left="-73"/>
              <w:rPr>
                <w:sz w:val="24"/>
                <w:szCs w:val="24"/>
              </w:rPr>
            </w:pPr>
            <w:r w:rsidRPr="00CF6B9C">
              <w:rPr>
                <w:sz w:val="24"/>
                <w:szCs w:val="24"/>
              </w:rPr>
              <w:object w:dxaOrig="4860" w:dyaOrig="423" w14:anchorId="1ED52B47">
                <v:shape id="_x0000_i1055" type="#_x0000_t75" style="width:194.8pt;height:14.25pt" o:ole="">
                  <v:imagedata r:id="rId98" o:title=""/>
                </v:shape>
                <o:OLEObject Type="Embed" ProgID="Unknown" ShapeID="_x0000_i1055" DrawAspect="Content" ObjectID="_1697434702" r:id="rId99"/>
              </w:object>
            </w:r>
            <w:r w:rsidRPr="00CF6B9C">
              <w:rPr>
                <w:b/>
                <w:bCs/>
                <w:sz w:val="24"/>
                <w:szCs w:val="24"/>
              </w:rPr>
              <w:t xml:space="preserve">3. </w:t>
            </w:r>
            <w:r w:rsidRPr="00CF6B9C">
              <w:rPr>
                <w:b/>
                <w:bCs/>
                <w:sz w:val="24"/>
                <w:szCs w:val="24"/>
                <w:u w:val="single"/>
              </w:rPr>
              <w:t>Tác dụng với oxit kim loại</w:t>
            </w:r>
            <w:r w:rsidRPr="00CF6B9C">
              <w:rPr>
                <w:sz w:val="24"/>
                <w:szCs w:val="24"/>
              </w:rPr>
              <w:t xml:space="preserve"> </w:t>
            </w:r>
          </w:p>
          <w:p w14:paraId="79C48F46" w14:textId="77777777" w:rsidR="00F937CF" w:rsidRPr="00CF6B9C" w:rsidRDefault="00F937CF" w:rsidP="00F937CF">
            <w:pPr>
              <w:ind w:left="-73"/>
              <w:jc w:val="center"/>
              <w:outlineLvl w:val="0"/>
            </w:pPr>
            <w:r w:rsidRPr="00CF6B9C">
              <w:object w:dxaOrig="2772" w:dyaOrig="423" w14:anchorId="72EA1284">
                <v:shape id="_x0000_i1056" type="#_x0000_t75" style="width:137.05pt;height:21.2pt" o:ole="">
                  <v:imagedata r:id="rId100" o:title=""/>
                </v:shape>
                <o:OLEObject Type="Embed" ProgID="Unknown" ShapeID="_x0000_i1056" DrawAspect="Content" ObjectID="_1697434703" r:id="rId101"/>
              </w:object>
            </w:r>
          </w:p>
          <w:p w14:paraId="04B96F70" w14:textId="77777777" w:rsidR="00F937CF" w:rsidRPr="00CF6B9C" w:rsidRDefault="00F937CF" w:rsidP="00F937CF">
            <w:pPr>
              <w:ind w:left="-73"/>
              <w:outlineLvl w:val="0"/>
              <w:rPr>
                <w:b/>
                <w:bCs/>
              </w:rPr>
            </w:pPr>
            <w:r w:rsidRPr="00CF6B9C">
              <w:rPr>
                <w:b/>
                <w:bCs/>
              </w:rPr>
              <w:t xml:space="preserve">4. </w:t>
            </w:r>
            <w:r w:rsidRPr="00CF6B9C">
              <w:rPr>
                <w:b/>
                <w:bCs/>
                <w:u w:val="single"/>
              </w:rPr>
              <w:t>Tác dụng với nước</w:t>
            </w:r>
          </w:p>
          <w:p w14:paraId="58F4CAAB" w14:textId="77777777" w:rsidR="00F937CF" w:rsidRPr="00CF6B9C" w:rsidRDefault="00F937CF" w:rsidP="00F937CF">
            <w:pPr>
              <w:ind w:left="-73"/>
              <w:outlineLvl w:val="0"/>
              <w:rPr>
                <w:i/>
                <w:iCs/>
              </w:rPr>
            </w:pPr>
            <w:r w:rsidRPr="00CF6B9C">
              <w:t xml:space="preserve">- Nhôm không phản ứng với nước dù ở nhiệt độ cao là vì </w:t>
            </w:r>
            <w:r w:rsidRPr="00CF6B9C">
              <w:rPr>
                <w:i/>
                <w:iCs/>
              </w:rPr>
              <w:t>trên bề mặt của nhôm được phủ kín một lớp Al</w:t>
            </w:r>
            <w:r w:rsidRPr="00CF6B9C">
              <w:rPr>
                <w:i/>
                <w:iCs/>
                <w:vertAlign w:val="subscript"/>
              </w:rPr>
              <w:t>2</w:t>
            </w:r>
            <w:r w:rsidRPr="00CF6B9C">
              <w:rPr>
                <w:i/>
                <w:iCs/>
              </w:rPr>
              <w:t>O</w:t>
            </w:r>
            <w:r w:rsidRPr="00CF6B9C">
              <w:rPr>
                <w:i/>
                <w:iCs/>
                <w:vertAlign w:val="subscript"/>
              </w:rPr>
              <w:t xml:space="preserve">3 </w:t>
            </w:r>
          </w:p>
          <w:p w14:paraId="420FD7B0" w14:textId="77777777" w:rsidR="00F937CF" w:rsidRPr="00CF6B9C" w:rsidRDefault="00F937CF" w:rsidP="00F937CF">
            <w:pPr>
              <w:ind w:left="-73"/>
              <w:outlineLvl w:val="0"/>
              <w:rPr>
                <w:b/>
                <w:bCs/>
              </w:rPr>
            </w:pPr>
            <w:r w:rsidRPr="00CF6B9C">
              <w:rPr>
                <w:b/>
                <w:bCs/>
              </w:rPr>
              <w:t xml:space="preserve">5. </w:t>
            </w:r>
            <w:r w:rsidRPr="00CF6B9C">
              <w:rPr>
                <w:b/>
                <w:bCs/>
                <w:u w:val="single"/>
              </w:rPr>
              <w:t>Tác dụng với dung dịch kiềm</w:t>
            </w:r>
          </w:p>
          <w:p w14:paraId="74D26568" w14:textId="77777777" w:rsidR="00F937CF" w:rsidRPr="00CF6B9C" w:rsidRDefault="00F937CF" w:rsidP="00F937CF">
            <w:pPr>
              <w:ind w:left="-73"/>
              <w:outlineLvl w:val="0"/>
            </w:pPr>
            <w:r w:rsidRPr="00CF6B9C">
              <w:t xml:space="preserve">  </w:t>
            </w:r>
            <w:r w:rsidRPr="00CF6B9C">
              <w:rPr>
                <w:lang w:val="pt-BR"/>
              </w:rPr>
              <w:t>2Al + 2NaOH + 2H</w:t>
            </w:r>
            <w:r w:rsidRPr="00CF6B9C">
              <w:rPr>
                <w:vertAlign w:val="subscript"/>
                <w:lang w:val="pt-BR"/>
              </w:rPr>
              <w:t>2</w:t>
            </w:r>
            <w:r w:rsidRPr="00CF6B9C">
              <w:rPr>
                <w:lang w:val="pt-BR"/>
              </w:rPr>
              <w:t xml:space="preserve">O </w:t>
            </w:r>
            <w:r w:rsidRPr="00CF6B9C">
              <w:t>→</w:t>
            </w:r>
            <w:r w:rsidRPr="00CF6B9C">
              <w:rPr>
                <w:lang w:val="pt-BR"/>
              </w:rPr>
              <w:t xml:space="preserve"> 2NaAlO</w:t>
            </w:r>
            <w:r w:rsidRPr="00CF6B9C">
              <w:rPr>
                <w:vertAlign w:val="subscript"/>
                <w:lang w:val="pt-BR"/>
              </w:rPr>
              <w:t>2</w:t>
            </w:r>
            <w:r w:rsidRPr="00CF6B9C">
              <w:rPr>
                <w:lang w:val="pt-BR"/>
              </w:rPr>
              <w:t xml:space="preserve"> + 3H</w:t>
            </w:r>
            <w:r w:rsidRPr="00CF6B9C">
              <w:rPr>
                <w:vertAlign w:val="subscript"/>
                <w:lang w:val="pt-BR"/>
              </w:rPr>
              <w:t>2</w:t>
            </w:r>
            <w:r w:rsidRPr="00CF6B9C">
              <w:sym w:font="Symbol" w:char="F0AD"/>
            </w:r>
          </w:p>
          <w:p w14:paraId="46894B41" w14:textId="77777777" w:rsidR="00F937CF" w:rsidRPr="001F40FC" w:rsidRDefault="00F937CF" w:rsidP="00F937CF">
            <w:pPr>
              <w:ind w:left="-59"/>
              <w:outlineLvl w:val="0"/>
              <w:rPr>
                <w:b/>
                <w:bCs/>
                <w:lang w:val="vi-VN"/>
              </w:rPr>
            </w:pPr>
            <w:r w:rsidRPr="00CF6B9C">
              <w:rPr>
                <w:b/>
                <w:bCs/>
              </w:rPr>
              <w:t xml:space="preserve">IV. </w:t>
            </w:r>
            <w:r w:rsidRPr="00CF6B9C">
              <w:rPr>
                <w:b/>
                <w:bCs/>
                <w:u w:val="single"/>
              </w:rPr>
              <w:t>Ứng dụng</w:t>
            </w:r>
            <w:r>
              <w:rPr>
                <w:b/>
                <w:bCs/>
                <w:u w:val="single"/>
                <w:lang w:val="vi-VN"/>
              </w:rPr>
              <w:t xml:space="preserve">, </w:t>
            </w:r>
            <w:r w:rsidRPr="00CF6B9C">
              <w:rPr>
                <w:b/>
                <w:bCs/>
                <w:u w:val="single"/>
                <w:lang w:val="pt-BR"/>
              </w:rPr>
              <w:t>Trạng thái thiên nhiên</w:t>
            </w:r>
          </w:p>
          <w:p w14:paraId="1C18DBDA" w14:textId="77777777" w:rsidR="00F937CF" w:rsidRPr="00CF6B9C" w:rsidRDefault="00F937CF" w:rsidP="00F937CF">
            <w:pPr>
              <w:pStyle w:val="NoSpacing"/>
              <w:rPr>
                <w:b/>
                <w:bCs/>
                <w:sz w:val="24"/>
                <w:szCs w:val="24"/>
                <w:lang w:val="pt-BR"/>
              </w:rPr>
            </w:pPr>
            <w:r w:rsidRPr="00CF6B9C">
              <w:rPr>
                <w:b/>
                <w:bCs/>
                <w:sz w:val="24"/>
                <w:szCs w:val="24"/>
                <w:lang w:val="pt-BR"/>
              </w:rPr>
              <w:t xml:space="preserve">V. </w:t>
            </w:r>
            <w:r w:rsidRPr="00CF6B9C">
              <w:rPr>
                <w:b/>
                <w:bCs/>
                <w:sz w:val="24"/>
                <w:szCs w:val="24"/>
                <w:u w:val="single"/>
                <w:lang w:val="pt-BR"/>
              </w:rPr>
              <w:t>SẢN XUẤT NHÔM</w:t>
            </w:r>
          </w:p>
          <w:p w14:paraId="00B6E881" w14:textId="77777777" w:rsidR="00F937CF" w:rsidRPr="00CF6B9C" w:rsidRDefault="00F937CF" w:rsidP="00F937CF">
            <w:pPr>
              <w:pStyle w:val="NoSpacing"/>
              <w:ind w:left="-73"/>
              <w:rPr>
                <w:sz w:val="24"/>
                <w:szCs w:val="24"/>
                <w:lang w:val="pt-BR"/>
              </w:rPr>
            </w:pPr>
            <w:r w:rsidRPr="00CF6B9C">
              <w:rPr>
                <w:b/>
                <w:bCs/>
                <w:sz w:val="24"/>
                <w:szCs w:val="24"/>
                <w:lang w:val="pt-BR"/>
              </w:rPr>
              <w:t xml:space="preserve">1. </w:t>
            </w:r>
            <w:r w:rsidRPr="00CF6B9C">
              <w:rPr>
                <w:b/>
                <w:bCs/>
                <w:sz w:val="24"/>
                <w:szCs w:val="24"/>
                <w:u w:val="single"/>
                <w:lang w:val="pt-BR"/>
              </w:rPr>
              <w:t>Nguyên liệu</w:t>
            </w:r>
            <w:r w:rsidRPr="00CF6B9C">
              <w:rPr>
                <w:b/>
                <w:bCs/>
                <w:sz w:val="24"/>
                <w:szCs w:val="24"/>
                <w:lang w:val="pt-BR"/>
              </w:rPr>
              <w:t xml:space="preserve">: </w:t>
            </w:r>
            <w:r w:rsidRPr="00CF6B9C">
              <w:rPr>
                <w:sz w:val="24"/>
                <w:szCs w:val="24"/>
                <w:lang w:val="pt-BR"/>
              </w:rPr>
              <w:t>Quặng boxit Al</w:t>
            </w:r>
            <w:r w:rsidRPr="00CF6B9C">
              <w:rPr>
                <w:sz w:val="24"/>
                <w:szCs w:val="24"/>
                <w:vertAlign w:val="subscript"/>
                <w:lang w:val="pt-BR"/>
              </w:rPr>
              <w:t>2</w:t>
            </w:r>
            <w:r w:rsidRPr="00CF6B9C">
              <w:rPr>
                <w:sz w:val="24"/>
                <w:szCs w:val="24"/>
                <w:lang w:val="pt-BR"/>
              </w:rPr>
              <w:t>O</w:t>
            </w:r>
            <w:r w:rsidRPr="00CF6B9C">
              <w:rPr>
                <w:sz w:val="24"/>
                <w:szCs w:val="24"/>
                <w:vertAlign w:val="subscript"/>
                <w:lang w:val="pt-BR"/>
              </w:rPr>
              <w:t>3</w:t>
            </w:r>
            <w:r w:rsidRPr="00CF6B9C">
              <w:rPr>
                <w:sz w:val="24"/>
                <w:szCs w:val="24"/>
                <w:lang w:val="pt-BR"/>
              </w:rPr>
              <w:t>.2H</w:t>
            </w:r>
            <w:r w:rsidRPr="00CF6B9C">
              <w:rPr>
                <w:sz w:val="24"/>
                <w:szCs w:val="24"/>
                <w:vertAlign w:val="subscript"/>
                <w:lang w:val="pt-BR"/>
              </w:rPr>
              <w:t>2</w:t>
            </w:r>
            <w:r w:rsidRPr="00CF6B9C">
              <w:rPr>
                <w:sz w:val="24"/>
                <w:szCs w:val="24"/>
                <w:lang w:val="pt-BR"/>
              </w:rPr>
              <w:t xml:space="preserve">O </w:t>
            </w:r>
          </w:p>
          <w:p w14:paraId="04025A15" w14:textId="77777777" w:rsidR="00F937CF" w:rsidRPr="00CF6B9C" w:rsidRDefault="00F937CF" w:rsidP="00F937CF">
            <w:pPr>
              <w:ind w:left="-73"/>
              <w:outlineLvl w:val="0"/>
              <w:rPr>
                <w:b/>
                <w:bCs/>
                <w:lang w:val="pt-BR"/>
              </w:rPr>
            </w:pPr>
            <w:r w:rsidRPr="00CF6B9C">
              <w:rPr>
                <w:b/>
                <w:bCs/>
                <w:lang w:val="pt-BR"/>
              </w:rPr>
              <w:t xml:space="preserve">2. </w:t>
            </w:r>
            <w:r w:rsidRPr="00CF6B9C">
              <w:rPr>
                <w:b/>
                <w:bCs/>
                <w:u w:val="single"/>
                <w:lang w:val="pt-BR"/>
              </w:rPr>
              <w:t>Điện phân nhôm oxit nóng chảy</w:t>
            </w:r>
            <w:r w:rsidRPr="00CF6B9C">
              <w:rPr>
                <w:b/>
                <w:bCs/>
                <w:lang w:val="pt-BR"/>
              </w:rPr>
              <w:t xml:space="preserve"> </w:t>
            </w:r>
          </w:p>
          <w:p w14:paraId="69469A77" w14:textId="77777777" w:rsidR="00F937CF" w:rsidRPr="00CF6B9C" w:rsidRDefault="00F937CF" w:rsidP="00F937CF">
            <w:pPr>
              <w:ind w:left="-59"/>
              <w:outlineLvl w:val="0"/>
              <w:rPr>
                <w:b/>
                <w:bCs/>
              </w:rPr>
            </w:pPr>
            <w:r w:rsidRPr="00CF6B9C">
              <w:rPr>
                <w:b/>
                <w:bCs/>
              </w:rPr>
              <w:t>2Al</w:t>
            </w:r>
            <w:r w:rsidRPr="00CF6B9C">
              <w:rPr>
                <w:b/>
                <w:bCs/>
                <w:vertAlign w:val="subscript"/>
              </w:rPr>
              <w:t>2</w:t>
            </w:r>
            <w:r w:rsidRPr="00CF6B9C">
              <w:rPr>
                <w:b/>
                <w:bCs/>
              </w:rPr>
              <w:t>O</w:t>
            </w:r>
            <w:r w:rsidRPr="00CF6B9C">
              <w:rPr>
                <w:b/>
                <w:bCs/>
                <w:vertAlign w:val="subscript"/>
              </w:rPr>
              <w:t>3</w:t>
            </w:r>
            <w:r w:rsidRPr="00CF6B9C">
              <w:rPr>
                <w:b/>
                <w:bCs/>
              </w:rPr>
              <w:t xml:space="preserve"> </w:t>
            </w:r>
            <w:r w:rsidRPr="00CF6B9C">
              <w:rPr>
                <w:b/>
                <w:bCs/>
              </w:rPr>
              <w:sym w:font="Wingdings" w:char="F0E0"/>
            </w:r>
            <w:r w:rsidRPr="00CF6B9C">
              <w:rPr>
                <w:b/>
                <w:bCs/>
              </w:rPr>
              <w:t xml:space="preserve"> 4Al + 3O</w:t>
            </w:r>
            <w:r w:rsidRPr="00CF6B9C">
              <w:rPr>
                <w:b/>
                <w:bCs/>
                <w:vertAlign w:val="subscript"/>
              </w:rPr>
              <w:t>2</w:t>
            </w:r>
          </w:p>
          <w:p w14:paraId="54A0AD77" w14:textId="77777777" w:rsidR="00F937CF" w:rsidRDefault="00F937CF" w:rsidP="00F937CF">
            <w:pPr>
              <w:ind w:left="-59"/>
              <w:outlineLvl w:val="0"/>
              <w:rPr>
                <w:b/>
                <w:bCs/>
                <w:lang w:val="vi-VN"/>
              </w:rPr>
            </w:pPr>
            <w:r w:rsidRPr="00CF6B9C">
              <w:rPr>
                <w:b/>
                <w:bCs/>
              </w:rPr>
              <w:t xml:space="preserve">B. </w:t>
            </w:r>
            <w:r>
              <w:rPr>
                <w:b/>
                <w:bCs/>
                <w:lang w:val="vi-VN"/>
              </w:rPr>
              <w:t>Một số hợp chất quan trọng của Nhôm</w:t>
            </w:r>
          </w:p>
          <w:p w14:paraId="332B8DD7" w14:textId="77777777" w:rsidR="00F937CF" w:rsidRPr="00CF6B9C" w:rsidRDefault="00F937CF" w:rsidP="00F937CF">
            <w:pPr>
              <w:ind w:left="-59"/>
              <w:outlineLvl w:val="0"/>
              <w:rPr>
                <w:b/>
                <w:bCs/>
              </w:rPr>
            </w:pPr>
            <w:r w:rsidRPr="00CF6B9C">
              <w:rPr>
                <w:b/>
                <w:bCs/>
              </w:rPr>
              <w:t xml:space="preserve">I. </w:t>
            </w:r>
            <w:r>
              <w:rPr>
                <w:b/>
                <w:bCs/>
                <w:lang w:val="vi-VN"/>
              </w:rPr>
              <w:t>Nhôm oxít</w:t>
            </w:r>
          </w:p>
          <w:p w14:paraId="28ED4241" w14:textId="77777777" w:rsidR="00F937CF" w:rsidRPr="00CF6B9C" w:rsidRDefault="00F937CF" w:rsidP="00F937CF">
            <w:pPr>
              <w:ind w:left="-59"/>
              <w:outlineLvl w:val="0"/>
            </w:pPr>
            <w:r w:rsidRPr="00CF6B9C">
              <w:t xml:space="preserve">* </w:t>
            </w:r>
            <w:r w:rsidRPr="00CF6B9C">
              <w:rPr>
                <w:b/>
                <w:bCs/>
                <w:i/>
                <w:iCs/>
              </w:rPr>
              <w:t>Tính chất hoá học:</w:t>
            </w:r>
            <w:r w:rsidRPr="00CF6B9C">
              <w:t xml:space="preserve"> Là oxit lưỡng tính.</w:t>
            </w:r>
          </w:p>
          <w:p w14:paraId="31138697" w14:textId="77777777" w:rsidR="00F937CF" w:rsidRPr="00CF6B9C" w:rsidRDefault="00F937CF" w:rsidP="00F937CF">
            <w:pPr>
              <w:ind w:left="-59"/>
              <w:outlineLvl w:val="0"/>
            </w:pPr>
            <w:r w:rsidRPr="00CF6B9C">
              <w:t xml:space="preserve"> - </w:t>
            </w:r>
            <w:r w:rsidRPr="00CF6B9C">
              <w:rPr>
                <w:i/>
                <w:iCs/>
              </w:rPr>
              <w:t>Tác dụng với dung dịch axit</w:t>
            </w:r>
          </w:p>
          <w:p w14:paraId="551F1390" w14:textId="77777777" w:rsidR="00F937CF" w:rsidRPr="00CF6B9C" w:rsidRDefault="00F937CF" w:rsidP="00F937CF">
            <w:pPr>
              <w:ind w:left="-59"/>
              <w:jc w:val="center"/>
              <w:outlineLvl w:val="0"/>
              <w:rPr>
                <w:lang w:val="pt-BR"/>
              </w:rPr>
            </w:pPr>
            <w:r w:rsidRPr="00CF6B9C">
              <w:rPr>
                <w:lang w:val="pt-BR"/>
              </w:rPr>
              <w:t>Al</w:t>
            </w:r>
            <w:r w:rsidRPr="00CF6B9C">
              <w:rPr>
                <w:vertAlign w:val="subscript"/>
                <w:lang w:val="pt-BR"/>
              </w:rPr>
              <w:t>2</w:t>
            </w:r>
            <w:r w:rsidRPr="00CF6B9C">
              <w:rPr>
                <w:lang w:val="pt-BR"/>
              </w:rPr>
              <w:t>O</w:t>
            </w:r>
            <w:r w:rsidRPr="00CF6B9C">
              <w:rPr>
                <w:vertAlign w:val="subscript"/>
                <w:lang w:val="pt-BR"/>
              </w:rPr>
              <w:t>3</w:t>
            </w:r>
            <w:r w:rsidRPr="00CF6B9C">
              <w:rPr>
                <w:lang w:val="pt-BR"/>
              </w:rPr>
              <w:t xml:space="preserve"> + 6H</w:t>
            </w:r>
            <w:r w:rsidRPr="00CF6B9C">
              <w:rPr>
                <w:vertAlign w:val="superscript"/>
                <w:lang w:val="pt-BR"/>
              </w:rPr>
              <w:t>+</w:t>
            </w:r>
            <w:r w:rsidRPr="00CF6B9C">
              <w:rPr>
                <w:lang w:val="pt-BR"/>
              </w:rPr>
              <w:t xml:space="preserve"> </w:t>
            </w:r>
            <w:r w:rsidRPr="00CF6B9C">
              <w:t>→</w:t>
            </w:r>
            <w:r w:rsidRPr="00CF6B9C">
              <w:rPr>
                <w:lang w:val="pt-BR"/>
              </w:rPr>
              <w:t>2Al</w:t>
            </w:r>
            <w:r w:rsidRPr="00CF6B9C">
              <w:rPr>
                <w:vertAlign w:val="superscript"/>
                <w:lang w:val="pt-BR"/>
              </w:rPr>
              <w:t>3+</w:t>
            </w:r>
            <w:r w:rsidRPr="00CF6B9C">
              <w:rPr>
                <w:lang w:val="pt-BR"/>
              </w:rPr>
              <w:t xml:space="preserve"> + 3H</w:t>
            </w:r>
            <w:r w:rsidRPr="00CF6B9C">
              <w:rPr>
                <w:vertAlign w:val="subscript"/>
                <w:lang w:val="pt-BR"/>
              </w:rPr>
              <w:t>2</w:t>
            </w:r>
            <w:r w:rsidRPr="00CF6B9C">
              <w:rPr>
                <w:lang w:val="pt-BR"/>
              </w:rPr>
              <w:t>O</w:t>
            </w:r>
          </w:p>
          <w:p w14:paraId="243E6ACF" w14:textId="77777777" w:rsidR="00F937CF" w:rsidRPr="00CF6B9C" w:rsidRDefault="00F937CF" w:rsidP="00F937CF">
            <w:pPr>
              <w:ind w:left="-59"/>
              <w:outlineLvl w:val="0"/>
              <w:rPr>
                <w:i/>
                <w:iCs/>
                <w:lang w:val="pt-BR"/>
              </w:rPr>
            </w:pPr>
            <w:r w:rsidRPr="00CF6B9C">
              <w:rPr>
                <w:lang w:val="pt-BR"/>
              </w:rPr>
              <w:t xml:space="preserve"> - </w:t>
            </w:r>
            <w:r w:rsidRPr="00CF6B9C">
              <w:rPr>
                <w:i/>
                <w:iCs/>
                <w:lang w:val="pt-BR"/>
              </w:rPr>
              <w:t>Tác dụng với dung dịch kiềm</w:t>
            </w:r>
          </w:p>
          <w:p w14:paraId="09944578" w14:textId="77777777" w:rsidR="00F937CF" w:rsidRPr="00CF6B9C" w:rsidRDefault="00F937CF" w:rsidP="00F937CF">
            <w:pPr>
              <w:ind w:left="-59"/>
              <w:jc w:val="center"/>
              <w:outlineLvl w:val="0"/>
            </w:pPr>
            <w:r w:rsidRPr="00CF6B9C">
              <w:t>Al</w:t>
            </w:r>
            <w:r w:rsidRPr="00CF6B9C">
              <w:rPr>
                <w:vertAlign w:val="subscript"/>
              </w:rPr>
              <w:t>2</w:t>
            </w:r>
            <w:r w:rsidRPr="00CF6B9C">
              <w:t>O</w:t>
            </w:r>
            <w:r w:rsidRPr="00CF6B9C">
              <w:rPr>
                <w:vertAlign w:val="subscript"/>
              </w:rPr>
              <w:t>3</w:t>
            </w:r>
            <w:r w:rsidRPr="00CF6B9C">
              <w:t xml:space="preserve"> + 2OH</w:t>
            </w:r>
            <w:r w:rsidRPr="00CF6B9C">
              <w:rPr>
                <w:vertAlign w:val="superscript"/>
              </w:rPr>
              <w:sym w:font="Symbol" w:char="F02D"/>
            </w:r>
            <w:r w:rsidRPr="00CF6B9C">
              <w:t>→ 2AlO</w:t>
            </w:r>
            <w:r w:rsidRPr="00CF6B9C">
              <w:rPr>
                <w:vertAlign w:val="subscript"/>
              </w:rPr>
              <w:t>2</w:t>
            </w:r>
            <w:r w:rsidRPr="00CF6B9C">
              <w:rPr>
                <w:vertAlign w:val="superscript"/>
              </w:rPr>
              <w:sym w:font="Symbol" w:char="F02D"/>
            </w:r>
            <w:r w:rsidRPr="00CF6B9C">
              <w:t xml:space="preserve"> + H</w:t>
            </w:r>
            <w:r w:rsidRPr="00CF6B9C">
              <w:rPr>
                <w:vertAlign w:val="subscript"/>
              </w:rPr>
              <w:t>2</w:t>
            </w:r>
            <w:r w:rsidRPr="00CF6B9C">
              <w:t>O</w:t>
            </w:r>
          </w:p>
          <w:p w14:paraId="1839BDE6" w14:textId="77777777" w:rsidR="00F937CF" w:rsidRPr="00CF6B9C" w:rsidRDefault="00F937CF" w:rsidP="00F937CF">
            <w:pPr>
              <w:ind w:left="-59"/>
              <w:outlineLvl w:val="0"/>
            </w:pPr>
            <w:r w:rsidRPr="00CF6B9C">
              <w:rPr>
                <w:b/>
                <w:bCs/>
              </w:rPr>
              <w:t xml:space="preserve">2. </w:t>
            </w:r>
            <w:r w:rsidRPr="00CF6B9C">
              <w:rPr>
                <w:b/>
                <w:bCs/>
                <w:u w:val="single"/>
              </w:rPr>
              <w:t>Ứng dụng</w:t>
            </w:r>
            <w:r w:rsidRPr="00CF6B9C">
              <w:rPr>
                <w:b/>
                <w:bCs/>
              </w:rPr>
              <w:t>:</w:t>
            </w:r>
            <w:r w:rsidRPr="00CF6B9C">
              <w:t xml:space="preserve"> Nhôm oxit tồn tại dưới dạng ngậm nước và dạng khan.</w:t>
            </w:r>
          </w:p>
          <w:p w14:paraId="7A36E7F5" w14:textId="77777777" w:rsidR="00F937CF" w:rsidRPr="00CF6B9C" w:rsidRDefault="00F937CF" w:rsidP="00F937CF">
            <w:pPr>
              <w:ind w:left="-59"/>
              <w:outlineLvl w:val="0"/>
              <w:rPr>
                <w:b/>
                <w:bCs/>
              </w:rPr>
            </w:pPr>
            <w:r w:rsidRPr="00CF6B9C">
              <w:rPr>
                <w:b/>
                <w:bCs/>
              </w:rPr>
              <w:t xml:space="preserve">II. </w:t>
            </w:r>
            <w:r>
              <w:rPr>
                <w:b/>
                <w:bCs/>
                <w:lang w:val="vi-VN"/>
              </w:rPr>
              <w:t>Nhôm hidroxit</w:t>
            </w:r>
          </w:p>
          <w:p w14:paraId="276DA62E" w14:textId="77777777" w:rsidR="00F937CF" w:rsidRPr="00CF6B9C" w:rsidRDefault="00F937CF" w:rsidP="00F937CF">
            <w:pPr>
              <w:ind w:left="-59"/>
              <w:outlineLvl w:val="0"/>
            </w:pPr>
            <w:r w:rsidRPr="00CF6B9C">
              <w:t xml:space="preserve">* </w:t>
            </w:r>
            <w:r w:rsidRPr="00CF6B9C">
              <w:rPr>
                <w:b/>
                <w:bCs/>
                <w:i/>
                <w:iCs/>
              </w:rPr>
              <w:t>Tính chất hoá học:</w:t>
            </w:r>
            <w:r w:rsidRPr="00CF6B9C">
              <w:t xml:space="preserve"> Là hiđroxit lưỡng tính.</w:t>
            </w:r>
          </w:p>
          <w:p w14:paraId="348CF613" w14:textId="77777777" w:rsidR="00F937CF" w:rsidRPr="00CF6B9C" w:rsidRDefault="00F937CF" w:rsidP="00F937CF">
            <w:pPr>
              <w:ind w:left="-59"/>
              <w:outlineLvl w:val="0"/>
            </w:pPr>
            <w:r w:rsidRPr="00CF6B9C">
              <w:t xml:space="preserve">- </w:t>
            </w:r>
            <w:r w:rsidRPr="00CF6B9C">
              <w:rPr>
                <w:i/>
                <w:iCs/>
              </w:rPr>
              <w:t>Tác dụng với dung dịch axit</w:t>
            </w:r>
          </w:p>
          <w:p w14:paraId="1EC8F5B2" w14:textId="77777777" w:rsidR="00F937CF" w:rsidRPr="00CF6B9C" w:rsidRDefault="00F937CF" w:rsidP="00F937CF">
            <w:pPr>
              <w:ind w:left="-59"/>
              <w:jc w:val="center"/>
              <w:outlineLvl w:val="0"/>
              <w:rPr>
                <w:lang w:val="pt-BR"/>
              </w:rPr>
            </w:pPr>
            <w:r w:rsidRPr="00CF6B9C">
              <w:rPr>
                <w:lang w:val="pt-BR"/>
              </w:rPr>
              <w:t>Al(OH)</w:t>
            </w:r>
            <w:r w:rsidRPr="00CF6B9C">
              <w:rPr>
                <w:vertAlign w:val="subscript"/>
                <w:lang w:val="pt-BR"/>
              </w:rPr>
              <w:t>3</w:t>
            </w:r>
            <w:r w:rsidRPr="00CF6B9C">
              <w:rPr>
                <w:lang w:val="pt-BR"/>
              </w:rPr>
              <w:t xml:space="preserve"> + 3H</w:t>
            </w:r>
            <w:r w:rsidRPr="00CF6B9C">
              <w:rPr>
                <w:vertAlign w:val="superscript"/>
                <w:lang w:val="pt-BR"/>
              </w:rPr>
              <w:t>+</w:t>
            </w:r>
            <w:r w:rsidRPr="00CF6B9C">
              <w:rPr>
                <w:lang w:val="pt-BR"/>
              </w:rPr>
              <w:t xml:space="preserve"> </w:t>
            </w:r>
            <w:r w:rsidRPr="00CF6B9C">
              <w:t>→</w:t>
            </w:r>
            <w:r w:rsidRPr="00CF6B9C">
              <w:rPr>
                <w:lang w:val="pt-BR"/>
              </w:rPr>
              <w:t xml:space="preserve"> Al</w:t>
            </w:r>
            <w:r w:rsidRPr="00CF6B9C">
              <w:rPr>
                <w:vertAlign w:val="superscript"/>
                <w:lang w:val="pt-BR"/>
              </w:rPr>
              <w:t>3+</w:t>
            </w:r>
            <w:r w:rsidRPr="00CF6B9C">
              <w:rPr>
                <w:lang w:val="pt-BR"/>
              </w:rPr>
              <w:t xml:space="preserve"> + 3H</w:t>
            </w:r>
            <w:r w:rsidRPr="00CF6B9C">
              <w:rPr>
                <w:vertAlign w:val="subscript"/>
                <w:lang w:val="pt-BR"/>
              </w:rPr>
              <w:t>2</w:t>
            </w:r>
            <w:r w:rsidRPr="00CF6B9C">
              <w:rPr>
                <w:lang w:val="pt-BR"/>
              </w:rPr>
              <w:t>O</w:t>
            </w:r>
          </w:p>
          <w:p w14:paraId="1E866962" w14:textId="77777777" w:rsidR="00F937CF" w:rsidRPr="00CF6B9C" w:rsidRDefault="00F937CF" w:rsidP="00F937CF">
            <w:pPr>
              <w:ind w:left="-59"/>
              <w:outlineLvl w:val="0"/>
              <w:rPr>
                <w:i/>
                <w:iCs/>
                <w:lang w:val="pt-BR"/>
              </w:rPr>
            </w:pPr>
            <w:r w:rsidRPr="00CF6B9C">
              <w:rPr>
                <w:lang w:val="pt-BR"/>
              </w:rPr>
              <w:t xml:space="preserve"> - </w:t>
            </w:r>
            <w:r w:rsidRPr="00CF6B9C">
              <w:rPr>
                <w:i/>
                <w:iCs/>
                <w:lang w:val="pt-BR"/>
              </w:rPr>
              <w:t>Tác dụng với dung dịch kiềm</w:t>
            </w:r>
          </w:p>
          <w:p w14:paraId="2585A587" w14:textId="77777777" w:rsidR="00F937CF" w:rsidRPr="00CF6B9C" w:rsidRDefault="00F937CF" w:rsidP="00F937CF">
            <w:pPr>
              <w:ind w:left="-59"/>
              <w:jc w:val="center"/>
              <w:outlineLvl w:val="0"/>
              <w:rPr>
                <w:lang w:val="pt-BR"/>
              </w:rPr>
            </w:pPr>
            <w:r w:rsidRPr="00CF6B9C">
              <w:rPr>
                <w:lang w:val="pt-BR"/>
              </w:rPr>
              <w:t>Al(OH)</w:t>
            </w:r>
            <w:r w:rsidRPr="00CF6B9C">
              <w:rPr>
                <w:vertAlign w:val="subscript"/>
                <w:lang w:val="pt-BR"/>
              </w:rPr>
              <w:t>3</w:t>
            </w:r>
            <w:r w:rsidRPr="00CF6B9C">
              <w:rPr>
                <w:lang w:val="pt-BR"/>
              </w:rPr>
              <w:t xml:space="preserve"> + OH</w:t>
            </w:r>
            <w:r w:rsidRPr="00CF6B9C">
              <w:rPr>
                <w:vertAlign w:val="superscript"/>
              </w:rPr>
              <w:sym w:font="Symbol" w:char="F02D"/>
            </w:r>
            <w:r w:rsidRPr="00CF6B9C">
              <w:rPr>
                <w:lang w:val="pt-BR"/>
              </w:rPr>
              <w:t xml:space="preserve"> </w:t>
            </w:r>
            <w:r w:rsidRPr="00CF6B9C">
              <w:t>→</w:t>
            </w:r>
            <w:r w:rsidRPr="00CF6B9C">
              <w:rPr>
                <w:lang w:val="pt-BR"/>
              </w:rPr>
              <w:t xml:space="preserve"> AlO</w:t>
            </w:r>
            <w:r w:rsidRPr="00CF6B9C">
              <w:rPr>
                <w:vertAlign w:val="subscript"/>
                <w:lang w:val="pt-BR"/>
              </w:rPr>
              <w:t>2</w:t>
            </w:r>
            <w:r w:rsidRPr="00CF6B9C">
              <w:rPr>
                <w:vertAlign w:val="superscript"/>
              </w:rPr>
              <w:sym w:font="Symbol" w:char="F02D"/>
            </w:r>
            <w:r w:rsidRPr="00CF6B9C">
              <w:rPr>
                <w:lang w:val="pt-BR"/>
              </w:rPr>
              <w:t xml:space="preserve"> + 2H</w:t>
            </w:r>
            <w:r w:rsidRPr="00CF6B9C">
              <w:rPr>
                <w:vertAlign w:val="subscript"/>
                <w:lang w:val="pt-BR"/>
              </w:rPr>
              <w:t>2</w:t>
            </w:r>
            <w:r w:rsidRPr="00CF6B9C">
              <w:rPr>
                <w:lang w:val="pt-BR"/>
              </w:rPr>
              <w:t>O</w:t>
            </w:r>
          </w:p>
          <w:p w14:paraId="132BE61E" w14:textId="77777777" w:rsidR="00F937CF" w:rsidRPr="00CF6B9C" w:rsidRDefault="00F937CF" w:rsidP="00F937CF">
            <w:pPr>
              <w:ind w:left="-59"/>
              <w:jc w:val="center"/>
              <w:outlineLvl w:val="0"/>
              <w:rPr>
                <w:lang w:val="pt-BR"/>
              </w:rPr>
            </w:pPr>
          </w:p>
          <w:p w14:paraId="1627B79C" w14:textId="77777777" w:rsidR="00F937CF" w:rsidRPr="00CF6B9C" w:rsidRDefault="00F937CF" w:rsidP="00F937CF">
            <w:pPr>
              <w:pStyle w:val="NoSpacing"/>
              <w:ind w:left="-73"/>
              <w:rPr>
                <w:b/>
                <w:bCs/>
                <w:sz w:val="24"/>
                <w:szCs w:val="24"/>
                <w:lang w:val="pt-BR"/>
              </w:rPr>
            </w:pPr>
            <w:r w:rsidRPr="00CF6B9C">
              <w:rPr>
                <w:b/>
                <w:bCs/>
                <w:sz w:val="24"/>
                <w:szCs w:val="24"/>
                <w:lang w:val="pt-BR"/>
              </w:rPr>
              <w:t xml:space="preserve">III. </w:t>
            </w:r>
            <w:r>
              <w:rPr>
                <w:b/>
                <w:bCs/>
                <w:lang w:val="vi-VN"/>
              </w:rPr>
              <w:t>Nhômsunphat</w:t>
            </w:r>
          </w:p>
          <w:p w14:paraId="0CBBA3AE" w14:textId="77777777" w:rsidR="00F937CF" w:rsidRPr="00CF6B9C" w:rsidRDefault="00F937CF" w:rsidP="00F937CF">
            <w:pPr>
              <w:pStyle w:val="NoSpacing"/>
              <w:ind w:left="-73"/>
              <w:rPr>
                <w:sz w:val="24"/>
                <w:szCs w:val="24"/>
                <w:lang w:val="pt-BR"/>
              </w:rPr>
            </w:pPr>
            <w:r w:rsidRPr="00CF6B9C">
              <w:rPr>
                <w:sz w:val="24"/>
                <w:szCs w:val="24"/>
                <w:lang w:val="pt-BR"/>
              </w:rPr>
              <w:t xml:space="preserve"> - Phèn chua: K</w:t>
            </w:r>
            <w:r w:rsidRPr="00CF6B9C">
              <w:rPr>
                <w:sz w:val="24"/>
                <w:szCs w:val="24"/>
                <w:vertAlign w:val="subscript"/>
                <w:lang w:val="pt-BR"/>
              </w:rPr>
              <w:t>2</w:t>
            </w:r>
            <w:r w:rsidRPr="00CF6B9C">
              <w:rPr>
                <w:sz w:val="24"/>
                <w:szCs w:val="24"/>
                <w:lang w:val="pt-BR"/>
              </w:rPr>
              <w:t>SO</w:t>
            </w:r>
            <w:r w:rsidRPr="00CF6B9C">
              <w:rPr>
                <w:sz w:val="24"/>
                <w:szCs w:val="24"/>
                <w:vertAlign w:val="subscript"/>
                <w:lang w:val="pt-BR"/>
              </w:rPr>
              <w:t>4</w:t>
            </w:r>
            <w:r w:rsidRPr="00CF6B9C">
              <w:rPr>
                <w:sz w:val="24"/>
                <w:szCs w:val="24"/>
                <w:lang w:val="pt-BR"/>
              </w:rPr>
              <w:t>.Al</w:t>
            </w:r>
            <w:r w:rsidRPr="00CF6B9C">
              <w:rPr>
                <w:sz w:val="24"/>
                <w:szCs w:val="24"/>
                <w:vertAlign w:val="subscript"/>
                <w:lang w:val="pt-BR"/>
              </w:rPr>
              <w:t>2</w:t>
            </w:r>
            <w:r w:rsidRPr="00CF6B9C">
              <w:rPr>
                <w:sz w:val="24"/>
                <w:szCs w:val="24"/>
                <w:lang w:val="pt-BR"/>
              </w:rPr>
              <w:t>(SO</w:t>
            </w:r>
            <w:r w:rsidRPr="00CF6B9C">
              <w:rPr>
                <w:sz w:val="24"/>
                <w:szCs w:val="24"/>
                <w:vertAlign w:val="subscript"/>
                <w:lang w:val="pt-BR"/>
              </w:rPr>
              <w:t>4</w:t>
            </w:r>
            <w:r w:rsidRPr="00CF6B9C">
              <w:rPr>
                <w:sz w:val="24"/>
                <w:szCs w:val="24"/>
                <w:lang w:val="pt-BR"/>
              </w:rPr>
              <w:t>)</w:t>
            </w:r>
            <w:r w:rsidRPr="00CF6B9C">
              <w:rPr>
                <w:sz w:val="24"/>
                <w:szCs w:val="24"/>
                <w:vertAlign w:val="subscript"/>
                <w:lang w:val="pt-BR"/>
              </w:rPr>
              <w:t>3</w:t>
            </w:r>
            <w:r w:rsidRPr="00CF6B9C">
              <w:rPr>
                <w:sz w:val="24"/>
                <w:szCs w:val="24"/>
                <w:lang w:val="pt-BR"/>
              </w:rPr>
              <w:t>.24H</w:t>
            </w:r>
            <w:r w:rsidRPr="00CF6B9C">
              <w:rPr>
                <w:sz w:val="24"/>
                <w:szCs w:val="24"/>
                <w:vertAlign w:val="subscript"/>
                <w:lang w:val="pt-BR"/>
              </w:rPr>
              <w:t>2</w:t>
            </w:r>
            <w:r w:rsidRPr="00CF6B9C">
              <w:rPr>
                <w:sz w:val="24"/>
                <w:szCs w:val="24"/>
                <w:lang w:val="pt-BR"/>
              </w:rPr>
              <w:t>O hay KAl(SO</w:t>
            </w:r>
            <w:r w:rsidRPr="00CF6B9C">
              <w:rPr>
                <w:sz w:val="24"/>
                <w:szCs w:val="24"/>
                <w:vertAlign w:val="subscript"/>
                <w:lang w:val="pt-BR"/>
              </w:rPr>
              <w:t>4</w:t>
            </w:r>
            <w:r w:rsidRPr="00CF6B9C">
              <w:rPr>
                <w:sz w:val="24"/>
                <w:szCs w:val="24"/>
                <w:lang w:val="pt-BR"/>
              </w:rPr>
              <w:t>)</w:t>
            </w:r>
            <w:r w:rsidRPr="00CF6B9C">
              <w:rPr>
                <w:sz w:val="24"/>
                <w:szCs w:val="24"/>
                <w:vertAlign w:val="subscript"/>
                <w:lang w:val="pt-BR"/>
              </w:rPr>
              <w:t>2</w:t>
            </w:r>
            <w:r w:rsidRPr="00CF6B9C">
              <w:rPr>
                <w:sz w:val="24"/>
                <w:szCs w:val="24"/>
                <w:lang w:val="pt-BR"/>
              </w:rPr>
              <w:t>.12H</w:t>
            </w:r>
            <w:r w:rsidRPr="00CF6B9C">
              <w:rPr>
                <w:sz w:val="24"/>
                <w:szCs w:val="24"/>
                <w:vertAlign w:val="subscript"/>
                <w:lang w:val="pt-BR"/>
              </w:rPr>
              <w:t>2</w:t>
            </w:r>
            <w:r w:rsidRPr="00CF6B9C">
              <w:rPr>
                <w:sz w:val="24"/>
                <w:szCs w:val="24"/>
                <w:lang w:val="pt-BR"/>
              </w:rPr>
              <w:t>O được dùng trong ngành thuộc da, công nghiệp giấy, chất cầm màu.</w:t>
            </w:r>
          </w:p>
          <w:p w14:paraId="1583130B" w14:textId="77777777" w:rsidR="00F937CF" w:rsidRPr="00CF6B9C" w:rsidRDefault="00F937CF" w:rsidP="00F937CF">
            <w:pPr>
              <w:ind w:left="-73"/>
              <w:outlineLvl w:val="0"/>
            </w:pPr>
            <w:r w:rsidRPr="00CF6B9C">
              <w:rPr>
                <w:b/>
                <w:bCs/>
              </w:rPr>
              <w:t xml:space="preserve">IV. </w:t>
            </w:r>
            <w:r w:rsidRPr="00CF6B9C">
              <w:rPr>
                <w:b/>
                <w:bCs/>
                <w:u w:val="single"/>
              </w:rPr>
              <w:t>Nhận biết ion Al</w:t>
            </w:r>
            <w:r w:rsidRPr="00CF6B9C">
              <w:rPr>
                <w:b/>
                <w:bCs/>
                <w:u w:val="single"/>
                <w:vertAlign w:val="superscript"/>
              </w:rPr>
              <w:t>3+</w:t>
            </w:r>
          </w:p>
          <w:p w14:paraId="607E55C0" w14:textId="77777777" w:rsidR="00F937CF" w:rsidRPr="00CF6B9C" w:rsidRDefault="00F937CF" w:rsidP="00F937CF">
            <w:pPr>
              <w:ind w:left="-73"/>
              <w:jc w:val="center"/>
              <w:outlineLvl w:val="0"/>
            </w:pPr>
            <w:r w:rsidRPr="00CF6B9C">
              <w:t>Al</w:t>
            </w:r>
            <w:r w:rsidRPr="00CF6B9C">
              <w:rPr>
                <w:vertAlign w:val="superscript"/>
              </w:rPr>
              <w:t>3+</w:t>
            </w:r>
            <w:r w:rsidRPr="00CF6B9C">
              <w:t xml:space="preserve"> + 3OH</w:t>
            </w:r>
            <w:r w:rsidRPr="00CF6B9C">
              <w:rPr>
                <w:vertAlign w:val="superscript"/>
              </w:rPr>
              <w:sym w:font="Symbol" w:char="F02D"/>
            </w:r>
            <w:r w:rsidRPr="00CF6B9C">
              <w:t xml:space="preserve"> → Al(OH)</w:t>
            </w:r>
            <w:r w:rsidRPr="00CF6B9C">
              <w:rPr>
                <w:vertAlign w:val="subscript"/>
              </w:rPr>
              <w:t>3</w:t>
            </w:r>
            <w:r w:rsidRPr="00CF6B9C">
              <w:sym w:font="Symbol" w:char="F0AF"/>
            </w:r>
          </w:p>
          <w:p w14:paraId="69AC8EE6" w14:textId="77777777" w:rsidR="00F937CF" w:rsidRPr="00CF6B9C" w:rsidRDefault="00F937CF" w:rsidP="00F937CF">
            <w:r w:rsidRPr="00CF6B9C">
              <w:t>Al(OH)</w:t>
            </w:r>
            <w:r w:rsidRPr="00CF6B9C">
              <w:rPr>
                <w:vertAlign w:val="subscript"/>
              </w:rPr>
              <w:t>3</w:t>
            </w:r>
            <w:r w:rsidRPr="00CF6B9C">
              <w:t xml:space="preserve"> + OH</w:t>
            </w:r>
            <w:r w:rsidRPr="00CF6B9C">
              <w:rPr>
                <w:vertAlign w:val="superscript"/>
              </w:rPr>
              <w:sym w:font="Symbol" w:char="F02D"/>
            </w:r>
            <w:r w:rsidRPr="00CF6B9C">
              <w:t xml:space="preserve"> (dư) → AlO</w:t>
            </w:r>
            <w:r w:rsidRPr="00CF6B9C">
              <w:rPr>
                <w:vertAlign w:val="subscript"/>
              </w:rPr>
              <w:t>2</w:t>
            </w:r>
            <w:r w:rsidRPr="00CF6B9C">
              <w:rPr>
                <w:vertAlign w:val="superscript"/>
              </w:rPr>
              <w:sym w:font="Symbol" w:char="F02D"/>
            </w:r>
            <w:r w:rsidRPr="00CF6B9C">
              <w:t xml:space="preserve"> + 2H</w:t>
            </w:r>
            <w:r w:rsidRPr="00CF6B9C">
              <w:rPr>
                <w:vertAlign w:val="subscript"/>
              </w:rPr>
              <w:t>2</w:t>
            </w:r>
            <w:r w:rsidRPr="00CF6B9C">
              <w:t>O</w:t>
            </w:r>
          </w:p>
          <w:p w14:paraId="1BF2F9D4" w14:textId="77777777" w:rsidR="00F937CF" w:rsidRPr="00CF6B9C" w:rsidRDefault="00F937CF" w:rsidP="00F937CF">
            <w:pPr>
              <w:rPr>
                <w:lang w:val="nb-NO"/>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366FF8C" w14:textId="77777777" w:rsidR="00F937CF" w:rsidRPr="00CF6B9C" w:rsidRDefault="00F937CF" w:rsidP="00F937CF">
            <w:pPr>
              <w:pStyle w:val="NoSpacing"/>
              <w:ind w:left="-58"/>
              <w:rPr>
                <w:b/>
                <w:bCs/>
                <w:sz w:val="24"/>
                <w:szCs w:val="24"/>
              </w:rPr>
            </w:pPr>
            <w:r w:rsidRPr="00CF6B9C">
              <w:rPr>
                <w:b/>
                <w:bCs/>
                <w:sz w:val="24"/>
                <w:szCs w:val="24"/>
              </w:rPr>
              <w:lastRenderedPageBreak/>
              <w:t>Hoạt động 1</w:t>
            </w:r>
          </w:p>
          <w:p w14:paraId="31668D47" w14:textId="77777777" w:rsidR="00F937CF" w:rsidRPr="00CF6B9C" w:rsidRDefault="00F937CF" w:rsidP="00F937CF">
            <w:pPr>
              <w:pStyle w:val="NoSpacing"/>
              <w:ind w:left="-58"/>
              <w:rPr>
                <w:sz w:val="24"/>
                <w:szCs w:val="24"/>
              </w:rPr>
            </w:pPr>
            <w:r w:rsidRPr="00CF6B9C">
              <w:rPr>
                <w:b/>
                <w:bCs/>
                <w:sz w:val="24"/>
                <w:szCs w:val="24"/>
              </w:rPr>
              <w:t xml:space="preserve"> </w:t>
            </w:r>
            <w:r w:rsidRPr="00CF6B9C">
              <w:rPr>
                <w:sz w:val="24"/>
                <w:szCs w:val="24"/>
              </w:rPr>
              <w:t>- GV dùng bảng tuần hoàn và cho HS xác định vi trí của Al trong bảng tuần hoàn.</w:t>
            </w:r>
          </w:p>
          <w:p w14:paraId="4646BA74" w14:textId="77777777" w:rsidR="00F937CF" w:rsidRPr="00CF6B9C" w:rsidRDefault="00F937CF" w:rsidP="00F937CF">
            <w:pPr>
              <w:pStyle w:val="NoSpacing"/>
              <w:ind w:left="-58"/>
              <w:rPr>
                <w:sz w:val="24"/>
                <w:szCs w:val="24"/>
              </w:rPr>
            </w:pPr>
            <w:r w:rsidRPr="00CF6B9C">
              <w:rPr>
                <w:sz w:val="24"/>
                <w:szCs w:val="24"/>
              </w:rPr>
              <w:t xml:space="preserve"> </w:t>
            </w:r>
          </w:p>
          <w:p w14:paraId="226BCFEE" w14:textId="77777777" w:rsidR="00F937CF" w:rsidRPr="00CF6B9C" w:rsidRDefault="00F937CF" w:rsidP="00F937CF">
            <w:pPr>
              <w:pStyle w:val="NoSpacing"/>
              <w:ind w:left="-58"/>
              <w:rPr>
                <w:sz w:val="24"/>
                <w:szCs w:val="24"/>
              </w:rPr>
            </w:pPr>
          </w:p>
          <w:p w14:paraId="1D14A47F" w14:textId="77777777" w:rsidR="00F937CF" w:rsidRPr="00CF6B9C" w:rsidRDefault="00F937CF" w:rsidP="00F937CF">
            <w:pPr>
              <w:pStyle w:val="NoSpacing"/>
              <w:rPr>
                <w:b/>
                <w:sz w:val="24"/>
                <w:szCs w:val="24"/>
              </w:rPr>
            </w:pPr>
          </w:p>
          <w:p w14:paraId="3BF7571B" w14:textId="77777777" w:rsidR="00F937CF" w:rsidRPr="00CF6B9C" w:rsidRDefault="00F937CF" w:rsidP="00F937CF">
            <w:pPr>
              <w:pStyle w:val="NoSpacing"/>
              <w:rPr>
                <w:b/>
                <w:sz w:val="24"/>
                <w:szCs w:val="24"/>
              </w:rPr>
            </w:pPr>
          </w:p>
          <w:p w14:paraId="1AD57EC7" w14:textId="77777777" w:rsidR="00F937CF" w:rsidRPr="00CF6B9C" w:rsidRDefault="00F937CF" w:rsidP="00F937CF">
            <w:pPr>
              <w:pStyle w:val="NoSpacing"/>
              <w:rPr>
                <w:b/>
                <w:sz w:val="24"/>
                <w:szCs w:val="24"/>
              </w:rPr>
            </w:pPr>
          </w:p>
          <w:p w14:paraId="0B6D5537" w14:textId="77777777" w:rsidR="00F937CF" w:rsidRPr="00CF6B9C" w:rsidRDefault="00F937CF" w:rsidP="00F937CF">
            <w:pPr>
              <w:pStyle w:val="NoSpacing"/>
              <w:rPr>
                <w:b/>
                <w:sz w:val="24"/>
                <w:szCs w:val="24"/>
              </w:rPr>
            </w:pPr>
          </w:p>
          <w:p w14:paraId="7C6AC5F1" w14:textId="77777777" w:rsidR="00F937CF" w:rsidRPr="00CF6B9C" w:rsidRDefault="00F937CF" w:rsidP="00F937CF">
            <w:pPr>
              <w:pStyle w:val="NoSpacing"/>
              <w:rPr>
                <w:b/>
                <w:sz w:val="24"/>
                <w:szCs w:val="24"/>
              </w:rPr>
            </w:pPr>
          </w:p>
          <w:p w14:paraId="273899C6" w14:textId="77777777" w:rsidR="00F937CF" w:rsidRPr="00CF6B9C" w:rsidRDefault="00F937CF" w:rsidP="00F937CF">
            <w:pPr>
              <w:pStyle w:val="NoSpacing"/>
              <w:rPr>
                <w:b/>
                <w:sz w:val="24"/>
                <w:szCs w:val="24"/>
              </w:rPr>
            </w:pPr>
            <w:r w:rsidRPr="00CF6B9C">
              <w:rPr>
                <w:b/>
                <w:sz w:val="24"/>
                <w:szCs w:val="24"/>
              </w:rPr>
              <w:t>Hoạt động 2</w:t>
            </w:r>
          </w:p>
          <w:p w14:paraId="41701812" w14:textId="77777777" w:rsidR="00F937CF" w:rsidRPr="00CF6B9C" w:rsidRDefault="00F937CF" w:rsidP="00F937CF">
            <w:pPr>
              <w:pStyle w:val="NoSpacing"/>
              <w:rPr>
                <w:sz w:val="24"/>
                <w:szCs w:val="24"/>
              </w:rPr>
            </w:pPr>
            <w:r w:rsidRPr="00CF6B9C">
              <w:rPr>
                <w:sz w:val="24"/>
                <w:szCs w:val="24"/>
              </w:rPr>
              <w:t>- GV biểu diễn thí nghiệm Al mọc lông tơ. HS quan sát hiện tượng xảy ra và viết PTHH của phản ứng.</w:t>
            </w:r>
          </w:p>
          <w:p w14:paraId="04584DE6" w14:textId="77777777" w:rsidR="00F937CF" w:rsidRPr="00CF6B9C" w:rsidRDefault="00F937CF" w:rsidP="00F937CF">
            <w:pPr>
              <w:pStyle w:val="NoSpacing"/>
              <w:ind w:left="-58"/>
              <w:rPr>
                <w:sz w:val="24"/>
                <w:szCs w:val="24"/>
                <w:lang w:val="nb-NO"/>
              </w:rPr>
            </w:pPr>
          </w:p>
          <w:p w14:paraId="4AB11E7C" w14:textId="77777777" w:rsidR="00F937CF" w:rsidRPr="00CF6B9C" w:rsidRDefault="00F937CF" w:rsidP="00F937CF">
            <w:pPr>
              <w:pStyle w:val="NoSpacing"/>
              <w:ind w:left="-58"/>
              <w:rPr>
                <w:sz w:val="24"/>
                <w:szCs w:val="24"/>
                <w:lang w:val="nb-NO"/>
              </w:rPr>
            </w:pPr>
          </w:p>
          <w:p w14:paraId="07EB6227" w14:textId="77777777" w:rsidR="00F937CF" w:rsidRPr="00CF6B9C" w:rsidRDefault="00F937CF" w:rsidP="00F937CF">
            <w:pPr>
              <w:pStyle w:val="NoSpacing"/>
              <w:ind w:left="-58"/>
              <w:rPr>
                <w:b/>
                <w:bCs/>
                <w:sz w:val="24"/>
                <w:szCs w:val="24"/>
              </w:rPr>
            </w:pPr>
          </w:p>
          <w:p w14:paraId="6C21233E" w14:textId="77777777" w:rsidR="00F937CF" w:rsidRPr="00CF6B9C" w:rsidRDefault="00F937CF" w:rsidP="00F937CF">
            <w:pPr>
              <w:pStyle w:val="NoSpacing"/>
              <w:ind w:left="-58"/>
              <w:rPr>
                <w:b/>
                <w:bCs/>
                <w:sz w:val="24"/>
                <w:szCs w:val="24"/>
              </w:rPr>
            </w:pPr>
          </w:p>
          <w:p w14:paraId="4E5200C0" w14:textId="77777777" w:rsidR="00F937CF" w:rsidRPr="00CF6B9C" w:rsidRDefault="00F937CF" w:rsidP="00F937CF">
            <w:pPr>
              <w:pStyle w:val="NoSpacing"/>
              <w:ind w:left="-58"/>
              <w:rPr>
                <w:b/>
                <w:bCs/>
                <w:sz w:val="24"/>
                <w:szCs w:val="24"/>
              </w:rPr>
            </w:pPr>
          </w:p>
          <w:p w14:paraId="3AF3B013" w14:textId="77777777" w:rsidR="00F937CF" w:rsidRPr="00CF6B9C" w:rsidRDefault="00F937CF" w:rsidP="00F937CF">
            <w:pPr>
              <w:pStyle w:val="NoSpacing"/>
              <w:ind w:left="-58"/>
              <w:rPr>
                <w:b/>
                <w:bCs/>
                <w:sz w:val="24"/>
                <w:szCs w:val="24"/>
              </w:rPr>
            </w:pPr>
          </w:p>
          <w:p w14:paraId="31B69914" w14:textId="77777777" w:rsidR="00F937CF" w:rsidRPr="00CF6B9C" w:rsidRDefault="00F937CF" w:rsidP="00F937CF">
            <w:pPr>
              <w:pStyle w:val="NoSpacing"/>
              <w:ind w:left="-58"/>
              <w:rPr>
                <w:b/>
                <w:bCs/>
                <w:sz w:val="24"/>
                <w:szCs w:val="24"/>
              </w:rPr>
            </w:pPr>
          </w:p>
          <w:p w14:paraId="451B5561" w14:textId="77777777" w:rsidR="00F937CF" w:rsidRPr="00CF6B9C" w:rsidRDefault="00F937CF" w:rsidP="00F937CF">
            <w:pPr>
              <w:pStyle w:val="NoSpacing"/>
              <w:ind w:left="-58"/>
              <w:rPr>
                <w:b/>
                <w:bCs/>
                <w:sz w:val="24"/>
                <w:szCs w:val="24"/>
              </w:rPr>
            </w:pPr>
          </w:p>
          <w:p w14:paraId="44A73E28" w14:textId="77777777" w:rsidR="00F937CF" w:rsidRPr="00CF6B9C" w:rsidRDefault="00F937CF" w:rsidP="00F937CF">
            <w:pPr>
              <w:pStyle w:val="NoSpacing"/>
              <w:ind w:left="-58"/>
              <w:rPr>
                <w:b/>
                <w:bCs/>
                <w:sz w:val="24"/>
                <w:szCs w:val="24"/>
              </w:rPr>
            </w:pPr>
          </w:p>
          <w:p w14:paraId="5F086F27" w14:textId="77777777" w:rsidR="00F937CF" w:rsidRPr="00CF6B9C" w:rsidRDefault="00F937CF" w:rsidP="00F937CF">
            <w:pPr>
              <w:pStyle w:val="NoSpacing"/>
              <w:ind w:left="-58"/>
              <w:rPr>
                <w:b/>
                <w:bCs/>
                <w:sz w:val="24"/>
                <w:szCs w:val="24"/>
              </w:rPr>
            </w:pPr>
          </w:p>
          <w:p w14:paraId="619D1736" w14:textId="77777777" w:rsidR="00F937CF" w:rsidRPr="00CF6B9C" w:rsidRDefault="00F937CF" w:rsidP="00F937CF">
            <w:pPr>
              <w:pStyle w:val="NoSpacing"/>
              <w:ind w:left="-58"/>
              <w:rPr>
                <w:b/>
                <w:bCs/>
                <w:sz w:val="24"/>
                <w:szCs w:val="24"/>
              </w:rPr>
            </w:pPr>
          </w:p>
          <w:p w14:paraId="62906FF8" w14:textId="77777777" w:rsidR="00F937CF" w:rsidRPr="00CF6B9C" w:rsidRDefault="00F937CF" w:rsidP="00F937CF">
            <w:pPr>
              <w:pStyle w:val="NoSpacing"/>
              <w:ind w:left="-58"/>
              <w:rPr>
                <w:b/>
                <w:bCs/>
                <w:sz w:val="24"/>
                <w:szCs w:val="24"/>
              </w:rPr>
            </w:pPr>
          </w:p>
          <w:p w14:paraId="5A2478E0" w14:textId="77777777" w:rsidR="00F937CF" w:rsidRPr="00CF6B9C" w:rsidRDefault="00F937CF" w:rsidP="00F937CF">
            <w:pPr>
              <w:pStyle w:val="NoSpacing"/>
              <w:ind w:left="-58"/>
              <w:rPr>
                <w:b/>
                <w:bCs/>
                <w:sz w:val="24"/>
                <w:szCs w:val="24"/>
              </w:rPr>
            </w:pPr>
          </w:p>
          <w:p w14:paraId="443E05E9" w14:textId="77777777" w:rsidR="00F937CF" w:rsidRPr="00CF6B9C" w:rsidRDefault="00F937CF" w:rsidP="00F937CF">
            <w:pPr>
              <w:pStyle w:val="NoSpacing"/>
              <w:ind w:left="-58"/>
              <w:rPr>
                <w:b/>
                <w:bCs/>
                <w:sz w:val="24"/>
                <w:szCs w:val="24"/>
              </w:rPr>
            </w:pPr>
          </w:p>
          <w:p w14:paraId="1A75A200" w14:textId="77777777" w:rsidR="00F937CF" w:rsidRPr="00CF6B9C" w:rsidRDefault="00F937CF" w:rsidP="00F937CF">
            <w:pPr>
              <w:pStyle w:val="NoSpacing"/>
              <w:ind w:left="-58"/>
              <w:rPr>
                <w:b/>
                <w:bCs/>
                <w:sz w:val="24"/>
                <w:szCs w:val="24"/>
              </w:rPr>
            </w:pPr>
          </w:p>
          <w:p w14:paraId="2DD4921F" w14:textId="77777777" w:rsidR="00F937CF" w:rsidRPr="00CF6B9C" w:rsidRDefault="00F937CF" w:rsidP="00F937CF">
            <w:pPr>
              <w:pStyle w:val="NoSpacing"/>
              <w:ind w:left="-58"/>
              <w:rPr>
                <w:b/>
                <w:bCs/>
                <w:sz w:val="24"/>
                <w:szCs w:val="24"/>
              </w:rPr>
            </w:pPr>
          </w:p>
          <w:p w14:paraId="4EF68AF9" w14:textId="77777777" w:rsidR="00F937CF" w:rsidRPr="00CF6B9C" w:rsidRDefault="00F937CF" w:rsidP="00F937CF">
            <w:pPr>
              <w:pStyle w:val="NoSpacing"/>
              <w:ind w:left="-58"/>
              <w:rPr>
                <w:b/>
                <w:bCs/>
                <w:sz w:val="24"/>
                <w:szCs w:val="24"/>
              </w:rPr>
            </w:pPr>
          </w:p>
          <w:p w14:paraId="633E58E2" w14:textId="77777777" w:rsidR="00F937CF" w:rsidRPr="00CF6B9C" w:rsidRDefault="00F937CF" w:rsidP="00F937CF">
            <w:pPr>
              <w:pStyle w:val="NoSpacing"/>
              <w:ind w:left="-58"/>
              <w:rPr>
                <w:b/>
                <w:bCs/>
                <w:sz w:val="24"/>
                <w:szCs w:val="24"/>
              </w:rPr>
            </w:pPr>
            <w:r w:rsidRPr="00CF6B9C">
              <w:rPr>
                <w:b/>
                <w:bCs/>
                <w:sz w:val="24"/>
                <w:szCs w:val="24"/>
              </w:rPr>
              <w:t>Hoạt động 3</w:t>
            </w:r>
          </w:p>
          <w:p w14:paraId="69E4BB8D" w14:textId="77777777" w:rsidR="00F937CF" w:rsidRPr="00CF6B9C" w:rsidRDefault="00F937CF" w:rsidP="00F937CF">
            <w:pPr>
              <w:pStyle w:val="NoSpacing"/>
              <w:ind w:left="-58"/>
              <w:rPr>
                <w:sz w:val="24"/>
                <w:szCs w:val="24"/>
              </w:rPr>
            </w:pPr>
            <w:r w:rsidRPr="00CF6B9C">
              <w:rPr>
                <w:sz w:val="24"/>
                <w:szCs w:val="24"/>
              </w:rPr>
              <w:t>- GV bổ sung thêm một số ứng dụng khác của nhôm.</w:t>
            </w:r>
          </w:p>
          <w:p w14:paraId="06FC0E2E" w14:textId="77777777" w:rsidR="00F937CF" w:rsidRPr="00CF6B9C" w:rsidRDefault="00F937CF" w:rsidP="00F937CF">
            <w:pPr>
              <w:pStyle w:val="NoSpacing"/>
              <w:ind w:left="-58"/>
              <w:rPr>
                <w:sz w:val="24"/>
                <w:szCs w:val="24"/>
              </w:rPr>
            </w:pPr>
            <w:r w:rsidRPr="00CF6B9C">
              <w:rPr>
                <w:sz w:val="24"/>
                <w:szCs w:val="24"/>
              </w:rPr>
              <w:t>- HS nghiên cứu SGK để biết được trạng thái thiên nhiên của Al</w:t>
            </w:r>
          </w:p>
          <w:p w14:paraId="0EB8BB27" w14:textId="77777777" w:rsidR="00F937CF" w:rsidRPr="00CF6B9C" w:rsidRDefault="00F937CF" w:rsidP="00F937CF">
            <w:pPr>
              <w:pStyle w:val="NoSpacing"/>
              <w:ind w:left="-58"/>
              <w:rPr>
                <w:sz w:val="24"/>
                <w:szCs w:val="24"/>
              </w:rPr>
            </w:pPr>
          </w:p>
          <w:p w14:paraId="5FF082BC" w14:textId="77777777" w:rsidR="00F937CF" w:rsidRPr="00CF6B9C" w:rsidRDefault="00F937CF" w:rsidP="00F937CF">
            <w:pPr>
              <w:pStyle w:val="NoSpacing"/>
              <w:ind w:left="-58"/>
              <w:rPr>
                <w:sz w:val="24"/>
                <w:szCs w:val="24"/>
              </w:rPr>
            </w:pPr>
          </w:p>
          <w:p w14:paraId="28D44FA6" w14:textId="77777777" w:rsidR="00F937CF" w:rsidRPr="00CF6B9C" w:rsidRDefault="00F937CF" w:rsidP="00F937CF">
            <w:pPr>
              <w:pStyle w:val="NoSpacing"/>
              <w:ind w:left="-58"/>
              <w:rPr>
                <w:sz w:val="24"/>
                <w:szCs w:val="24"/>
              </w:rPr>
            </w:pPr>
          </w:p>
          <w:p w14:paraId="7400559D" w14:textId="77777777" w:rsidR="00F937CF" w:rsidRPr="00CF6B9C" w:rsidRDefault="00F937CF" w:rsidP="00F937CF">
            <w:pPr>
              <w:pStyle w:val="NoSpacing"/>
              <w:ind w:left="-58"/>
              <w:rPr>
                <w:sz w:val="24"/>
                <w:szCs w:val="24"/>
              </w:rPr>
            </w:pPr>
          </w:p>
          <w:p w14:paraId="4BE15EB9" w14:textId="77777777" w:rsidR="00F937CF" w:rsidRPr="00CF6B9C" w:rsidRDefault="00F937CF" w:rsidP="00F937CF">
            <w:pPr>
              <w:pStyle w:val="NoSpacing"/>
              <w:ind w:left="-58"/>
              <w:rPr>
                <w:sz w:val="24"/>
                <w:szCs w:val="24"/>
              </w:rPr>
            </w:pPr>
          </w:p>
          <w:p w14:paraId="1FFBAE42" w14:textId="77777777" w:rsidR="00F937CF" w:rsidRPr="00CF6B9C" w:rsidRDefault="00F937CF" w:rsidP="00F937CF">
            <w:pPr>
              <w:pStyle w:val="NoSpacing"/>
              <w:ind w:left="-58"/>
              <w:rPr>
                <w:sz w:val="24"/>
                <w:szCs w:val="24"/>
              </w:rPr>
            </w:pPr>
          </w:p>
          <w:p w14:paraId="1558E5A8" w14:textId="77777777" w:rsidR="00F937CF" w:rsidRPr="00CF6B9C" w:rsidRDefault="00F937CF" w:rsidP="00F937CF">
            <w:pPr>
              <w:pStyle w:val="NoSpacing"/>
              <w:ind w:left="-58"/>
              <w:rPr>
                <w:sz w:val="24"/>
                <w:szCs w:val="24"/>
              </w:rPr>
            </w:pPr>
          </w:p>
          <w:p w14:paraId="0E6F230B" w14:textId="77777777" w:rsidR="00F937CF" w:rsidRPr="00CF6B9C" w:rsidRDefault="00F937CF" w:rsidP="00F937CF">
            <w:pPr>
              <w:pStyle w:val="NoSpacing"/>
              <w:ind w:left="-58"/>
              <w:rPr>
                <w:b/>
                <w:bCs/>
                <w:sz w:val="24"/>
                <w:szCs w:val="24"/>
              </w:rPr>
            </w:pPr>
            <w:r w:rsidRPr="00CF6B9C">
              <w:rPr>
                <w:b/>
                <w:bCs/>
                <w:sz w:val="24"/>
                <w:szCs w:val="24"/>
              </w:rPr>
              <w:t xml:space="preserve">Hoạt động 4 </w:t>
            </w:r>
          </w:p>
          <w:p w14:paraId="58A01BA3" w14:textId="77777777" w:rsidR="00F937CF" w:rsidRPr="00CF6B9C" w:rsidRDefault="00F937CF" w:rsidP="00F937CF">
            <w:pPr>
              <w:pStyle w:val="NoSpacing"/>
              <w:ind w:left="-58"/>
              <w:rPr>
                <w:sz w:val="24"/>
                <w:szCs w:val="24"/>
                <w:lang w:val="nb-NO"/>
              </w:rPr>
            </w:pPr>
            <w:r w:rsidRPr="00CF6B9C">
              <w:rPr>
                <w:sz w:val="24"/>
                <w:szCs w:val="24"/>
              </w:rPr>
              <w:t>- GV biểu diễn thí nghiệm điều chế Al(OH)</w:t>
            </w:r>
            <w:r w:rsidRPr="00CF6B9C">
              <w:rPr>
                <w:sz w:val="24"/>
                <w:szCs w:val="24"/>
                <w:vertAlign w:val="subscript"/>
              </w:rPr>
              <w:t>3</w:t>
            </w:r>
            <w:r w:rsidRPr="00CF6B9C">
              <w:rPr>
                <w:sz w:val="24"/>
                <w:szCs w:val="24"/>
              </w:rPr>
              <w:t>, sau đó cho HS quan sát Al(OH)</w:t>
            </w:r>
            <w:r w:rsidRPr="00CF6B9C">
              <w:rPr>
                <w:sz w:val="24"/>
                <w:szCs w:val="24"/>
                <w:vertAlign w:val="subscript"/>
              </w:rPr>
              <w:t>3</w:t>
            </w:r>
            <w:r w:rsidRPr="00CF6B9C">
              <w:rPr>
                <w:sz w:val="24"/>
                <w:szCs w:val="24"/>
              </w:rPr>
              <w:t xml:space="preserve"> vừa điều chế được.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51105D" w14:textId="77777777" w:rsidR="00F937CF" w:rsidRPr="00CF6B9C" w:rsidRDefault="00F937CF" w:rsidP="00F937CF">
            <w:pPr>
              <w:pStyle w:val="NoSpacing"/>
              <w:ind w:left="-58"/>
              <w:rPr>
                <w:sz w:val="24"/>
                <w:szCs w:val="24"/>
              </w:rPr>
            </w:pPr>
            <w:r w:rsidRPr="00CF6B9C">
              <w:rPr>
                <w:sz w:val="24"/>
                <w:szCs w:val="24"/>
              </w:rPr>
              <w:lastRenderedPageBreak/>
              <w:t>- HS viết cấu hình</w:t>
            </w:r>
          </w:p>
          <w:p w14:paraId="6DED7296" w14:textId="77777777" w:rsidR="00F937CF" w:rsidRPr="00CF6B9C" w:rsidRDefault="00F937CF" w:rsidP="00F937CF">
            <w:pPr>
              <w:pStyle w:val="NoSpacing"/>
              <w:ind w:left="-58"/>
              <w:rPr>
                <w:sz w:val="24"/>
                <w:szCs w:val="24"/>
              </w:rPr>
            </w:pPr>
            <w:r w:rsidRPr="00CF6B9C">
              <w:rPr>
                <w:sz w:val="24"/>
                <w:szCs w:val="24"/>
              </w:rPr>
              <w:t xml:space="preserve"> -HS tự nghiên cứu SGK để biết được các tính chất vật lí của kim loại Al</w:t>
            </w:r>
          </w:p>
          <w:p w14:paraId="4951C42D" w14:textId="77777777" w:rsidR="00F937CF" w:rsidRPr="00CF6B9C" w:rsidRDefault="00F937CF" w:rsidP="00F937CF">
            <w:pPr>
              <w:pStyle w:val="NoSpacing"/>
              <w:ind w:left="-72"/>
              <w:rPr>
                <w:sz w:val="24"/>
                <w:szCs w:val="24"/>
                <w:lang w:val="nb-NO"/>
              </w:rPr>
            </w:pPr>
          </w:p>
          <w:p w14:paraId="60DFCA89" w14:textId="77777777" w:rsidR="00F937CF" w:rsidRPr="00CF6B9C" w:rsidRDefault="00F937CF" w:rsidP="00F937CF">
            <w:pPr>
              <w:pStyle w:val="NoSpacing"/>
              <w:rPr>
                <w:sz w:val="24"/>
                <w:szCs w:val="24"/>
              </w:rPr>
            </w:pPr>
            <w:r w:rsidRPr="00CF6B9C">
              <w:rPr>
                <w:sz w:val="24"/>
                <w:szCs w:val="24"/>
              </w:rPr>
              <w:t>- HS quan sát giải thích hiện tượng và viết phương trình phản ứng.</w:t>
            </w:r>
          </w:p>
          <w:p w14:paraId="0469E1F5" w14:textId="77777777" w:rsidR="00F937CF" w:rsidRPr="00CF6B9C" w:rsidRDefault="00F937CF" w:rsidP="00F937CF">
            <w:pPr>
              <w:pStyle w:val="NoSpacing"/>
              <w:ind w:left="-72"/>
              <w:rPr>
                <w:sz w:val="24"/>
                <w:szCs w:val="24"/>
                <w:lang w:val="nb-NO"/>
              </w:rPr>
            </w:pPr>
          </w:p>
          <w:p w14:paraId="6D0E34F7" w14:textId="77777777" w:rsidR="00F937CF" w:rsidRPr="00CF6B9C" w:rsidRDefault="00F937CF" w:rsidP="00F937CF">
            <w:pPr>
              <w:pStyle w:val="NoSpacing"/>
              <w:ind w:left="-72"/>
              <w:rPr>
                <w:sz w:val="24"/>
                <w:szCs w:val="24"/>
                <w:lang w:val="nb-NO"/>
              </w:rPr>
            </w:pPr>
          </w:p>
          <w:p w14:paraId="5512D413" w14:textId="77777777" w:rsidR="00F937CF" w:rsidRPr="00CF6B9C" w:rsidRDefault="00F937CF" w:rsidP="00F937CF">
            <w:pPr>
              <w:ind w:left="-72"/>
              <w:jc w:val="both"/>
              <w:outlineLvl w:val="0"/>
            </w:pPr>
            <w:r w:rsidRPr="00CF6B9C">
              <w:t>- HS viết PTHH của phản ứng.</w:t>
            </w:r>
          </w:p>
          <w:p w14:paraId="4E5ECFEB" w14:textId="77777777" w:rsidR="00F937CF" w:rsidRPr="00CF6B9C" w:rsidRDefault="00F937CF" w:rsidP="00F937CF">
            <w:pPr>
              <w:pStyle w:val="NoSpacing"/>
              <w:ind w:left="-58"/>
              <w:rPr>
                <w:sz w:val="24"/>
                <w:szCs w:val="24"/>
              </w:rPr>
            </w:pPr>
          </w:p>
          <w:p w14:paraId="265B3D3E" w14:textId="77777777" w:rsidR="00F937CF" w:rsidRPr="00CF6B9C" w:rsidRDefault="00F937CF" w:rsidP="00F937CF">
            <w:pPr>
              <w:pStyle w:val="NoSpacing"/>
              <w:ind w:left="-58"/>
              <w:rPr>
                <w:sz w:val="24"/>
                <w:szCs w:val="24"/>
              </w:rPr>
            </w:pPr>
          </w:p>
          <w:p w14:paraId="15494952" w14:textId="77777777" w:rsidR="00F937CF" w:rsidRPr="00CF6B9C" w:rsidRDefault="00F937CF" w:rsidP="00F937CF">
            <w:pPr>
              <w:pStyle w:val="NoSpacing"/>
              <w:rPr>
                <w:sz w:val="24"/>
                <w:szCs w:val="24"/>
              </w:rPr>
            </w:pPr>
          </w:p>
          <w:p w14:paraId="378E8171" w14:textId="77777777" w:rsidR="00F937CF" w:rsidRPr="00CF6B9C" w:rsidRDefault="00F937CF" w:rsidP="00F937CF">
            <w:pPr>
              <w:pStyle w:val="NoSpacing"/>
              <w:ind w:left="-58"/>
              <w:rPr>
                <w:sz w:val="24"/>
                <w:szCs w:val="24"/>
              </w:rPr>
            </w:pPr>
            <w:r w:rsidRPr="00CF6B9C">
              <w:rPr>
                <w:sz w:val="24"/>
                <w:szCs w:val="24"/>
              </w:rPr>
              <w:t xml:space="preserve">- HS trình bày các ứng dụng quan trọng của Al và cho biết những </w:t>
            </w:r>
            <w:r w:rsidRPr="00CF6B9C">
              <w:rPr>
                <w:sz w:val="24"/>
                <w:szCs w:val="24"/>
              </w:rPr>
              <w:lastRenderedPageBreak/>
              <w:t>ứng dụng đó dựa trên những tính chất vật lí nào của nhôm.</w:t>
            </w:r>
          </w:p>
          <w:p w14:paraId="71089DCB" w14:textId="77777777" w:rsidR="00F937CF" w:rsidRPr="00CF6B9C" w:rsidRDefault="00F937CF" w:rsidP="00F937CF">
            <w:pPr>
              <w:pStyle w:val="NoSpacing"/>
              <w:ind w:left="-58"/>
              <w:rPr>
                <w:sz w:val="24"/>
                <w:szCs w:val="24"/>
                <w:lang w:val="pt-BR"/>
              </w:rPr>
            </w:pPr>
            <w:r w:rsidRPr="00CF6B9C">
              <w:rPr>
                <w:sz w:val="24"/>
                <w:szCs w:val="24"/>
              </w:rPr>
              <w:t>-</w:t>
            </w:r>
            <w:r w:rsidRPr="00CF6B9C">
              <w:rPr>
                <w:sz w:val="24"/>
                <w:szCs w:val="24"/>
                <w:lang w:val="pt-BR"/>
              </w:rPr>
              <w:t xml:space="preserve"> HS nghiên cứu SGK để biết Al trong công nghiệp được sản xuất theo phương pháp nào.</w:t>
            </w:r>
          </w:p>
          <w:p w14:paraId="729A7B77" w14:textId="77777777" w:rsidR="00F937CF" w:rsidRPr="00CF6B9C" w:rsidRDefault="00F937CF" w:rsidP="00F937CF">
            <w:pPr>
              <w:pStyle w:val="NoSpacing"/>
              <w:ind w:left="-72"/>
              <w:rPr>
                <w:sz w:val="24"/>
                <w:szCs w:val="24"/>
                <w:lang w:val="nb-NO"/>
              </w:rPr>
            </w:pPr>
          </w:p>
          <w:p w14:paraId="2B7F74D9" w14:textId="77777777" w:rsidR="00F937CF" w:rsidRPr="00CF6B9C" w:rsidRDefault="00F937CF" w:rsidP="00F937CF">
            <w:pPr>
              <w:pStyle w:val="NoSpacing"/>
              <w:ind w:left="-72"/>
              <w:rPr>
                <w:sz w:val="24"/>
                <w:szCs w:val="24"/>
                <w:lang w:val="nb-NO"/>
              </w:rPr>
            </w:pPr>
          </w:p>
          <w:p w14:paraId="53B282F8" w14:textId="77777777" w:rsidR="00F937CF" w:rsidRPr="00CF6B9C" w:rsidRDefault="00F937CF" w:rsidP="00F937CF">
            <w:pPr>
              <w:pStyle w:val="NoSpacing"/>
              <w:ind w:left="-72"/>
              <w:rPr>
                <w:sz w:val="24"/>
                <w:szCs w:val="24"/>
                <w:lang w:val="nb-NO"/>
              </w:rPr>
            </w:pPr>
          </w:p>
          <w:p w14:paraId="025751A5" w14:textId="77777777" w:rsidR="00F937CF" w:rsidRPr="00CF6B9C" w:rsidRDefault="00F937CF" w:rsidP="00F937CF">
            <w:pPr>
              <w:pStyle w:val="NoSpacing"/>
              <w:ind w:left="-72"/>
              <w:rPr>
                <w:sz w:val="24"/>
                <w:szCs w:val="24"/>
                <w:lang w:val="nb-NO"/>
              </w:rPr>
            </w:pPr>
          </w:p>
          <w:p w14:paraId="6AE3C97B" w14:textId="77777777" w:rsidR="00F937CF" w:rsidRPr="00CF6B9C" w:rsidRDefault="00F937CF" w:rsidP="00F937CF">
            <w:pPr>
              <w:pStyle w:val="NoSpacing"/>
              <w:ind w:left="-72"/>
              <w:rPr>
                <w:sz w:val="24"/>
                <w:szCs w:val="24"/>
                <w:lang w:val="nb-NO"/>
              </w:rPr>
            </w:pPr>
          </w:p>
          <w:p w14:paraId="3FB569C6" w14:textId="77777777" w:rsidR="00F937CF" w:rsidRPr="00CF6B9C" w:rsidRDefault="00F937CF" w:rsidP="00F937CF">
            <w:pPr>
              <w:pStyle w:val="NoSpacing"/>
              <w:ind w:left="-72"/>
              <w:rPr>
                <w:sz w:val="24"/>
                <w:szCs w:val="24"/>
                <w:lang w:val="nb-NO"/>
              </w:rPr>
            </w:pPr>
          </w:p>
          <w:p w14:paraId="2DA7A5AD" w14:textId="77777777" w:rsidR="00F937CF" w:rsidRPr="00CF6B9C" w:rsidRDefault="00F937CF" w:rsidP="00F937CF">
            <w:pPr>
              <w:pStyle w:val="NoSpacing"/>
              <w:ind w:left="-72"/>
              <w:rPr>
                <w:sz w:val="24"/>
                <w:szCs w:val="24"/>
                <w:lang w:val="nb-NO"/>
              </w:rPr>
            </w:pPr>
          </w:p>
          <w:p w14:paraId="138BA209" w14:textId="77777777" w:rsidR="00F937CF" w:rsidRPr="00CF6B9C" w:rsidRDefault="00F937CF" w:rsidP="00F937CF">
            <w:pPr>
              <w:ind w:left="-72"/>
              <w:jc w:val="both"/>
              <w:outlineLvl w:val="0"/>
              <w:rPr>
                <w:lang w:val="pt-BR"/>
              </w:rPr>
            </w:pPr>
            <w:r w:rsidRPr="00CF6B9C">
              <w:t>-</w:t>
            </w:r>
            <w:r w:rsidRPr="00CF6B9C">
              <w:rPr>
                <w:lang w:val="pt-BR"/>
              </w:rPr>
              <w:t xml:space="preserve"> HS nghiên cứu SGK để biết vì sao phải hoà tan Al</w:t>
            </w:r>
            <w:r w:rsidRPr="00CF6B9C">
              <w:rPr>
                <w:vertAlign w:val="subscript"/>
                <w:lang w:val="pt-BR"/>
              </w:rPr>
              <w:t>2</w:t>
            </w:r>
            <w:r w:rsidRPr="00CF6B9C">
              <w:rPr>
                <w:lang w:val="pt-BR"/>
              </w:rPr>
              <w:t>O</w:t>
            </w:r>
            <w:r w:rsidRPr="00CF6B9C">
              <w:rPr>
                <w:vertAlign w:val="subscript"/>
                <w:lang w:val="pt-BR"/>
              </w:rPr>
              <w:t>3</w:t>
            </w:r>
            <w:r w:rsidRPr="00CF6B9C">
              <w:rPr>
                <w:lang w:val="pt-BR"/>
              </w:rPr>
              <w:t xml:space="preserve"> trong criolit nóng chảy ? Việc làm này nhằm mục đích gì ?</w:t>
            </w:r>
          </w:p>
          <w:p w14:paraId="6ED3F1FB" w14:textId="77777777" w:rsidR="00F937CF" w:rsidRPr="00CF6B9C" w:rsidRDefault="00F937CF" w:rsidP="00F937CF">
            <w:pPr>
              <w:pStyle w:val="NoSpacing"/>
              <w:ind w:left="-72"/>
              <w:rPr>
                <w:sz w:val="24"/>
                <w:szCs w:val="24"/>
                <w:lang w:val="nb-NO"/>
              </w:rPr>
            </w:pPr>
          </w:p>
          <w:p w14:paraId="53F72BA9" w14:textId="77777777" w:rsidR="00F937CF" w:rsidRPr="00CF6B9C" w:rsidRDefault="00F937CF" w:rsidP="00F937CF">
            <w:pPr>
              <w:pStyle w:val="NoSpacing"/>
              <w:ind w:left="-72"/>
              <w:rPr>
                <w:sz w:val="24"/>
                <w:szCs w:val="24"/>
                <w:lang w:val="nb-NO"/>
              </w:rPr>
            </w:pPr>
          </w:p>
          <w:p w14:paraId="4C52C770" w14:textId="77777777" w:rsidR="00F937CF" w:rsidRPr="00CF6B9C" w:rsidRDefault="00F937CF" w:rsidP="00F937CF">
            <w:pPr>
              <w:pStyle w:val="NoSpacing"/>
              <w:ind w:left="-58"/>
              <w:rPr>
                <w:sz w:val="24"/>
                <w:szCs w:val="24"/>
              </w:rPr>
            </w:pPr>
            <w:r w:rsidRPr="00CF6B9C">
              <w:rPr>
                <w:sz w:val="24"/>
                <w:szCs w:val="24"/>
              </w:rPr>
              <w:t>- HS nghiên cứu SGK để biết được một số tính chất vật lí của nhôm oxit.</w:t>
            </w:r>
          </w:p>
          <w:p w14:paraId="1EB9F3BF" w14:textId="77777777" w:rsidR="00F937CF" w:rsidRPr="00CF6B9C" w:rsidRDefault="00F937CF" w:rsidP="00F937CF">
            <w:pPr>
              <w:pStyle w:val="NoSpacing"/>
              <w:ind w:left="-58"/>
              <w:rPr>
                <w:sz w:val="24"/>
                <w:szCs w:val="24"/>
              </w:rPr>
            </w:pPr>
          </w:p>
          <w:p w14:paraId="5EC8BAFB" w14:textId="77777777" w:rsidR="00F937CF" w:rsidRPr="00CF6B9C" w:rsidRDefault="00F937CF" w:rsidP="00F937CF">
            <w:pPr>
              <w:pStyle w:val="NoSpacing"/>
              <w:ind w:left="-58"/>
              <w:rPr>
                <w:sz w:val="24"/>
                <w:szCs w:val="24"/>
              </w:rPr>
            </w:pPr>
            <w:r w:rsidRPr="00CF6B9C">
              <w:rPr>
                <w:sz w:val="24"/>
                <w:szCs w:val="24"/>
              </w:rPr>
              <w:t>- HS viết phương trình hoá học của phản ứng để chứng minh Al</w:t>
            </w:r>
            <w:r w:rsidRPr="00CF6B9C">
              <w:rPr>
                <w:sz w:val="24"/>
                <w:szCs w:val="24"/>
                <w:vertAlign w:val="subscript"/>
              </w:rPr>
              <w:t>2</w:t>
            </w:r>
            <w:r w:rsidRPr="00CF6B9C">
              <w:rPr>
                <w:sz w:val="24"/>
                <w:szCs w:val="24"/>
              </w:rPr>
              <w:t>O</w:t>
            </w:r>
            <w:r w:rsidRPr="00CF6B9C">
              <w:rPr>
                <w:sz w:val="24"/>
                <w:szCs w:val="24"/>
                <w:vertAlign w:val="subscript"/>
              </w:rPr>
              <w:t>3</w:t>
            </w:r>
            <w:r w:rsidRPr="00CF6B9C">
              <w:rPr>
                <w:sz w:val="24"/>
                <w:szCs w:val="24"/>
              </w:rPr>
              <w:t xml:space="preserve"> là hợp chất lưỡng tính.</w:t>
            </w:r>
          </w:p>
          <w:p w14:paraId="55BA0BCB" w14:textId="77777777" w:rsidR="00F937CF" w:rsidRPr="00CF6B9C" w:rsidRDefault="00F937CF" w:rsidP="00F937CF">
            <w:pPr>
              <w:pStyle w:val="NoSpacing"/>
              <w:ind w:left="-58"/>
              <w:rPr>
                <w:sz w:val="24"/>
                <w:szCs w:val="24"/>
              </w:rPr>
            </w:pPr>
            <w:r w:rsidRPr="00CF6B9C">
              <w:rPr>
                <w:sz w:val="24"/>
                <w:szCs w:val="24"/>
              </w:rPr>
              <w:t>- HS nhận xét về trạng thái, màu sắc của Al(OH)</w:t>
            </w:r>
            <w:r w:rsidRPr="00CF6B9C">
              <w:rPr>
                <w:sz w:val="24"/>
                <w:szCs w:val="24"/>
                <w:vertAlign w:val="subscript"/>
              </w:rPr>
              <w:t>3</w:t>
            </w:r>
            <w:r w:rsidRPr="00CF6B9C">
              <w:rPr>
                <w:sz w:val="24"/>
                <w:szCs w:val="24"/>
              </w:rPr>
              <w:t>.</w:t>
            </w:r>
          </w:p>
          <w:p w14:paraId="5D635811" w14:textId="77777777" w:rsidR="00F937CF" w:rsidRPr="00CF6B9C" w:rsidRDefault="00F937CF" w:rsidP="00F937CF">
            <w:pPr>
              <w:pStyle w:val="NoSpacing"/>
              <w:ind w:left="-72"/>
              <w:rPr>
                <w:sz w:val="24"/>
                <w:szCs w:val="24"/>
                <w:lang w:val="nb-NO"/>
              </w:rPr>
            </w:pPr>
          </w:p>
          <w:p w14:paraId="47365E8A" w14:textId="77777777" w:rsidR="00F937CF" w:rsidRPr="00CF6B9C" w:rsidRDefault="00F937CF" w:rsidP="00F937CF">
            <w:pPr>
              <w:pStyle w:val="NoSpacing"/>
              <w:ind w:left="-58"/>
              <w:rPr>
                <w:sz w:val="24"/>
                <w:szCs w:val="24"/>
                <w:lang w:val="nb-NO"/>
              </w:rPr>
            </w:pPr>
            <w:r w:rsidRPr="00CF6B9C">
              <w:rPr>
                <w:sz w:val="24"/>
                <w:szCs w:val="24"/>
              </w:rPr>
              <w:t xml:space="preserve">- HS quan sát hiện tượng xảy ra, viết phương trình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A37BD9" w14:textId="77777777" w:rsidR="00F937CF" w:rsidRDefault="001D3EEC" w:rsidP="00F937CF">
            <w:pPr>
              <w:rPr>
                <w:lang w:val="it-IT"/>
              </w:rPr>
            </w:pPr>
            <w:r>
              <w:rPr>
                <w:lang w:val="it-IT"/>
              </w:rPr>
              <w:lastRenderedPageBreak/>
              <w:t>10</w:t>
            </w:r>
            <w:r w:rsidRPr="00CF6B9C">
              <w:rPr>
                <w:lang w:val="it-IT"/>
              </w:rPr>
              <w:t xml:space="preserve"> phút</w:t>
            </w:r>
          </w:p>
          <w:p w14:paraId="25ACB498" w14:textId="77777777" w:rsidR="001D3EEC" w:rsidRDefault="001D3EEC" w:rsidP="00F937CF">
            <w:pPr>
              <w:rPr>
                <w:lang w:val="nb-NO"/>
              </w:rPr>
            </w:pPr>
          </w:p>
          <w:p w14:paraId="1F110867" w14:textId="77777777" w:rsidR="001D3EEC" w:rsidRDefault="001D3EEC" w:rsidP="00F937CF">
            <w:pPr>
              <w:rPr>
                <w:lang w:val="nb-NO"/>
              </w:rPr>
            </w:pPr>
          </w:p>
          <w:p w14:paraId="1544109E" w14:textId="77777777" w:rsidR="001D3EEC" w:rsidRDefault="001D3EEC" w:rsidP="00F937CF">
            <w:pPr>
              <w:rPr>
                <w:lang w:val="nb-NO"/>
              </w:rPr>
            </w:pPr>
          </w:p>
          <w:p w14:paraId="434FABBB" w14:textId="77777777" w:rsidR="001D3EEC" w:rsidRDefault="001D3EEC" w:rsidP="00F937CF">
            <w:pPr>
              <w:rPr>
                <w:lang w:val="nb-NO"/>
              </w:rPr>
            </w:pPr>
          </w:p>
          <w:p w14:paraId="4BD82D5B" w14:textId="77777777" w:rsidR="001D3EEC" w:rsidRDefault="001D3EEC" w:rsidP="00F937CF">
            <w:pPr>
              <w:rPr>
                <w:lang w:val="nb-NO"/>
              </w:rPr>
            </w:pPr>
          </w:p>
          <w:p w14:paraId="1E1BC858" w14:textId="77777777" w:rsidR="001D3EEC" w:rsidRDefault="001D3EEC" w:rsidP="00F937CF">
            <w:pPr>
              <w:rPr>
                <w:lang w:val="nb-NO"/>
              </w:rPr>
            </w:pPr>
          </w:p>
          <w:p w14:paraId="2E892E38" w14:textId="77777777" w:rsidR="001D3EEC" w:rsidRDefault="001D3EEC" w:rsidP="00F937CF">
            <w:pPr>
              <w:rPr>
                <w:lang w:val="nb-NO"/>
              </w:rPr>
            </w:pPr>
          </w:p>
          <w:p w14:paraId="39435C6C" w14:textId="77777777" w:rsidR="001D3EEC" w:rsidRDefault="001D3EEC" w:rsidP="00F937CF">
            <w:pPr>
              <w:rPr>
                <w:lang w:val="nb-NO"/>
              </w:rPr>
            </w:pPr>
          </w:p>
          <w:p w14:paraId="189EAD21" w14:textId="77777777" w:rsidR="001D3EEC" w:rsidRDefault="001D3EEC" w:rsidP="00F937CF">
            <w:pPr>
              <w:rPr>
                <w:lang w:val="nb-NO"/>
              </w:rPr>
            </w:pPr>
          </w:p>
          <w:p w14:paraId="1DEC9A8A" w14:textId="77777777" w:rsidR="001D3EEC" w:rsidRDefault="001D3EEC" w:rsidP="00F937CF">
            <w:pPr>
              <w:rPr>
                <w:lang w:val="nb-NO"/>
              </w:rPr>
            </w:pPr>
          </w:p>
          <w:p w14:paraId="7AD8E53F" w14:textId="77777777" w:rsidR="001D3EEC" w:rsidRDefault="001D3EEC" w:rsidP="00F937CF">
            <w:pPr>
              <w:rPr>
                <w:lang w:val="it-IT"/>
              </w:rPr>
            </w:pPr>
            <w:r>
              <w:rPr>
                <w:lang w:val="it-IT"/>
              </w:rPr>
              <w:t>10</w:t>
            </w:r>
            <w:r w:rsidRPr="00CF6B9C">
              <w:rPr>
                <w:lang w:val="it-IT"/>
              </w:rPr>
              <w:t xml:space="preserve"> phút</w:t>
            </w:r>
          </w:p>
          <w:p w14:paraId="33B9B357" w14:textId="77777777" w:rsidR="001D3EEC" w:rsidRDefault="001D3EEC" w:rsidP="00F937CF">
            <w:pPr>
              <w:rPr>
                <w:lang w:val="nb-NO"/>
              </w:rPr>
            </w:pPr>
          </w:p>
          <w:p w14:paraId="0C37BF98" w14:textId="77777777" w:rsidR="001D3EEC" w:rsidRDefault="001D3EEC" w:rsidP="00F937CF">
            <w:pPr>
              <w:rPr>
                <w:lang w:val="nb-NO"/>
              </w:rPr>
            </w:pPr>
          </w:p>
          <w:p w14:paraId="7A175C8B" w14:textId="77777777" w:rsidR="001D3EEC" w:rsidRDefault="001D3EEC" w:rsidP="00F937CF">
            <w:pPr>
              <w:rPr>
                <w:lang w:val="nb-NO"/>
              </w:rPr>
            </w:pPr>
          </w:p>
          <w:p w14:paraId="38E83EE6" w14:textId="77777777" w:rsidR="001D3EEC" w:rsidRDefault="001D3EEC" w:rsidP="00F937CF">
            <w:pPr>
              <w:rPr>
                <w:lang w:val="nb-NO"/>
              </w:rPr>
            </w:pPr>
          </w:p>
          <w:p w14:paraId="66B357E6" w14:textId="77777777" w:rsidR="001D3EEC" w:rsidRDefault="001D3EEC" w:rsidP="00F937CF">
            <w:pPr>
              <w:rPr>
                <w:lang w:val="nb-NO"/>
              </w:rPr>
            </w:pPr>
          </w:p>
          <w:p w14:paraId="74CFAB30" w14:textId="77777777" w:rsidR="001D3EEC" w:rsidRDefault="001D3EEC" w:rsidP="00F937CF">
            <w:pPr>
              <w:rPr>
                <w:lang w:val="nb-NO"/>
              </w:rPr>
            </w:pPr>
          </w:p>
          <w:p w14:paraId="0C4749C3" w14:textId="77777777" w:rsidR="001D3EEC" w:rsidRDefault="001D3EEC" w:rsidP="00F937CF">
            <w:pPr>
              <w:rPr>
                <w:lang w:val="nb-NO"/>
              </w:rPr>
            </w:pPr>
          </w:p>
          <w:p w14:paraId="6F0AD8A7" w14:textId="77777777" w:rsidR="001D3EEC" w:rsidRDefault="001D3EEC" w:rsidP="00F937CF">
            <w:pPr>
              <w:rPr>
                <w:lang w:val="nb-NO"/>
              </w:rPr>
            </w:pPr>
          </w:p>
          <w:p w14:paraId="76B59922" w14:textId="77777777" w:rsidR="001D3EEC" w:rsidRDefault="001D3EEC" w:rsidP="00F937CF">
            <w:pPr>
              <w:rPr>
                <w:lang w:val="nb-NO"/>
              </w:rPr>
            </w:pPr>
          </w:p>
          <w:p w14:paraId="55EB1494" w14:textId="77777777" w:rsidR="001D3EEC" w:rsidRDefault="001D3EEC" w:rsidP="00F937CF">
            <w:pPr>
              <w:rPr>
                <w:lang w:val="it-IT"/>
              </w:rPr>
            </w:pPr>
            <w:r>
              <w:rPr>
                <w:lang w:val="it-IT"/>
              </w:rPr>
              <w:t>10</w:t>
            </w:r>
            <w:r w:rsidRPr="00CF6B9C">
              <w:rPr>
                <w:lang w:val="it-IT"/>
              </w:rPr>
              <w:t xml:space="preserve"> phút</w:t>
            </w:r>
          </w:p>
          <w:p w14:paraId="18FF0DD4" w14:textId="77777777" w:rsidR="001D3EEC" w:rsidRDefault="001D3EEC" w:rsidP="00F937CF">
            <w:pPr>
              <w:rPr>
                <w:lang w:val="nb-NO"/>
              </w:rPr>
            </w:pPr>
          </w:p>
          <w:p w14:paraId="35F6E92B" w14:textId="77777777" w:rsidR="001D3EEC" w:rsidRDefault="001D3EEC" w:rsidP="00F937CF">
            <w:pPr>
              <w:rPr>
                <w:lang w:val="nb-NO"/>
              </w:rPr>
            </w:pPr>
          </w:p>
          <w:p w14:paraId="4C25078F" w14:textId="77777777" w:rsidR="001D3EEC" w:rsidRDefault="001D3EEC" w:rsidP="00F937CF">
            <w:pPr>
              <w:rPr>
                <w:lang w:val="nb-NO"/>
              </w:rPr>
            </w:pPr>
          </w:p>
          <w:p w14:paraId="660759CF" w14:textId="77777777" w:rsidR="001D3EEC" w:rsidRDefault="001D3EEC" w:rsidP="00F937CF">
            <w:pPr>
              <w:rPr>
                <w:lang w:val="nb-NO"/>
              </w:rPr>
            </w:pPr>
          </w:p>
          <w:p w14:paraId="7229B4E6" w14:textId="77777777" w:rsidR="001D3EEC" w:rsidRDefault="001D3EEC" w:rsidP="00F937CF">
            <w:pPr>
              <w:rPr>
                <w:lang w:val="nb-NO"/>
              </w:rPr>
            </w:pPr>
          </w:p>
          <w:p w14:paraId="3CC914D9" w14:textId="77777777" w:rsidR="001D3EEC" w:rsidRDefault="001D3EEC" w:rsidP="00F937CF">
            <w:pPr>
              <w:rPr>
                <w:lang w:val="nb-NO"/>
              </w:rPr>
            </w:pPr>
          </w:p>
          <w:p w14:paraId="50CD0B8F" w14:textId="77777777" w:rsidR="001D3EEC" w:rsidRDefault="001D3EEC" w:rsidP="00F937CF">
            <w:pPr>
              <w:rPr>
                <w:lang w:val="nb-NO"/>
              </w:rPr>
            </w:pPr>
          </w:p>
          <w:p w14:paraId="1733C34E" w14:textId="77777777" w:rsidR="001D3EEC" w:rsidRDefault="001D3EEC" w:rsidP="00F937CF">
            <w:pPr>
              <w:rPr>
                <w:lang w:val="nb-NO"/>
              </w:rPr>
            </w:pPr>
          </w:p>
          <w:p w14:paraId="7E55F2EB" w14:textId="77777777" w:rsidR="001D3EEC" w:rsidRDefault="001D3EEC" w:rsidP="00F937CF">
            <w:pPr>
              <w:rPr>
                <w:lang w:val="it-IT"/>
              </w:rPr>
            </w:pPr>
            <w:r>
              <w:rPr>
                <w:lang w:val="it-IT"/>
              </w:rPr>
              <w:t>10</w:t>
            </w:r>
            <w:r w:rsidRPr="00CF6B9C">
              <w:rPr>
                <w:lang w:val="it-IT"/>
              </w:rPr>
              <w:t xml:space="preserve"> phút</w:t>
            </w:r>
          </w:p>
          <w:p w14:paraId="53D0FA5C" w14:textId="77777777" w:rsidR="001D3EEC" w:rsidRDefault="001D3EEC" w:rsidP="00F937CF">
            <w:pPr>
              <w:rPr>
                <w:lang w:val="nb-NO"/>
              </w:rPr>
            </w:pPr>
          </w:p>
          <w:p w14:paraId="07096C97" w14:textId="77777777" w:rsidR="001D3EEC" w:rsidRDefault="001D3EEC" w:rsidP="00F937CF">
            <w:pPr>
              <w:rPr>
                <w:lang w:val="nb-NO"/>
              </w:rPr>
            </w:pPr>
          </w:p>
          <w:p w14:paraId="4685A7A9" w14:textId="77777777" w:rsidR="001D3EEC" w:rsidRDefault="001D3EEC" w:rsidP="00F937CF">
            <w:pPr>
              <w:rPr>
                <w:lang w:val="nb-NO"/>
              </w:rPr>
            </w:pPr>
          </w:p>
          <w:p w14:paraId="46B7E926" w14:textId="77777777" w:rsidR="001D3EEC" w:rsidRDefault="001D3EEC" w:rsidP="00F937CF">
            <w:pPr>
              <w:rPr>
                <w:lang w:val="nb-NO"/>
              </w:rPr>
            </w:pPr>
          </w:p>
          <w:p w14:paraId="58254223" w14:textId="77777777" w:rsidR="001D3EEC" w:rsidRDefault="001D3EEC" w:rsidP="00F937CF">
            <w:pPr>
              <w:rPr>
                <w:lang w:val="nb-NO"/>
              </w:rPr>
            </w:pPr>
          </w:p>
          <w:p w14:paraId="143FCEC5" w14:textId="77777777" w:rsidR="001D3EEC" w:rsidRDefault="001D3EEC" w:rsidP="00F937CF">
            <w:pPr>
              <w:rPr>
                <w:lang w:val="nb-NO"/>
              </w:rPr>
            </w:pPr>
          </w:p>
          <w:p w14:paraId="7431A653" w14:textId="77777777" w:rsidR="001D3EEC" w:rsidRDefault="001D3EEC" w:rsidP="00F937CF">
            <w:pPr>
              <w:rPr>
                <w:lang w:val="nb-NO"/>
              </w:rPr>
            </w:pPr>
          </w:p>
          <w:p w14:paraId="756207BC" w14:textId="77777777" w:rsidR="001D3EEC" w:rsidRDefault="001D3EEC" w:rsidP="00F937CF">
            <w:pPr>
              <w:rPr>
                <w:lang w:val="nb-NO"/>
              </w:rPr>
            </w:pPr>
          </w:p>
          <w:p w14:paraId="573E2124" w14:textId="77777777" w:rsidR="001D3EEC" w:rsidRDefault="001D3EEC" w:rsidP="00F937CF">
            <w:pPr>
              <w:rPr>
                <w:lang w:val="nb-NO"/>
              </w:rPr>
            </w:pPr>
          </w:p>
          <w:p w14:paraId="243A8BC2" w14:textId="77777777" w:rsidR="001D3EEC" w:rsidRDefault="001D3EEC" w:rsidP="00F937CF">
            <w:pPr>
              <w:rPr>
                <w:lang w:val="nb-NO"/>
              </w:rPr>
            </w:pPr>
          </w:p>
          <w:p w14:paraId="10B2C275" w14:textId="77777777" w:rsidR="001D3EEC" w:rsidRDefault="001D3EEC" w:rsidP="00F937CF">
            <w:pPr>
              <w:rPr>
                <w:lang w:val="nb-NO"/>
              </w:rPr>
            </w:pPr>
          </w:p>
          <w:p w14:paraId="07128AC3" w14:textId="77777777" w:rsidR="001D3EEC" w:rsidRDefault="001D3EEC" w:rsidP="00F937CF">
            <w:pPr>
              <w:rPr>
                <w:lang w:val="it-IT"/>
              </w:rPr>
            </w:pPr>
            <w:r>
              <w:rPr>
                <w:lang w:val="it-IT"/>
              </w:rPr>
              <w:t>10</w:t>
            </w:r>
            <w:r w:rsidRPr="00CF6B9C">
              <w:rPr>
                <w:lang w:val="it-IT"/>
              </w:rPr>
              <w:t xml:space="preserve"> phút</w:t>
            </w:r>
          </w:p>
          <w:p w14:paraId="6755D961" w14:textId="77777777" w:rsidR="001D3EEC" w:rsidRDefault="001D3EEC" w:rsidP="00F937CF">
            <w:pPr>
              <w:rPr>
                <w:lang w:val="nb-NO"/>
              </w:rPr>
            </w:pPr>
          </w:p>
          <w:p w14:paraId="70E396D4" w14:textId="77777777" w:rsidR="001D3EEC" w:rsidRDefault="001D3EEC" w:rsidP="00F937CF">
            <w:pPr>
              <w:rPr>
                <w:lang w:val="nb-NO"/>
              </w:rPr>
            </w:pPr>
          </w:p>
          <w:p w14:paraId="31BAD074" w14:textId="77777777" w:rsidR="001D3EEC" w:rsidRDefault="001D3EEC" w:rsidP="00F937CF">
            <w:pPr>
              <w:rPr>
                <w:lang w:val="nb-NO"/>
              </w:rPr>
            </w:pPr>
          </w:p>
          <w:p w14:paraId="18F69051" w14:textId="77777777" w:rsidR="001D3EEC" w:rsidRDefault="001D3EEC" w:rsidP="00F937CF">
            <w:pPr>
              <w:rPr>
                <w:lang w:val="nb-NO"/>
              </w:rPr>
            </w:pPr>
          </w:p>
          <w:p w14:paraId="350B5BA7" w14:textId="77777777" w:rsidR="001D3EEC" w:rsidRDefault="001D3EEC" w:rsidP="00F937CF">
            <w:pPr>
              <w:rPr>
                <w:lang w:val="nb-NO"/>
              </w:rPr>
            </w:pPr>
          </w:p>
          <w:p w14:paraId="00A72928" w14:textId="77777777" w:rsidR="001D3EEC" w:rsidRDefault="001D3EEC" w:rsidP="00F937CF">
            <w:pPr>
              <w:rPr>
                <w:lang w:val="nb-NO"/>
              </w:rPr>
            </w:pPr>
          </w:p>
          <w:p w14:paraId="3C408875" w14:textId="77777777" w:rsidR="001D3EEC" w:rsidRDefault="001D3EEC" w:rsidP="00F937CF">
            <w:pPr>
              <w:rPr>
                <w:lang w:val="nb-NO"/>
              </w:rPr>
            </w:pPr>
          </w:p>
          <w:p w14:paraId="64000550" w14:textId="77777777" w:rsidR="001D3EEC" w:rsidRDefault="001D3EEC" w:rsidP="00F937CF">
            <w:pPr>
              <w:rPr>
                <w:lang w:val="nb-NO"/>
              </w:rPr>
            </w:pPr>
          </w:p>
          <w:p w14:paraId="65D658C7" w14:textId="77777777" w:rsidR="001D3EEC" w:rsidRDefault="001D3EEC" w:rsidP="00F937CF">
            <w:pPr>
              <w:rPr>
                <w:lang w:val="nb-NO"/>
              </w:rPr>
            </w:pPr>
          </w:p>
          <w:p w14:paraId="10EF1A9B" w14:textId="77777777" w:rsidR="001D3EEC" w:rsidRDefault="001D3EEC" w:rsidP="00F937CF">
            <w:pPr>
              <w:rPr>
                <w:lang w:val="it-IT"/>
              </w:rPr>
            </w:pPr>
            <w:r>
              <w:rPr>
                <w:lang w:val="it-IT"/>
              </w:rPr>
              <w:t>10</w:t>
            </w:r>
            <w:r w:rsidRPr="00CF6B9C">
              <w:rPr>
                <w:lang w:val="it-IT"/>
              </w:rPr>
              <w:t xml:space="preserve"> phút</w:t>
            </w:r>
          </w:p>
          <w:p w14:paraId="071973C0" w14:textId="77777777" w:rsidR="001D3EEC" w:rsidRDefault="001D3EEC" w:rsidP="00F937CF">
            <w:pPr>
              <w:rPr>
                <w:lang w:val="nb-NO"/>
              </w:rPr>
            </w:pPr>
          </w:p>
          <w:p w14:paraId="4D9C849C" w14:textId="77777777" w:rsidR="001D3EEC" w:rsidRDefault="001D3EEC" w:rsidP="00F937CF">
            <w:pPr>
              <w:rPr>
                <w:lang w:val="nb-NO"/>
              </w:rPr>
            </w:pPr>
          </w:p>
          <w:p w14:paraId="5103ABD9" w14:textId="77777777" w:rsidR="001D3EEC" w:rsidRDefault="001D3EEC" w:rsidP="00F937CF">
            <w:pPr>
              <w:rPr>
                <w:lang w:val="nb-NO"/>
              </w:rPr>
            </w:pPr>
          </w:p>
          <w:p w14:paraId="1D7F381B" w14:textId="77777777" w:rsidR="001D3EEC" w:rsidRDefault="001D3EEC" w:rsidP="00F937CF">
            <w:pPr>
              <w:rPr>
                <w:lang w:val="nb-NO"/>
              </w:rPr>
            </w:pPr>
          </w:p>
          <w:p w14:paraId="4C73FE27" w14:textId="77777777" w:rsidR="001D3EEC" w:rsidRDefault="001D3EEC" w:rsidP="00F937CF">
            <w:pPr>
              <w:rPr>
                <w:lang w:val="nb-NO"/>
              </w:rPr>
            </w:pPr>
          </w:p>
          <w:p w14:paraId="640CE8B0" w14:textId="77777777" w:rsidR="001D3EEC" w:rsidRDefault="001D3EEC" w:rsidP="00F937CF">
            <w:pPr>
              <w:rPr>
                <w:lang w:val="nb-NO"/>
              </w:rPr>
            </w:pPr>
          </w:p>
          <w:p w14:paraId="7BBFD921" w14:textId="77777777" w:rsidR="001D3EEC" w:rsidRDefault="001D3EEC" w:rsidP="00F937CF">
            <w:pPr>
              <w:rPr>
                <w:lang w:val="nb-NO"/>
              </w:rPr>
            </w:pPr>
          </w:p>
          <w:p w14:paraId="0BD5B039" w14:textId="09F9C373" w:rsidR="001D3EEC" w:rsidRPr="00CF6B9C" w:rsidRDefault="001D3EEC" w:rsidP="00F937CF">
            <w:pPr>
              <w:rPr>
                <w:lang w:val="nb-NO"/>
              </w:rPr>
            </w:pPr>
          </w:p>
        </w:tc>
      </w:tr>
      <w:tr w:rsidR="00F937CF" w:rsidRPr="00CF6B9C" w14:paraId="383932E6" w14:textId="77777777" w:rsidTr="00F937CF">
        <w:tc>
          <w:tcPr>
            <w:tcW w:w="521" w:type="dxa"/>
            <w:tcBorders>
              <w:top w:val="single" w:sz="4" w:space="0" w:color="auto"/>
              <w:left w:val="single" w:sz="4" w:space="0" w:color="auto"/>
              <w:bottom w:val="single" w:sz="4" w:space="0" w:color="auto"/>
              <w:right w:val="single" w:sz="4" w:space="0" w:color="auto"/>
            </w:tcBorders>
            <w:shd w:val="clear" w:color="auto" w:fill="auto"/>
          </w:tcPr>
          <w:p w14:paraId="78126318" w14:textId="77777777" w:rsidR="00F937CF" w:rsidRPr="00CF6B9C" w:rsidRDefault="00F937CF" w:rsidP="00F937CF">
            <w:pPr>
              <w:jc w:val="center"/>
              <w:rPr>
                <w:b/>
                <w:bCs/>
                <w:lang w:val="nb-NO"/>
              </w:rPr>
            </w:pPr>
            <w:r w:rsidRPr="00CF6B9C">
              <w:rPr>
                <w:b/>
                <w:bCs/>
                <w:lang w:val="nb-NO"/>
              </w:rPr>
              <w:lastRenderedPageBreak/>
              <w:t>3</w:t>
            </w:r>
          </w:p>
        </w:tc>
        <w:tc>
          <w:tcPr>
            <w:tcW w:w="3982" w:type="dxa"/>
            <w:tcBorders>
              <w:top w:val="single" w:sz="4" w:space="0" w:color="auto"/>
              <w:left w:val="single" w:sz="4" w:space="0" w:color="auto"/>
              <w:bottom w:val="single" w:sz="4" w:space="0" w:color="auto"/>
              <w:right w:val="single" w:sz="4" w:space="0" w:color="auto"/>
            </w:tcBorders>
            <w:shd w:val="clear" w:color="auto" w:fill="auto"/>
          </w:tcPr>
          <w:p w14:paraId="74708F8B" w14:textId="77777777" w:rsidR="00F937CF" w:rsidRPr="00CF6B9C" w:rsidRDefault="00F937CF" w:rsidP="00F937CF">
            <w:pPr>
              <w:rPr>
                <w:lang w:val="nb-NO"/>
              </w:rPr>
            </w:pPr>
            <w:r w:rsidRPr="00CF6B9C">
              <w:rPr>
                <w:b/>
                <w:bCs/>
                <w:u w:val="single"/>
                <w:lang w:val="nb-NO"/>
              </w:rPr>
              <w:t>Củng cố kiến thức và kết thúc bài</w:t>
            </w:r>
          </w:p>
          <w:p w14:paraId="1D3FC335" w14:textId="77777777" w:rsidR="00F937CF" w:rsidRPr="00CF6B9C" w:rsidRDefault="00F937CF" w:rsidP="00F937CF">
            <w:pPr>
              <w:jc w:val="center"/>
            </w:pPr>
            <w:r w:rsidRPr="00CF6B9C">
              <w:t>nêu tính chất của oxit nhôm</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2307789" w14:textId="77777777" w:rsidR="00F937CF" w:rsidRPr="00CF6B9C" w:rsidRDefault="00F937CF" w:rsidP="00F937CF">
            <w:pPr>
              <w:rPr>
                <w:lang w:val="nb-NO"/>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8668DDA" w14:textId="77777777" w:rsidR="00F937CF" w:rsidRPr="00CF6B9C" w:rsidRDefault="00F937CF" w:rsidP="00F937CF">
            <w:pPr>
              <w:rPr>
                <w:lang w:val="nb-NO"/>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5C97D2" w14:textId="1BD250B0" w:rsidR="00F937CF" w:rsidRPr="00CF6B9C" w:rsidRDefault="001D3EEC" w:rsidP="00F937CF">
            <w:pPr>
              <w:rPr>
                <w:lang w:val="nb-NO"/>
              </w:rPr>
            </w:pPr>
            <w:r>
              <w:rPr>
                <w:lang w:val="it-IT"/>
              </w:rPr>
              <w:t>10</w:t>
            </w:r>
            <w:r w:rsidRPr="00CF6B9C">
              <w:rPr>
                <w:lang w:val="it-IT"/>
              </w:rPr>
              <w:t xml:space="preserve"> phút</w:t>
            </w:r>
          </w:p>
        </w:tc>
      </w:tr>
      <w:tr w:rsidR="00F937CF" w:rsidRPr="00CF6B9C" w14:paraId="61760C5C" w14:textId="77777777" w:rsidTr="00F937CF">
        <w:tc>
          <w:tcPr>
            <w:tcW w:w="521" w:type="dxa"/>
            <w:tcBorders>
              <w:top w:val="single" w:sz="4" w:space="0" w:color="auto"/>
              <w:left w:val="single" w:sz="4" w:space="0" w:color="auto"/>
              <w:bottom w:val="single" w:sz="4" w:space="0" w:color="auto"/>
              <w:right w:val="single" w:sz="4" w:space="0" w:color="auto"/>
            </w:tcBorders>
            <w:shd w:val="clear" w:color="auto" w:fill="auto"/>
          </w:tcPr>
          <w:p w14:paraId="056272B5" w14:textId="77777777" w:rsidR="00F937CF" w:rsidRPr="00CF6B9C" w:rsidRDefault="00F937CF" w:rsidP="00F937CF">
            <w:pPr>
              <w:jc w:val="center"/>
              <w:rPr>
                <w:b/>
                <w:bCs/>
                <w:lang w:val="nb-NO"/>
              </w:rPr>
            </w:pPr>
            <w:r w:rsidRPr="00CF6B9C">
              <w:rPr>
                <w:b/>
                <w:bCs/>
                <w:lang w:val="nb-NO"/>
              </w:rPr>
              <w:t>4</w:t>
            </w:r>
          </w:p>
        </w:tc>
        <w:tc>
          <w:tcPr>
            <w:tcW w:w="3982" w:type="dxa"/>
            <w:tcBorders>
              <w:top w:val="single" w:sz="4" w:space="0" w:color="auto"/>
              <w:left w:val="single" w:sz="4" w:space="0" w:color="auto"/>
              <w:bottom w:val="single" w:sz="4" w:space="0" w:color="auto"/>
              <w:right w:val="single" w:sz="4" w:space="0" w:color="auto"/>
            </w:tcBorders>
            <w:shd w:val="clear" w:color="auto" w:fill="auto"/>
          </w:tcPr>
          <w:p w14:paraId="2CD7325E" w14:textId="77777777" w:rsidR="00F937CF" w:rsidRPr="00CF6B9C" w:rsidRDefault="00F937CF" w:rsidP="00F937CF">
            <w:pPr>
              <w:rPr>
                <w:b/>
                <w:bCs/>
                <w:u w:val="single"/>
                <w:lang w:val="pt-BR"/>
              </w:rPr>
            </w:pPr>
            <w:r w:rsidRPr="00CF6B9C">
              <w:rPr>
                <w:b/>
                <w:bCs/>
                <w:u w:val="single"/>
                <w:lang w:val="pt-BR"/>
              </w:rPr>
              <w:t>Hướng dẫn tự học</w:t>
            </w:r>
          </w:p>
          <w:p w14:paraId="56B404DB" w14:textId="77777777" w:rsidR="00F937CF" w:rsidRPr="00CF6B9C" w:rsidRDefault="00F937CF" w:rsidP="00F937CF">
            <w:pPr>
              <w:rPr>
                <w:lang w:val="pt-BR"/>
              </w:rPr>
            </w:pPr>
            <w:r w:rsidRPr="00CF6B9C">
              <w:rPr>
                <w:lang w:val="pt-BR"/>
              </w:rPr>
              <w:t>bt trang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14:paraId="532B350D" w14:textId="77777777" w:rsidR="00F937CF" w:rsidRPr="00CF6B9C" w:rsidRDefault="00F937CF" w:rsidP="00F937CF">
            <w:pPr>
              <w:rPr>
                <w:lang w:val="pt-BR"/>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9F185A" w14:textId="6E6E274F" w:rsidR="00F937CF" w:rsidRPr="00CF6B9C" w:rsidRDefault="001D3EEC" w:rsidP="00F937CF">
            <w:pPr>
              <w:rPr>
                <w:lang w:val="pt-BR"/>
              </w:rPr>
            </w:pPr>
            <w:r>
              <w:rPr>
                <w:lang w:val="it-IT"/>
              </w:rPr>
              <w:t>10</w:t>
            </w:r>
            <w:r w:rsidRPr="00CF6B9C">
              <w:rPr>
                <w:lang w:val="it-IT"/>
              </w:rPr>
              <w:t xml:space="preserve"> phút</w:t>
            </w:r>
          </w:p>
        </w:tc>
      </w:tr>
    </w:tbl>
    <w:p w14:paraId="08C51332" w14:textId="77777777" w:rsidR="00F937CF" w:rsidRPr="00242273" w:rsidRDefault="00F937CF" w:rsidP="00F937CF">
      <w:pPr>
        <w:rPr>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3"/>
        <w:gridCol w:w="1456"/>
        <w:gridCol w:w="5221"/>
      </w:tblGrid>
      <w:tr w:rsidR="00F937CF" w:rsidRPr="00CF6B9C" w14:paraId="6C77E374" w14:textId="77777777" w:rsidTr="005E15F7">
        <w:trPr>
          <w:trHeight w:val="2041"/>
        </w:trPr>
        <w:tc>
          <w:tcPr>
            <w:tcW w:w="3763" w:type="dxa"/>
            <w:tcBorders>
              <w:top w:val="single" w:sz="4" w:space="0" w:color="auto"/>
              <w:left w:val="single" w:sz="4" w:space="0" w:color="auto"/>
              <w:bottom w:val="single" w:sz="4" w:space="0" w:color="auto"/>
              <w:right w:val="single" w:sz="4" w:space="0" w:color="auto"/>
            </w:tcBorders>
            <w:shd w:val="clear" w:color="auto" w:fill="auto"/>
          </w:tcPr>
          <w:p w14:paraId="0B7E1C9D" w14:textId="77777777" w:rsidR="00F937CF" w:rsidRPr="00242273" w:rsidRDefault="00F937CF" w:rsidP="00F937CF">
            <w:pPr>
              <w:rPr>
                <w:b/>
                <w:u w:val="single"/>
                <w:lang w:val="pt-BR"/>
              </w:rPr>
            </w:pPr>
          </w:p>
          <w:p w14:paraId="001C7666" w14:textId="77777777" w:rsidR="00F937CF" w:rsidRPr="00242273" w:rsidRDefault="00F937CF" w:rsidP="00F937CF">
            <w:pPr>
              <w:rPr>
                <w:b/>
                <w:u w:val="single"/>
                <w:lang w:val="pt-BR"/>
              </w:rPr>
            </w:pPr>
          </w:p>
          <w:p w14:paraId="5EF6E5D8" w14:textId="77777777" w:rsidR="00F937CF" w:rsidRPr="00242273" w:rsidRDefault="00F937CF" w:rsidP="00F937CF">
            <w:pPr>
              <w:rPr>
                <w:b/>
                <w:u w:val="single"/>
                <w:lang w:val="pt-BR"/>
              </w:rPr>
            </w:pPr>
            <w:r w:rsidRPr="00242273">
              <w:rPr>
                <w:b/>
                <w:u w:val="single"/>
                <w:lang w:val="pt-BR"/>
              </w:rPr>
              <w:t xml:space="preserve">Nguồn tài liệu tham khảo </w:t>
            </w:r>
          </w:p>
        </w:tc>
        <w:tc>
          <w:tcPr>
            <w:tcW w:w="6677" w:type="dxa"/>
            <w:gridSpan w:val="2"/>
            <w:tcBorders>
              <w:top w:val="single" w:sz="4" w:space="0" w:color="auto"/>
              <w:left w:val="single" w:sz="4" w:space="0" w:color="auto"/>
              <w:bottom w:val="single" w:sz="4" w:space="0" w:color="auto"/>
              <w:right w:val="single" w:sz="4" w:space="0" w:color="auto"/>
            </w:tcBorders>
            <w:shd w:val="clear" w:color="auto" w:fill="auto"/>
          </w:tcPr>
          <w:p w14:paraId="40DC718D" w14:textId="77777777" w:rsidR="00F937CF" w:rsidRPr="00242273" w:rsidRDefault="00F937CF" w:rsidP="00F937CF">
            <w:pPr>
              <w:jc w:val="both"/>
            </w:pPr>
            <w:r w:rsidRPr="00242273">
              <w:t xml:space="preserve">1. </w:t>
            </w:r>
            <w:r w:rsidRPr="00242273">
              <w:rPr>
                <w:i/>
                <w:iCs/>
              </w:rPr>
              <w:t xml:space="preserve">Giáo trình hóa học 4, </w:t>
            </w:r>
            <w:r w:rsidRPr="00242273">
              <w:t>Trường CĐ lý tự trọng Tp. HCM, năm 2018.</w:t>
            </w:r>
          </w:p>
          <w:p w14:paraId="63FD0D88" w14:textId="77777777" w:rsidR="00F937CF" w:rsidRPr="00242273" w:rsidRDefault="00F937CF" w:rsidP="00F937CF">
            <w:pPr>
              <w:jc w:val="both"/>
            </w:pPr>
            <w:r w:rsidRPr="00242273">
              <w:t xml:space="preserve">2. </w:t>
            </w:r>
            <w:r w:rsidRPr="00242273">
              <w:rPr>
                <w:lang w:val="vi-VN"/>
              </w:rPr>
              <w:t>Nguyễn Xuân Trường</w:t>
            </w:r>
            <w:r w:rsidRPr="00242273">
              <w:t xml:space="preserve">, </w:t>
            </w:r>
            <w:r w:rsidRPr="00242273">
              <w:rPr>
                <w:i/>
                <w:iCs/>
              </w:rPr>
              <w:t xml:space="preserve">Hóa học 12, </w:t>
            </w:r>
            <w:r w:rsidRPr="00242273">
              <w:rPr>
                <w:lang w:val="vi-VN"/>
              </w:rPr>
              <w:t>NXB Giáo dục Việt Nam</w:t>
            </w:r>
            <w:r w:rsidRPr="00242273">
              <w:t>, năm 2015.</w:t>
            </w:r>
          </w:p>
          <w:p w14:paraId="7DFCF60A" w14:textId="77777777" w:rsidR="00F937CF" w:rsidRPr="00242273" w:rsidRDefault="00F937CF" w:rsidP="00F937CF">
            <w:pPr>
              <w:jc w:val="both"/>
              <w:rPr>
                <w:b/>
                <w:lang w:val="pt-BR"/>
              </w:rPr>
            </w:pPr>
            <w:r w:rsidRPr="00242273">
              <w:t xml:space="preserve">3. </w:t>
            </w:r>
            <w:r w:rsidRPr="00242273">
              <w:rPr>
                <w:lang w:val="vi-VN"/>
              </w:rPr>
              <w:t xml:space="preserve">Nguyễn Xuân Trường, </w:t>
            </w:r>
            <w:r w:rsidRPr="00242273">
              <w:rPr>
                <w:i/>
                <w:iCs/>
                <w:lang w:val="vi-VN"/>
              </w:rPr>
              <w:t xml:space="preserve">Bài tập Hóa học </w:t>
            </w:r>
            <w:r w:rsidRPr="00242273">
              <w:t xml:space="preserve">12, </w:t>
            </w:r>
            <w:r w:rsidRPr="00242273">
              <w:rPr>
                <w:lang w:val="vi-VN"/>
              </w:rPr>
              <w:t>NXB Giáo dục Việt Nam</w:t>
            </w:r>
            <w:r w:rsidRPr="00242273">
              <w:t>, năm 2015.</w:t>
            </w:r>
          </w:p>
        </w:tc>
      </w:tr>
      <w:tr w:rsidR="00F937CF" w:rsidRPr="00CF6B9C" w14:paraId="2010FE5D" w14:textId="77777777" w:rsidTr="005E15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71"/>
        </w:trPr>
        <w:tc>
          <w:tcPr>
            <w:tcW w:w="5219" w:type="dxa"/>
            <w:gridSpan w:val="2"/>
            <w:shd w:val="clear" w:color="auto" w:fill="auto"/>
          </w:tcPr>
          <w:p w14:paraId="4E5DC2DD" w14:textId="77777777" w:rsidR="00F937CF" w:rsidRPr="00CF6B9C" w:rsidRDefault="00F937CF" w:rsidP="00F937CF">
            <w:pPr>
              <w:jc w:val="center"/>
              <w:rPr>
                <w:b/>
                <w:bCs/>
                <w:lang w:val="pt-BR"/>
              </w:rPr>
            </w:pPr>
            <w:r w:rsidRPr="00CF6B9C">
              <w:rPr>
                <w:b/>
                <w:bCs/>
                <w:lang w:val="pt-BR"/>
              </w:rPr>
              <w:t>Trưởng tổ môn</w:t>
            </w:r>
          </w:p>
          <w:p w14:paraId="7E097D83" w14:textId="4905CE0F" w:rsidR="00F937CF" w:rsidRPr="00CF6B9C" w:rsidRDefault="008961A6" w:rsidP="00F937CF">
            <w:pPr>
              <w:jc w:val="center"/>
              <w:rPr>
                <w:b/>
                <w:bCs/>
                <w:lang w:val="pt-BR"/>
              </w:rPr>
            </w:pPr>
            <w:r>
              <w:rPr>
                <w:b/>
                <w:bCs/>
                <w:sz w:val="26"/>
                <w:szCs w:val="26"/>
              </w:rPr>
              <w:t>Phạm Thị Thu Nga</w:t>
            </w:r>
          </w:p>
          <w:p w14:paraId="4D20F3A4" w14:textId="77777777" w:rsidR="00F937CF" w:rsidRPr="00CF6B9C" w:rsidRDefault="00F937CF" w:rsidP="00F937CF">
            <w:pPr>
              <w:jc w:val="center"/>
              <w:rPr>
                <w:b/>
                <w:bCs/>
                <w:lang w:val="pt-BR"/>
              </w:rPr>
            </w:pPr>
          </w:p>
          <w:p w14:paraId="042FA789" w14:textId="77777777" w:rsidR="00F937CF" w:rsidRPr="00CF6B9C" w:rsidRDefault="00F937CF" w:rsidP="00F937CF">
            <w:pPr>
              <w:jc w:val="center"/>
              <w:rPr>
                <w:b/>
                <w:bCs/>
                <w:lang w:val="pt-BR"/>
              </w:rPr>
            </w:pPr>
          </w:p>
          <w:p w14:paraId="333AD4CA" w14:textId="77777777" w:rsidR="00F937CF" w:rsidRPr="00CF6B9C" w:rsidRDefault="00F937CF" w:rsidP="00F937CF">
            <w:pPr>
              <w:jc w:val="center"/>
              <w:rPr>
                <w:b/>
                <w:bCs/>
                <w:lang w:val="pt-BR"/>
              </w:rPr>
            </w:pPr>
          </w:p>
        </w:tc>
        <w:tc>
          <w:tcPr>
            <w:tcW w:w="5220" w:type="dxa"/>
            <w:shd w:val="clear" w:color="auto" w:fill="auto"/>
          </w:tcPr>
          <w:p w14:paraId="73020EB0" w14:textId="77777777" w:rsidR="00F937CF" w:rsidRPr="00CF6B9C" w:rsidRDefault="00F937CF" w:rsidP="00F937CF">
            <w:pPr>
              <w:rPr>
                <w:lang w:val="pt-BR"/>
              </w:rPr>
            </w:pPr>
          </w:p>
          <w:p w14:paraId="3A16ACBB" w14:textId="77777777" w:rsidR="005E15F7" w:rsidRDefault="005E15F7" w:rsidP="00F937CF">
            <w:pPr>
              <w:jc w:val="center"/>
              <w:rPr>
                <w:i/>
                <w:lang w:val="pt-BR"/>
              </w:rPr>
            </w:pPr>
            <w:r>
              <w:rPr>
                <w:i/>
                <w:lang w:val="pt-BR"/>
              </w:rPr>
              <w:t xml:space="preserve">Tp. Hồ Chí Minh, ngày 18 tháng 10  năm 2021 </w:t>
            </w:r>
          </w:p>
          <w:p w14:paraId="13ACF397" w14:textId="2608C913" w:rsidR="00F937CF" w:rsidRPr="00CF6B9C" w:rsidRDefault="00F937CF" w:rsidP="00F937CF">
            <w:pPr>
              <w:jc w:val="center"/>
              <w:rPr>
                <w:b/>
                <w:bCs/>
                <w:lang w:val="pt-BR"/>
              </w:rPr>
            </w:pPr>
            <w:r w:rsidRPr="00CF6B9C">
              <w:rPr>
                <w:lang w:val="pt-BR"/>
              </w:rPr>
              <w:t xml:space="preserve">          </w:t>
            </w:r>
            <w:r w:rsidRPr="00CF6B9C">
              <w:rPr>
                <w:b/>
                <w:lang w:val="pt-BR"/>
              </w:rPr>
              <w:t>Giảng viên</w:t>
            </w:r>
          </w:p>
          <w:p w14:paraId="6D099C27" w14:textId="77777777" w:rsidR="00F937CF" w:rsidRPr="00CF6B9C" w:rsidRDefault="00F937CF" w:rsidP="00F937CF">
            <w:pPr>
              <w:jc w:val="center"/>
              <w:rPr>
                <w:lang w:val="pt-BR"/>
              </w:rPr>
            </w:pPr>
          </w:p>
          <w:p w14:paraId="24B87C21" w14:textId="11DDD286" w:rsidR="00F937CF" w:rsidRPr="00CF6B9C" w:rsidRDefault="00881F7D" w:rsidP="00F937CF">
            <w:pPr>
              <w:jc w:val="center"/>
              <w:rPr>
                <w:lang w:val="pt-BR"/>
              </w:rPr>
            </w:pPr>
            <w:r>
              <w:t>Trịnh Khắc Vũ</w:t>
            </w:r>
          </w:p>
          <w:p w14:paraId="547ED07C" w14:textId="77777777" w:rsidR="00F937CF" w:rsidRPr="00CF6B9C" w:rsidRDefault="00F937CF" w:rsidP="00F937CF">
            <w:pPr>
              <w:rPr>
                <w:lang w:val="pt-BR"/>
              </w:rPr>
            </w:pPr>
          </w:p>
        </w:tc>
      </w:tr>
    </w:tbl>
    <w:p w14:paraId="1ECC5EDB" w14:textId="7551681C" w:rsidR="00C30EF1" w:rsidRDefault="00C30EF1" w:rsidP="00446636">
      <w:pPr>
        <w:tabs>
          <w:tab w:val="left" w:pos="3610"/>
        </w:tabs>
      </w:pPr>
    </w:p>
    <w:p w14:paraId="4F13E23F" w14:textId="77777777" w:rsidR="00C30EF1" w:rsidRDefault="00C30EF1">
      <w:r>
        <w:br w:type="page"/>
      </w:r>
    </w:p>
    <w:p w14:paraId="3F5061E3" w14:textId="77777777" w:rsidR="00C30EF1" w:rsidRPr="00CF6B9C" w:rsidRDefault="00C30EF1" w:rsidP="00C30EF1">
      <w:pPr>
        <w:rPr>
          <w:lang w:val="pt-BR"/>
        </w:rPr>
      </w:pPr>
    </w:p>
    <w:p w14:paraId="09C811B7" w14:textId="77777777" w:rsidR="00C30EF1" w:rsidRPr="00CF6B9C" w:rsidRDefault="00C30EF1" w:rsidP="00C30EF1">
      <w:pPr>
        <w:rPr>
          <w:lang w:val="pt-BR"/>
        </w:rPr>
      </w:pPr>
    </w:p>
    <w:tbl>
      <w:tblPr>
        <w:tblW w:w="0" w:type="auto"/>
        <w:tblLook w:val="01E0" w:firstRow="1" w:lastRow="1" w:firstColumn="1" w:lastColumn="1" w:noHBand="0" w:noVBand="0"/>
      </w:tblPr>
      <w:tblGrid>
        <w:gridCol w:w="3755"/>
        <w:gridCol w:w="5634"/>
      </w:tblGrid>
      <w:tr w:rsidR="00C30EF1" w:rsidRPr="00CF6B9C" w14:paraId="098D2733" w14:textId="77777777" w:rsidTr="007209B8">
        <w:tc>
          <w:tcPr>
            <w:tcW w:w="3755" w:type="dxa"/>
            <w:shd w:val="clear" w:color="auto" w:fill="auto"/>
          </w:tcPr>
          <w:p w14:paraId="5B5C618F" w14:textId="77777777" w:rsidR="00C30EF1" w:rsidRPr="001F4283" w:rsidRDefault="00C30EF1" w:rsidP="007209B8">
            <w:pPr>
              <w:rPr>
                <w:lang w:val="vi-VN"/>
              </w:rPr>
            </w:pPr>
            <w:r w:rsidRPr="00CF6B9C">
              <w:rPr>
                <w:lang w:val="pt-BR"/>
              </w:rPr>
              <w:t>Giáo án số:</w:t>
            </w:r>
            <w:r>
              <w:rPr>
                <w:lang w:val="vi-VN"/>
              </w:rPr>
              <w:t>20</w:t>
            </w:r>
          </w:p>
        </w:tc>
        <w:tc>
          <w:tcPr>
            <w:tcW w:w="5634" w:type="dxa"/>
            <w:shd w:val="clear" w:color="auto" w:fill="auto"/>
          </w:tcPr>
          <w:p w14:paraId="0217A11E" w14:textId="3ED71F91" w:rsidR="00C30EF1" w:rsidRPr="001F40FC" w:rsidRDefault="00C30EF1" w:rsidP="007209B8">
            <w:pPr>
              <w:rPr>
                <w:lang w:val="vi-VN"/>
              </w:rPr>
            </w:pPr>
            <w:r w:rsidRPr="00CF6B9C">
              <w:t>Thời gian thực hiện:</w:t>
            </w:r>
            <w:r w:rsidR="001D3EEC">
              <w:t>3</w:t>
            </w:r>
            <w:r>
              <w:rPr>
                <w:lang w:val="vi-VN"/>
              </w:rPr>
              <w:t xml:space="preserve"> tiết</w:t>
            </w:r>
          </w:p>
          <w:p w14:paraId="43992DED" w14:textId="77777777" w:rsidR="00C30EF1" w:rsidRPr="00A0188D" w:rsidRDefault="00C30EF1" w:rsidP="00C30EF1">
            <w:pPr>
              <w:tabs>
                <w:tab w:val="right" w:leader="dot" w:pos="3331"/>
              </w:tabs>
              <w:spacing w:line="256" w:lineRule="auto"/>
              <w:jc w:val="both"/>
              <w:rPr>
                <w:b/>
                <w:bCs/>
                <w:color w:val="000000"/>
                <w:sz w:val="26"/>
                <w:szCs w:val="26"/>
              </w:rPr>
            </w:pPr>
            <w:r w:rsidRPr="00CF6B9C">
              <w:t>Tên chương</w:t>
            </w:r>
            <w:r>
              <w:rPr>
                <w:lang w:val="vi-VN"/>
              </w:rPr>
              <w:t xml:space="preserve">: </w:t>
            </w:r>
            <w:r>
              <w:rPr>
                <w:b/>
                <w:bCs/>
                <w:lang w:val="vi-VN"/>
              </w:rPr>
              <w:t xml:space="preserve"> </w:t>
            </w:r>
            <w:r w:rsidRPr="00A0188D">
              <w:rPr>
                <w:b/>
                <w:bCs/>
                <w:color w:val="000000"/>
                <w:sz w:val="26"/>
                <w:szCs w:val="26"/>
              </w:rPr>
              <w:t xml:space="preserve">Chương 5 : KIM LOẠI - KIM LOẠI KIỀM, NHÔM, SẮT </w:t>
            </w:r>
          </w:p>
          <w:p w14:paraId="30034C26" w14:textId="41A3474A" w:rsidR="00C30EF1" w:rsidRPr="00CF6B9C" w:rsidRDefault="00C30EF1" w:rsidP="007209B8">
            <w:r w:rsidRPr="00CF6B9C">
              <w:t xml:space="preserve"> hiện ngày...</w:t>
            </w:r>
            <w:r w:rsidR="005E15F7">
              <w:t>22</w:t>
            </w:r>
            <w:r w:rsidRPr="00CF6B9C">
              <w:t>.....tháng...</w:t>
            </w:r>
            <w:r w:rsidR="005E15F7">
              <w:t>11</w:t>
            </w:r>
            <w:r w:rsidRPr="00CF6B9C">
              <w:t>...năm....</w:t>
            </w:r>
            <w:r w:rsidR="005E15F7">
              <w:t>2021</w:t>
            </w:r>
            <w:r w:rsidRPr="00CF6B9C">
              <w:t>........</w:t>
            </w:r>
          </w:p>
        </w:tc>
      </w:tr>
    </w:tbl>
    <w:p w14:paraId="07257765" w14:textId="77777777" w:rsidR="00C30EF1" w:rsidRPr="00CF6B9C" w:rsidRDefault="00C30EF1" w:rsidP="00C30EF1"/>
    <w:p w14:paraId="43620315" w14:textId="6B8CD3E1" w:rsidR="00C30EF1" w:rsidRPr="00CF6B9C" w:rsidRDefault="00C30EF1" w:rsidP="00C30EF1">
      <w:pPr>
        <w:rPr>
          <w:b/>
          <w:bCs/>
        </w:rPr>
      </w:pPr>
      <w:r w:rsidRPr="00CF6B9C">
        <w:rPr>
          <w:lang w:val="it-IT"/>
        </w:rPr>
        <w:t>Tên bài</w:t>
      </w:r>
      <w:r>
        <w:rPr>
          <w:lang w:val="it-IT"/>
        </w:rPr>
        <w:t xml:space="preserve"> 2</w:t>
      </w:r>
      <w:r w:rsidR="005E15F7">
        <w:rPr>
          <w:lang w:val="it-IT"/>
        </w:rPr>
        <w:t>0</w:t>
      </w:r>
      <w:r w:rsidRPr="00CF6B9C">
        <w:rPr>
          <w:lang w:val="it-IT"/>
        </w:rPr>
        <w:t xml:space="preserve">: </w:t>
      </w:r>
      <w:r w:rsidRPr="00CF6B9C">
        <w:rPr>
          <w:b/>
          <w:bCs/>
        </w:rPr>
        <w:t>SẮT VÀ MỘT SỐ KIM LOẠI QUAN TRỌNG</w:t>
      </w:r>
    </w:p>
    <w:p w14:paraId="221D089C" w14:textId="77777777" w:rsidR="00C30EF1" w:rsidRPr="008E042B" w:rsidRDefault="00C30EF1" w:rsidP="00C30EF1">
      <w:pPr>
        <w:jc w:val="both"/>
        <w:outlineLvl w:val="0"/>
        <w:rPr>
          <w:b/>
          <w:u w:val="single"/>
          <w:lang w:val="it-IT"/>
        </w:rPr>
      </w:pPr>
      <w:r w:rsidRPr="00CF6B9C">
        <w:rPr>
          <w:b/>
          <w:u w:val="single"/>
          <w:lang w:val="it-IT"/>
        </w:rPr>
        <w:t>Mục tiêu của bài</w:t>
      </w:r>
      <w:r>
        <w:rPr>
          <w:b/>
          <w:u w:val="single"/>
          <w:lang w:val="vi-VN"/>
        </w:rPr>
        <w:t xml:space="preserve">: </w:t>
      </w:r>
      <w:r w:rsidRPr="00CF6B9C">
        <w:rPr>
          <w:lang w:val="it-IT"/>
        </w:rPr>
        <w:t>Sau khi học xong bài này người học có khả năng:</w:t>
      </w:r>
    </w:p>
    <w:p w14:paraId="4EE00331" w14:textId="77777777" w:rsidR="00C30EF1" w:rsidRPr="00CF6B9C" w:rsidRDefault="00C30EF1" w:rsidP="00C30EF1">
      <w:pPr>
        <w:jc w:val="both"/>
        <w:outlineLvl w:val="0"/>
        <w:rPr>
          <w:b/>
          <w:bCs/>
        </w:rPr>
      </w:pPr>
      <w:r w:rsidRPr="00CF6B9C">
        <w:rPr>
          <w:b/>
          <w:bCs/>
        </w:rPr>
        <w:t xml:space="preserve">1. </w:t>
      </w:r>
      <w:r w:rsidRPr="00CF6B9C">
        <w:rPr>
          <w:b/>
          <w:bCs/>
          <w:u w:val="single"/>
        </w:rPr>
        <w:t>Kiến thức</w:t>
      </w:r>
      <w:r w:rsidRPr="00CF6B9C">
        <w:rPr>
          <w:b/>
          <w:bCs/>
        </w:rPr>
        <w:t xml:space="preserve">: </w:t>
      </w:r>
    </w:p>
    <w:p w14:paraId="02E74353" w14:textId="77777777" w:rsidR="00C30EF1" w:rsidRPr="00CF6B9C" w:rsidRDefault="00C30EF1" w:rsidP="00C30EF1">
      <w:pPr>
        <w:jc w:val="both"/>
        <w:outlineLvl w:val="0"/>
      </w:pPr>
      <w:r>
        <w:t xml:space="preserve">  </w:t>
      </w:r>
      <w:r w:rsidRPr="00CF6B9C">
        <w:t xml:space="preserve"> - </w:t>
      </w:r>
      <w:r>
        <w:rPr>
          <w:szCs w:val="22"/>
          <w:lang w:val="vi-VN"/>
        </w:rPr>
        <w:t>Nêu</w:t>
      </w:r>
      <w:r w:rsidRPr="00CB6D3A">
        <w:rPr>
          <w:szCs w:val="22"/>
          <w:lang w:val="it-IT"/>
        </w:rPr>
        <w:t xml:space="preserve"> được</w:t>
      </w:r>
      <w:r w:rsidRPr="00CF6B9C">
        <w:t xml:space="preserve"> </w:t>
      </w:r>
      <w:r>
        <w:rPr>
          <w:lang w:val="vi-VN"/>
        </w:rPr>
        <w:t>v</w:t>
      </w:r>
      <w:r w:rsidRPr="00CF6B9C">
        <w:t>ị trí, cấu tạo nguyên tử, tính chất của sắt.</w:t>
      </w:r>
    </w:p>
    <w:p w14:paraId="7D0E766E" w14:textId="77777777" w:rsidR="00C30EF1" w:rsidRPr="00CF6B9C" w:rsidRDefault="00C30EF1" w:rsidP="00C30EF1">
      <w:pPr>
        <w:jc w:val="both"/>
        <w:outlineLvl w:val="0"/>
      </w:pPr>
      <w:r>
        <w:t xml:space="preserve"> </w:t>
      </w:r>
      <w:r w:rsidRPr="00CF6B9C">
        <w:t xml:space="preserve">  -</w:t>
      </w:r>
      <w:r>
        <w:rPr>
          <w:lang w:val="vi-VN"/>
        </w:rPr>
        <w:t xml:space="preserve"> </w:t>
      </w:r>
      <w:r>
        <w:rPr>
          <w:szCs w:val="22"/>
          <w:lang w:val="vi-VN"/>
        </w:rPr>
        <w:t>Giải thích</w:t>
      </w:r>
      <w:r>
        <w:rPr>
          <w:lang w:val="vi-VN"/>
        </w:rPr>
        <w:t xml:space="preserve"> được t</w:t>
      </w:r>
      <w:r w:rsidRPr="00CF6B9C">
        <w:t>ính chất vật lí và hoá học của sắt.</w:t>
      </w:r>
    </w:p>
    <w:p w14:paraId="2EE24B68" w14:textId="77777777" w:rsidR="00C30EF1" w:rsidRPr="00CF6B9C" w:rsidRDefault="00C30EF1" w:rsidP="00C30EF1">
      <w:pPr>
        <w:jc w:val="both"/>
        <w:outlineLvl w:val="0"/>
      </w:pPr>
      <w:r w:rsidRPr="00CF6B9C">
        <w:rPr>
          <w:b/>
          <w:bCs/>
        </w:rPr>
        <w:t xml:space="preserve"> 2. </w:t>
      </w:r>
      <w:r w:rsidRPr="00CF6B9C">
        <w:rPr>
          <w:b/>
          <w:bCs/>
          <w:u w:val="single"/>
        </w:rPr>
        <w:t>Kĩ năng</w:t>
      </w:r>
      <w:r w:rsidRPr="00CF6B9C">
        <w:rPr>
          <w:b/>
          <w:bCs/>
        </w:rPr>
        <w:t>:</w:t>
      </w:r>
      <w:r w:rsidRPr="00CF6B9C">
        <w:t xml:space="preserve"> </w:t>
      </w:r>
    </w:p>
    <w:p w14:paraId="3A739F7C" w14:textId="77777777" w:rsidR="00C30EF1" w:rsidRPr="00CF6B9C" w:rsidRDefault="00C30EF1" w:rsidP="00C30EF1">
      <w:pPr>
        <w:jc w:val="both"/>
        <w:outlineLvl w:val="0"/>
      </w:pPr>
      <w:r w:rsidRPr="00CF6B9C">
        <w:t xml:space="preserve">  - Viết</w:t>
      </w:r>
      <w:r>
        <w:rPr>
          <w:lang w:val="vi-VN"/>
        </w:rPr>
        <w:t xml:space="preserve"> được</w:t>
      </w:r>
      <w:r w:rsidRPr="00CF6B9C">
        <w:t xml:space="preserve"> PTHH hoạ tính chất hoá học của sắt.</w:t>
      </w:r>
    </w:p>
    <w:p w14:paraId="00BA3590" w14:textId="77777777" w:rsidR="00C30EF1" w:rsidRDefault="00C30EF1" w:rsidP="00C30EF1">
      <w:pPr>
        <w:jc w:val="both"/>
        <w:outlineLvl w:val="0"/>
        <w:rPr>
          <w:lang w:val="vi-VN"/>
        </w:rPr>
      </w:pPr>
      <w:r w:rsidRPr="00CF6B9C">
        <w:t xml:space="preserve">  - Giải được các bài tập về sắt.</w:t>
      </w:r>
    </w:p>
    <w:p w14:paraId="02A57CCE" w14:textId="77777777" w:rsidR="00C30EF1" w:rsidRDefault="00C30EF1" w:rsidP="00C30EF1">
      <w:pPr>
        <w:pStyle w:val="NormalWeb"/>
        <w:shd w:val="clear" w:color="auto" w:fill="FFFFFF"/>
        <w:spacing w:before="0" w:beforeAutospacing="0" w:after="0" w:afterAutospacing="0"/>
        <w:textAlignment w:val="baseline"/>
        <w:rPr>
          <w:color w:val="000000"/>
          <w:lang w:val="vi-VN"/>
        </w:rPr>
      </w:pPr>
      <w:r>
        <w:rPr>
          <w:b/>
          <w:bCs/>
          <w:lang w:val="vi-VN"/>
        </w:rPr>
        <w:t xml:space="preserve">3. </w:t>
      </w:r>
      <w:r w:rsidRPr="00CF6B9C">
        <w:rPr>
          <w:b/>
          <w:bCs/>
        </w:rPr>
        <w:t>Thái độ</w:t>
      </w:r>
      <w:r w:rsidRPr="00C167C8">
        <w:rPr>
          <w:color w:val="000000"/>
        </w:rPr>
        <w:t xml:space="preserve"> </w:t>
      </w:r>
    </w:p>
    <w:p w14:paraId="21B193C0" w14:textId="77777777" w:rsidR="00C30EF1" w:rsidRPr="00C167C8" w:rsidRDefault="00C30EF1" w:rsidP="00C30EF1">
      <w:pPr>
        <w:pStyle w:val="NormalWeb"/>
        <w:shd w:val="clear" w:color="auto" w:fill="FFFFFF"/>
        <w:spacing w:before="0" w:beforeAutospacing="0" w:after="0" w:afterAutospacing="0"/>
        <w:textAlignment w:val="baseline"/>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 sử dụng hợp lí tài nguyên.</w:t>
      </w:r>
    </w:p>
    <w:p w14:paraId="347DF278" w14:textId="77777777" w:rsidR="00C30EF1" w:rsidRPr="00242273" w:rsidRDefault="00C30EF1" w:rsidP="00C30EF1">
      <w:pPr>
        <w:jc w:val="both"/>
        <w:outlineLvl w:val="0"/>
        <w:rPr>
          <w:lang w:val="vi-VN"/>
        </w:rPr>
      </w:pPr>
    </w:p>
    <w:p w14:paraId="5ECBBC3F" w14:textId="77777777" w:rsidR="00C30EF1" w:rsidRPr="00CF6B9C" w:rsidRDefault="00C30EF1" w:rsidP="00C30EF1">
      <w:pPr>
        <w:rPr>
          <w:b/>
          <w:u w:val="single"/>
          <w:lang w:val="it-IT"/>
        </w:rPr>
      </w:pPr>
      <w:r w:rsidRPr="00CF6B9C">
        <w:rPr>
          <w:b/>
          <w:u w:val="single"/>
          <w:lang w:val="it-IT"/>
        </w:rPr>
        <w:t>đồ dùng và phương tiện dạy học:</w:t>
      </w:r>
    </w:p>
    <w:p w14:paraId="4901AC7E" w14:textId="77777777" w:rsidR="00C30EF1" w:rsidRPr="00CF6B9C" w:rsidRDefault="00C30EF1" w:rsidP="00C30EF1">
      <w:pPr>
        <w:jc w:val="both"/>
        <w:outlineLvl w:val="0"/>
      </w:pPr>
      <w:r w:rsidRPr="00CF6B9C">
        <w:t>- Bảng tuần hoàn các nguyên tố hoá học.</w:t>
      </w:r>
    </w:p>
    <w:p w14:paraId="604339A2" w14:textId="77777777" w:rsidR="00C30EF1" w:rsidRPr="00CF6B9C" w:rsidRDefault="00C30EF1" w:rsidP="00C30EF1">
      <w:r w:rsidRPr="00CF6B9C">
        <w:t xml:space="preserve">  - Dụng cụ, hoá chất: bình khí O</w:t>
      </w:r>
      <w:r w:rsidRPr="00CF6B9C">
        <w:rPr>
          <w:vertAlign w:val="subscript"/>
        </w:rPr>
        <w:t>2</w:t>
      </w:r>
      <w:r w:rsidRPr="00CF6B9C">
        <w:t xml:space="preserve"> và bình khí Cl</w:t>
      </w:r>
      <w:r w:rsidRPr="00CF6B9C">
        <w:rPr>
          <w:vertAlign w:val="subscript"/>
        </w:rPr>
        <w:t>2</w:t>
      </w:r>
      <w:r w:rsidRPr="00CF6B9C">
        <w:t xml:space="preserve"> (điều chế trước), dây sắt, đinh sắt, dung dịch H</w:t>
      </w:r>
      <w:r w:rsidRPr="00CF6B9C">
        <w:rPr>
          <w:vertAlign w:val="subscript"/>
        </w:rPr>
        <w:t>2</w:t>
      </w:r>
      <w:r w:rsidRPr="00CF6B9C">
        <w:t>SO</w:t>
      </w:r>
      <w:r w:rsidRPr="00CF6B9C">
        <w:rPr>
          <w:vertAlign w:val="subscript"/>
        </w:rPr>
        <w:t>4</w:t>
      </w:r>
      <w:r w:rsidRPr="00CF6B9C">
        <w:t xml:space="preserve"> loãng, dung dịch CuSO</w:t>
      </w:r>
      <w:r w:rsidRPr="00CF6B9C">
        <w:rPr>
          <w:vertAlign w:val="subscript"/>
        </w:rPr>
        <w:t>4</w:t>
      </w:r>
      <w:r w:rsidRPr="00CF6B9C">
        <w:t>, ống nghiệm, đèn cồn, giá thí nghiệm, kẹp sắt,…</w:t>
      </w:r>
    </w:p>
    <w:p w14:paraId="0E06F038" w14:textId="77777777" w:rsidR="00C30EF1" w:rsidRPr="00CF6B9C" w:rsidRDefault="00C30EF1" w:rsidP="00C30EF1">
      <w:r w:rsidRPr="00CF6B9C">
        <w:rPr>
          <w:b/>
          <w:lang w:val="it-IT"/>
        </w:rPr>
        <w:t>I. Ổn định lớp học:</w:t>
      </w:r>
      <w:r w:rsidRPr="00CF6B9C">
        <w:t xml:space="preserve"> Điểm danh, nhắc nhở các trường hợp gần bị cấm thi.</w:t>
      </w:r>
      <w:r w:rsidRPr="00CF6B9C">
        <w:rPr>
          <w:lang w:val="it-IT"/>
        </w:rPr>
        <w:t xml:space="preserve"> Thời gian: 5 phút</w:t>
      </w:r>
    </w:p>
    <w:p w14:paraId="3B3A4B31" w14:textId="77777777" w:rsidR="00C30EF1" w:rsidRDefault="00C30EF1" w:rsidP="00C30EF1">
      <w:pPr>
        <w:rPr>
          <w:lang w:val="vi-VN"/>
        </w:rPr>
      </w:pPr>
      <w:r w:rsidRPr="008355E4">
        <w:rPr>
          <w:lang w:val="de-DE"/>
        </w:rPr>
        <w:t>Số học sinh vắng:…………Tên:</w:t>
      </w:r>
    </w:p>
    <w:p w14:paraId="46636F24" w14:textId="77777777" w:rsidR="00C30EF1" w:rsidRPr="00CF6B9C" w:rsidRDefault="00C30EF1" w:rsidP="00C30EF1">
      <w:pPr>
        <w:rPr>
          <w:b/>
          <w:lang w:val="sv-SE"/>
        </w:rPr>
      </w:pPr>
      <w:r w:rsidRPr="00CF6B9C">
        <w:rPr>
          <w:b/>
          <w:lang w:val="sv-SE"/>
        </w:rPr>
        <w:t>II. Thực hiện bài học:</w:t>
      </w:r>
    </w:p>
    <w:p w14:paraId="6FAB97D5" w14:textId="77777777" w:rsidR="00C30EF1" w:rsidRPr="00CF6B9C" w:rsidRDefault="00C30EF1" w:rsidP="00C30EF1">
      <w:pPr>
        <w:rPr>
          <w:lang w:val="sv-S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982"/>
        <w:gridCol w:w="2835"/>
        <w:gridCol w:w="1984"/>
        <w:gridCol w:w="851"/>
      </w:tblGrid>
      <w:tr w:rsidR="00C30EF1" w:rsidRPr="00CF6B9C" w14:paraId="71EF955F" w14:textId="77777777" w:rsidTr="007209B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24ECCBD4" w14:textId="77777777" w:rsidR="00C30EF1" w:rsidRPr="00CF6B9C" w:rsidRDefault="00C30EF1" w:rsidP="007209B8">
            <w:pPr>
              <w:rPr>
                <w:lang w:val="de-DE"/>
              </w:rPr>
            </w:pPr>
            <w:r w:rsidRPr="00CF6B9C">
              <w:rPr>
                <w:lang w:val="de-DE"/>
              </w:rPr>
              <w:t>TT</w:t>
            </w:r>
          </w:p>
        </w:tc>
        <w:tc>
          <w:tcPr>
            <w:tcW w:w="3982" w:type="dxa"/>
            <w:vMerge w:val="restart"/>
            <w:tcBorders>
              <w:top w:val="single" w:sz="4" w:space="0" w:color="auto"/>
              <w:left w:val="single" w:sz="4" w:space="0" w:color="auto"/>
              <w:bottom w:val="single" w:sz="4" w:space="0" w:color="auto"/>
              <w:right w:val="single" w:sz="4" w:space="0" w:color="auto"/>
            </w:tcBorders>
            <w:shd w:val="clear" w:color="auto" w:fill="auto"/>
          </w:tcPr>
          <w:p w14:paraId="2B544AD3" w14:textId="77777777" w:rsidR="00C30EF1" w:rsidRPr="00CF6B9C" w:rsidRDefault="00C30EF1" w:rsidP="007209B8">
            <w:pPr>
              <w:jc w:val="center"/>
              <w:rPr>
                <w:lang w:val="de-DE"/>
              </w:rPr>
            </w:pPr>
            <w:r w:rsidRPr="00CF6B9C">
              <w:rPr>
                <w:lang w:val="de-DE"/>
              </w:rPr>
              <w:t>Nội dung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14:paraId="5BC74D14" w14:textId="77777777" w:rsidR="00C30EF1" w:rsidRPr="00CF6B9C" w:rsidRDefault="00C30EF1" w:rsidP="007209B8">
            <w:pPr>
              <w:jc w:val="center"/>
              <w:rPr>
                <w:lang w:val="fr-FR"/>
              </w:rPr>
            </w:pPr>
            <w:r w:rsidRPr="00CF6B9C">
              <w:rPr>
                <w:lang w:val="fr-FR"/>
              </w:rPr>
              <w:t>Hoạt động dạy học</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14:paraId="07E4DC99" w14:textId="77777777" w:rsidR="00C30EF1" w:rsidRPr="00CF6B9C" w:rsidRDefault="00C30EF1" w:rsidP="007209B8">
            <w:pPr>
              <w:jc w:val="center"/>
              <w:rPr>
                <w:lang w:val="de-DE"/>
              </w:rPr>
            </w:pPr>
            <w:r w:rsidRPr="00CF6B9C">
              <w:rPr>
                <w:lang w:val="de-DE"/>
              </w:rPr>
              <w:t>Thời gian</w:t>
            </w:r>
          </w:p>
        </w:tc>
      </w:tr>
      <w:tr w:rsidR="00C30EF1" w:rsidRPr="00CF6B9C" w14:paraId="103F273A" w14:textId="77777777" w:rsidTr="007209B8">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0F425BC5" w14:textId="77777777" w:rsidR="00C30EF1" w:rsidRPr="00CF6B9C" w:rsidRDefault="00C30EF1" w:rsidP="007209B8">
            <w:pPr>
              <w:rPr>
                <w:lang w:val="de-DE"/>
              </w:rPr>
            </w:pPr>
          </w:p>
        </w:tc>
        <w:tc>
          <w:tcPr>
            <w:tcW w:w="3982" w:type="dxa"/>
            <w:vMerge/>
            <w:tcBorders>
              <w:top w:val="single" w:sz="4" w:space="0" w:color="auto"/>
              <w:left w:val="single" w:sz="4" w:space="0" w:color="auto"/>
              <w:bottom w:val="single" w:sz="4" w:space="0" w:color="auto"/>
              <w:right w:val="single" w:sz="4" w:space="0" w:color="auto"/>
            </w:tcBorders>
            <w:shd w:val="clear" w:color="auto" w:fill="auto"/>
          </w:tcPr>
          <w:p w14:paraId="7FC74A96" w14:textId="77777777" w:rsidR="00C30EF1" w:rsidRPr="00CF6B9C" w:rsidRDefault="00C30EF1" w:rsidP="007209B8">
            <w:pPr>
              <w:rPr>
                <w:lang w:val="de-D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B855B46" w14:textId="77777777" w:rsidR="00C30EF1" w:rsidRPr="00CF6B9C" w:rsidRDefault="00C30EF1" w:rsidP="007209B8">
            <w:pPr>
              <w:jc w:val="center"/>
              <w:rPr>
                <w:lang w:val="de-DE"/>
              </w:rPr>
            </w:pPr>
            <w:r w:rsidRPr="00CF6B9C">
              <w:rPr>
                <w:lang w:val="de-DE"/>
              </w:rPr>
              <w:t xml:space="preserve">Hoạt động của </w:t>
            </w:r>
            <w:r w:rsidRPr="00CF6B9C">
              <w:rPr>
                <w:lang w:val="pt-BR"/>
              </w:rPr>
              <w:t>giảng viên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0B4CCB" w14:textId="77777777" w:rsidR="00C30EF1" w:rsidRPr="00CF6B9C" w:rsidRDefault="00C30EF1" w:rsidP="007209B8">
            <w:pPr>
              <w:jc w:val="center"/>
              <w:rPr>
                <w:lang w:val="de-DE"/>
              </w:rPr>
            </w:pPr>
            <w:r w:rsidRPr="00CF6B9C">
              <w:rPr>
                <w:lang w:val="de-DE"/>
              </w:rPr>
              <w:t xml:space="preserve">Hoạt động của </w:t>
            </w:r>
            <w:r w:rsidRPr="00CF6B9C">
              <w:rPr>
                <w:lang w:val="it-IT"/>
              </w:rPr>
              <w:t>người học</w:t>
            </w: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5A8DE2B5" w14:textId="77777777" w:rsidR="00C30EF1" w:rsidRPr="00CF6B9C" w:rsidRDefault="00C30EF1" w:rsidP="007209B8">
            <w:pPr>
              <w:rPr>
                <w:lang w:val="de-DE"/>
              </w:rPr>
            </w:pPr>
          </w:p>
        </w:tc>
      </w:tr>
      <w:tr w:rsidR="00C30EF1" w:rsidRPr="00CF6B9C" w14:paraId="1C33AABB" w14:textId="77777777" w:rsidTr="007209B8">
        <w:tc>
          <w:tcPr>
            <w:tcW w:w="521" w:type="dxa"/>
            <w:tcBorders>
              <w:top w:val="single" w:sz="4" w:space="0" w:color="auto"/>
              <w:left w:val="single" w:sz="4" w:space="0" w:color="auto"/>
              <w:bottom w:val="single" w:sz="4" w:space="0" w:color="auto"/>
              <w:right w:val="single" w:sz="4" w:space="0" w:color="auto"/>
            </w:tcBorders>
            <w:shd w:val="clear" w:color="auto" w:fill="auto"/>
          </w:tcPr>
          <w:p w14:paraId="61D09E01" w14:textId="77777777" w:rsidR="00C30EF1" w:rsidRPr="00CF6B9C" w:rsidRDefault="00C30EF1" w:rsidP="007209B8">
            <w:pPr>
              <w:jc w:val="center"/>
              <w:rPr>
                <w:b/>
                <w:bCs/>
                <w:lang w:val="de-DE"/>
              </w:rPr>
            </w:pPr>
            <w:r w:rsidRPr="00CF6B9C">
              <w:rPr>
                <w:b/>
                <w:bCs/>
                <w:lang w:val="de-DE"/>
              </w:rPr>
              <w:t>1</w:t>
            </w:r>
          </w:p>
        </w:tc>
        <w:tc>
          <w:tcPr>
            <w:tcW w:w="3982" w:type="dxa"/>
            <w:tcBorders>
              <w:top w:val="single" w:sz="4" w:space="0" w:color="auto"/>
              <w:left w:val="single" w:sz="4" w:space="0" w:color="auto"/>
              <w:bottom w:val="single" w:sz="4" w:space="0" w:color="auto"/>
              <w:right w:val="single" w:sz="4" w:space="0" w:color="auto"/>
            </w:tcBorders>
            <w:shd w:val="clear" w:color="auto" w:fill="auto"/>
          </w:tcPr>
          <w:p w14:paraId="1B4A8693" w14:textId="77777777" w:rsidR="00C30EF1" w:rsidRPr="00CF6B9C" w:rsidRDefault="00C30EF1" w:rsidP="007209B8">
            <w:pPr>
              <w:rPr>
                <w:lang w:val="de-DE"/>
              </w:rPr>
            </w:pPr>
            <w:r w:rsidRPr="00CF6B9C">
              <w:rPr>
                <w:b/>
                <w:bCs/>
                <w:u w:val="single"/>
                <w:lang w:val="de-DE"/>
              </w:rPr>
              <w:t>Dẫn nhập</w:t>
            </w:r>
          </w:p>
          <w:p w14:paraId="151972B2" w14:textId="77777777" w:rsidR="00C30EF1" w:rsidRPr="00CF6B9C" w:rsidRDefault="00C30EF1" w:rsidP="007209B8">
            <w:pPr>
              <w:rPr>
                <w:lang w:val="de-DE"/>
              </w:rPr>
            </w:pPr>
            <w:r w:rsidRPr="00CF6B9C">
              <w:rPr>
                <w:lang w:val="de-DE"/>
              </w:rPr>
              <w:t>Tính chất chung của kim loại</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C51E079" w14:textId="77777777" w:rsidR="00C30EF1" w:rsidRPr="00CF6B9C" w:rsidRDefault="00C30EF1" w:rsidP="007209B8">
            <w:pPr>
              <w:rPr>
                <w:lang w:val="de-DE"/>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C1D3236" w14:textId="77777777" w:rsidR="00C30EF1" w:rsidRPr="00CF6B9C" w:rsidRDefault="00C30EF1" w:rsidP="007209B8">
            <w:pPr>
              <w:rPr>
                <w:lang w:val="de-DE"/>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1C1A8F" w14:textId="5CE5545E" w:rsidR="00C30EF1" w:rsidRPr="00CF6B9C" w:rsidRDefault="001D3EEC" w:rsidP="007209B8">
            <w:pPr>
              <w:rPr>
                <w:lang w:val="de-DE"/>
              </w:rPr>
            </w:pPr>
            <w:r>
              <w:rPr>
                <w:lang w:val="it-IT"/>
              </w:rPr>
              <w:t>5</w:t>
            </w:r>
            <w:r w:rsidRPr="00CF6B9C">
              <w:rPr>
                <w:lang w:val="it-IT"/>
              </w:rPr>
              <w:t xml:space="preserve"> phút</w:t>
            </w:r>
          </w:p>
        </w:tc>
      </w:tr>
      <w:tr w:rsidR="00C30EF1" w:rsidRPr="00CF6B9C" w14:paraId="6C05D6E3" w14:textId="77777777" w:rsidTr="007209B8">
        <w:tc>
          <w:tcPr>
            <w:tcW w:w="521" w:type="dxa"/>
            <w:tcBorders>
              <w:top w:val="single" w:sz="4" w:space="0" w:color="auto"/>
              <w:left w:val="single" w:sz="4" w:space="0" w:color="auto"/>
              <w:bottom w:val="single" w:sz="4" w:space="0" w:color="auto"/>
              <w:right w:val="single" w:sz="4" w:space="0" w:color="auto"/>
            </w:tcBorders>
            <w:shd w:val="clear" w:color="auto" w:fill="auto"/>
          </w:tcPr>
          <w:p w14:paraId="0529860E" w14:textId="77777777" w:rsidR="00C30EF1" w:rsidRPr="00CF6B9C" w:rsidRDefault="00C30EF1" w:rsidP="007209B8">
            <w:pPr>
              <w:jc w:val="center"/>
              <w:rPr>
                <w:b/>
                <w:bCs/>
                <w:lang w:val="de-DE"/>
              </w:rPr>
            </w:pPr>
            <w:r w:rsidRPr="00CF6B9C">
              <w:rPr>
                <w:b/>
                <w:bCs/>
                <w:lang w:val="de-DE"/>
              </w:rPr>
              <w:t>2</w:t>
            </w:r>
          </w:p>
        </w:tc>
        <w:tc>
          <w:tcPr>
            <w:tcW w:w="3982" w:type="dxa"/>
            <w:tcBorders>
              <w:top w:val="single" w:sz="4" w:space="0" w:color="auto"/>
              <w:left w:val="single" w:sz="4" w:space="0" w:color="auto"/>
              <w:bottom w:val="single" w:sz="4" w:space="0" w:color="auto"/>
              <w:right w:val="single" w:sz="4" w:space="0" w:color="auto"/>
            </w:tcBorders>
            <w:shd w:val="clear" w:color="auto" w:fill="auto"/>
          </w:tcPr>
          <w:p w14:paraId="25086A74" w14:textId="77777777" w:rsidR="00C30EF1" w:rsidRDefault="00C30EF1" w:rsidP="007209B8">
            <w:pPr>
              <w:rPr>
                <w:b/>
                <w:bCs/>
                <w:u w:val="single"/>
                <w:lang w:val="vi-VN"/>
              </w:rPr>
            </w:pPr>
            <w:r w:rsidRPr="00CF6B9C">
              <w:rPr>
                <w:b/>
                <w:bCs/>
                <w:u w:val="single"/>
                <w:lang w:val="nb-NO"/>
              </w:rPr>
              <w:t>Giảng bài mới</w:t>
            </w:r>
          </w:p>
          <w:p w14:paraId="4EE8B3CA" w14:textId="77777777" w:rsidR="00C30EF1" w:rsidRPr="008E042B" w:rsidRDefault="00C30EF1" w:rsidP="007209B8">
            <w:pPr>
              <w:rPr>
                <w:b/>
                <w:bCs/>
                <w:u w:val="single"/>
                <w:lang w:val="vi-VN"/>
              </w:rPr>
            </w:pPr>
            <w:r>
              <w:rPr>
                <w:b/>
                <w:bCs/>
                <w:u w:val="single"/>
                <w:lang w:val="vi-VN"/>
              </w:rPr>
              <w:t>A.</w:t>
            </w:r>
            <w:r w:rsidRPr="008E042B">
              <w:rPr>
                <w:b/>
                <w:bCs/>
                <w:u w:val="single"/>
                <w:lang w:val="vi-VN"/>
              </w:rPr>
              <w:t>Sắt</w:t>
            </w:r>
          </w:p>
          <w:p w14:paraId="50462971" w14:textId="77777777" w:rsidR="00C30EF1" w:rsidRPr="00A269CA" w:rsidRDefault="00C30EF1" w:rsidP="007209B8">
            <w:pPr>
              <w:pStyle w:val="NoSpacing"/>
              <w:ind w:left="-79"/>
              <w:rPr>
                <w:sz w:val="24"/>
                <w:szCs w:val="24"/>
                <w:lang w:val="vi-VN"/>
              </w:rPr>
            </w:pPr>
            <w:r w:rsidRPr="00CF6B9C">
              <w:rPr>
                <w:bCs/>
              </w:rPr>
              <w:t>I</w:t>
            </w:r>
            <w:r w:rsidRPr="0021656F">
              <w:rPr>
                <w:bCs/>
                <w:sz w:val="24"/>
                <w:szCs w:val="24"/>
              </w:rPr>
              <w:t xml:space="preserve"> . </w:t>
            </w:r>
            <w:r w:rsidRPr="0021656F">
              <w:rPr>
                <w:bCs/>
                <w:sz w:val="24"/>
                <w:szCs w:val="24"/>
                <w:lang w:val="vi-VN"/>
              </w:rPr>
              <w:t>Vị trí cấu tạo</w:t>
            </w:r>
          </w:p>
          <w:p w14:paraId="2EB0C4D2" w14:textId="77777777" w:rsidR="00C30EF1" w:rsidRDefault="00C30EF1" w:rsidP="007209B8">
            <w:pPr>
              <w:pStyle w:val="NoSpacing"/>
              <w:ind w:left="-70"/>
              <w:rPr>
                <w:bCs/>
                <w:sz w:val="24"/>
                <w:szCs w:val="24"/>
                <w:lang w:val="vi-VN"/>
              </w:rPr>
            </w:pPr>
            <w:r w:rsidRPr="0021656F">
              <w:rPr>
                <w:bCs/>
                <w:sz w:val="24"/>
                <w:szCs w:val="24"/>
              </w:rPr>
              <w:t xml:space="preserve">II. </w:t>
            </w:r>
            <w:r>
              <w:rPr>
                <w:bCs/>
                <w:sz w:val="24"/>
                <w:szCs w:val="24"/>
                <w:lang w:val="vi-VN"/>
              </w:rPr>
              <w:t>Tính chất vật lý</w:t>
            </w:r>
          </w:p>
          <w:p w14:paraId="4E7B6DED" w14:textId="77777777" w:rsidR="00C30EF1" w:rsidRPr="00DB0BF9" w:rsidRDefault="00C30EF1" w:rsidP="007209B8">
            <w:pPr>
              <w:pStyle w:val="NoSpacing"/>
              <w:ind w:left="-70"/>
              <w:rPr>
                <w:bCs/>
                <w:sz w:val="24"/>
                <w:szCs w:val="24"/>
                <w:lang w:val="vi-VN"/>
              </w:rPr>
            </w:pPr>
            <w:r w:rsidRPr="0021656F">
              <w:rPr>
                <w:bCs/>
                <w:sz w:val="24"/>
                <w:szCs w:val="24"/>
              </w:rPr>
              <w:t xml:space="preserve">III. </w:t>
            </w:r>
            <w:r>
              <w:rPr>
                <w:bCs/>
                <w:sz w:val="24"/>
                <w:szCs w:val="24"/>
                <w:lang w:val="vi-VN"/>
              </w:rPr>
              <w:t>Tính chất hóa học</w:t>
            </w:r>
            <w:r w:rsidRPr="0021656F">
              <w:rPr>
                <w:bCs/>
                <w:sz w:val="24"/>
                <w:szCs w:val="24"/>
              </w:rPr>
              <w:t xml:space="preserve"> </w:t>
            </w:r>
          </w:p>
          <w:p w14:paraId="7034FB6E" w14:textId="77777777" w:rsidR="00C30EF1" w:rsidRPr="00CF6B9C" w:rsidRDefault="00C30EF1" w:rsidP="007209B8">
            <w:pPr>
              <w:ind w:left="-59"/>
              <w:outlineLvl w:val="0"/>
            </w:pPr>
            <w:r w:rsidRPr="00CF6B9C">
              <w:t>Có tính khử trung bình.</w:t>
            </w:r>
          </w:p>
          <w:p w14:paraId="3B9E9F1A" w14:textId="77777777" w:rsidR="00C30EF1" w:rsidRPr="00CF6B9C" w:rsidRDefault="00C30EF1" w:rsidP="007209B8">
            <w:pPr>
              <w:ind w:left="-59"/>
              <w:outlineLvl w:val="0"/>
              <w:rPr>
                <w:lang w:val="pt-BR"/>
              </w:rPr>
            </w:pPr>
            <w:r w:rsidRPr="00CF6B9C">
              <w:rPr>
                <w:lang w:val="pt-BR"/>
              </w:rPr>
              <w:t>Với chất oxi hoá yếu: Fe → Fe</w:t>
            </w:r>
            <w:r w:rsidRPr="00CF6B9C">
              <w:rPr>
                <w:vertAlign w:val="superscript"/>
                <w:lang w:val="pt-BR"/>
              </w:rPr>
              <w:t>2+</w:t>
            </w:r>
            <w:r w:rsidRPr="00CF6B9C">
              <w:rPr>
                <w:lang w:val="pt-BR"/>
              </w:rPr>
              <w:t xml:space="preserve"> + 2e</w:t>
            </w:r>
          </w:p>
          <w:p w14:paraId="4F4A70E6" w14:textId="77777777" w:rsidR="00C30EF1" w:rsidRPr="00CF6B9C" w:rsidRDefault="00C30EF1" w:rsidP="007209B8">
            <w:pPr>
              <w:ind w:left="-59"/>
              <w:outlineLvl w:val="0"/>
              <w:rPr>
                <w:lang w:val="pt-BR"/>
              </w:rPr>
            </w:pPr>
            <w:r w:rsidRPr="00CF6B9C">
              <w:rPr>
                <w:lang w:val="pt-BR"/>
              </w:rPr>
              <w:t>Với chất oxi hoá mạnh: Fe → Fe</w:t>
            </w:r>
            <w:r w:rsidRPr="00CF6B9C">
              <w:rPr>
                <w:vertAlign w:val="superscript"/>
                <w:lang w:val="pt-BR"/>
              </w:rPr>
              <w:t>3+</w:t>
            </w:r>
            <w:r w:rsidRPr="00CF6B9C">
              <w:rPr>
                <w:lang w:val="pt-BR"/>
              </w:rPr>
              <w:t xml:space="preserve"> + 3e</w:t>
            </w:r>
          </w:p>
          <w:p w14:paraId="75DA1A31" w14:textId="77777777" w:rsidR="00C30EF1" w:rsidRPr="00CF6B9C" w:rsidRDefault="00C30EF1" w:rsidP="007209B8">
            <w:pPr>
              <w:pStyle w:val="NoSpacing"/>
              <w:ind w:left="-73"/>
              <w:rPr>
                <w:b/>
                <w:bCs/>
                <w:sz w:val="24"/>
                <w:szCs w:val="24"/>
                <w:lang w:val="pt-BR"/>
              </w:rPr>
            </w:pPr>
            <w:r w:rsidRPr="00CF6B9C">
              <w:rPr>
                <w:b/>
                <w:bCs/>
                <w:sz w:val="24"/>
                <w:szCs w:val="24"/>
                <w:lang w:val="pt-BR"/>
              </w:rPr>
              <w:t xml:space="preserve">1. </w:t>
            </w:r>
            <w:r w:rsidRPr="00CF6B9C">
              <w:rPr>
                <w:b/>
                <w:bCs/>
                <w:sz w:val="24"/>
                <w:szCs w:val="24"/>
                <w:u w:val="single"/>
                <w:lang w:val="pt-BR"/>
              </w:rPr>
              <w:t>Tác dụng với phi kim</w:t>
            </w:r>
          </w:p>
          <w:p w14:paraId="4B2BC68E" w14:textId="77777777" w:rsidR="00C30EF1" w:rsidRPr="00CF6B9C" w:rsidRDefault="00C30EF1" w:rsidP="007209B8">
            <w:pPr>
              <w:pStyle w:val="NoSpacing"/>
              <w:ind w:left="-73"/>
              <w:rPr>
                <w:b/>
                <w:bCs/>
                <w:i/>
                <w:iCs/>
                <w:sz w:val="24"/>
                <w:szCs w:val="24"/>
                <w:lang w:val="pt-BR"/>
              </w:rPr>
            </w:pPr>
            <w:r w:rsidRPr="00CF6B9C">
              <w:rPr>
                <w:b/>
                <w:bCs/>
                <w:i/>
                <w:iCs/>
                <w:sz w:val="24"/>
                <w:szCs w:val="24"/>
                <w:lang w:val="pt-BR"/>
              </w:rPr>
              <w:t>a) Tác dụng với lưu huỳnh</w:t>
            </w:r>
          </w:p>
          <w:p w14:paraId="696D200F" w14:textId="77777777" w:rsidR="00C30EF1" w:rsidRPr="00CF6B9C" w:rsidRDefault="00C30EF1" w:rsidP="007209B8">
            <w:pPr>
              <w:pStyle w:val="NoSpacing"/>
              <w:ind w:left="-73"/>
              <w:jc w:val="center"/>
              <w:rPr>
                <w:sz w:val="24"/>
                <w:szCs w:val="24"/>
              </w:rPr>
            </w:pPr>
            <w:r w:rsidRPr="00CF6B9C">
              <w:rPr>
                <w:sz w:val="24"/>
                <w:szCs w:val="24"/>
              </w:rPr>
              <w:object w:dxaOrig="1816" w:dyaOrig="384" w14:anchorId="42AFD00D">
                <v:shape id="_x0000_i1057" type="#_x0000_t75" style="width:93.2pt;height:21.2pt" o:ole="">
                  <v:imagedata r:id="rId102" o:title=""/>
                </v:shape>
                <o:OLEObject Type="Embed" ProgID="Unknown" ShapeID="_x0000_i1057" DrawAspect="Content" ObjectID="_1697434704" r:id="rId103"/>
              </w:object>
            </w:r>
          </w:p>
          <w:p w14:paraId="1A73BD90" w14:textId="77777777" w:rsidR="00C30EF1" w:rsidRPr="00CF6B9C" w:rsidRDefault="00C30EF1" w:rsidP="007209B8">
            <w:pPr>
              <w:ind w:left="-73"/>
              <w:outlineLvl w:val="0"/>
              <w:rPr>
                <w:b/>
                <w:bCs/>
                <w:i/>
                <w:iCs/>
              </w:rPr>
            </w:pPr>
            <w:r w:rsidRPr="00CF6B9C">
              <w:rPr>
                <w:b/>
                <w:bCs/>
                <w:i/>
                <w:iCs/>
              </w:rPr>
              <w:t>b) Tác dụng với oxi</w:t>
            </w:r>
          </w:p>
          <w:p w14:paraId="653BF62E" w14:textId="77777777" w:rsidR="00C30EF1" w:rsidRPr="00CF6B9C" w:rsidRDefault="00C30EF1" w:rsidP="007209B8">
            <w:pPr>
              <w:ind w:left="-73"/>
              <w:jc w:val="center"/>
              <w:outlineLvl w:val="0"/>
            </w:pPr>
            <w:r w:rsidRPr="00CF6B9C">
              <w:object w:dxaOrig="3548" w:dyaOrig="436" w14:anchorId="6DCD683F">
                <v:shape id="_x0000_i1058" type="#_x0000_t75" style="width:180.2pt;height:21.2pt" o:ole="">
                  <v:imagedata r:id="rId104" o:title=""/>
                </v:shape>
                <o:OLEObject Type="Embed" ProgID="Unknown" ShapeID="_x0000_i1058" DrawAspect="Content" ObjectID="_1697434705" r:id="rId105"/>
              </w:object>
            </w:r>
          </w:p>
          <w:p w14:paraId="48603DBE" w14:textId="77777777" w:rsidR="00C30EF1" w:rsidRPr="00CF6B9C" w:rsidRDefault="00C30EF1" w:rsidP="007209B8">
            <w:pPr>
              <w:ind w:left="-73"/>
              <w:outlineLvl w:val="0"/>
              <w:rPr>
                <w:b/>
                <w:bCs/>
                <w:i/>
                <w:iCs/>
              </w:rPr>
            </w:pPr>
            <w:r w:rsidRPr="00CF6B9C">
              <w:rPr>
                <w:b/>
                <w:bCs/>
                <w:i/>
                <w:iCs/>
              </w:rPr>
              <w:t>c) Tác dụng với clo</w:t>
            </w:r>
          </w:p>
          <w:p w14:paraId="2F2D859B" w14:textId="77777777" w:rsidR="00C30EF1" w:rsidRPr="00CF6B9C" w:rsidRDefault="00C30EF1" w:rsidP="007209B8">
            <w:pPr>
              <w:ind w:left="-73"/>
              <w:jc w:val="center"/>
              <w:outlineLvl w:val="0"/>
            </w:pPr>
            <w:r w:rsidRPr="00CF6B9C">
              <w:object w:dxaOrig="2348" w:dyaOrig="436" w14:anchorId="7C253DCE">
                <v:shape id="_x0000_i1059" type="#_x0000_t75" style="width:122.8pt;height:21.2pt" o:ole="">
                  <v:imagedata r:id="rId106" o:title=""/>
                </v:shape>
                <o:OLEObject Type="Embed" ProgID="Unknown" ShapeID="_x0000_i1059" DrawAspect="Content" ObjectID="_1697434706" r:id="rId107"/>
              </w:object>
            </w:r>
          </w:p>
          <w:p w14:paraId="006B4E26" w14:textId="77777777" w:rsidR="00C30EF1" w:rsidRPr="00CF6B9C" w:rsidRDefault="00C30EF1" w:rsidP="007209B8">
            <w:pPr>
              <w:ind w:left="-73"/>
              <w:jc w:val="center"/>
              <w:outlineLvl w:val="0"/>
            </w:pPr>
          </w:p>
          <w:p w14:paraId="2FA1BC2E" w14:textId="77777777" w:rsidR="00C30EF1" w:rsidRPr="00CF6B9C" w:rsidRDefault="00C30EF1" w:rsidP="007209B8">
            <w:pPr>
              <w:ind w:left="-73"/>
              <w:outlineLvl w:val="0"/>
              <w:rPr>
                <w:b/>
                <w:bCs/>
              </w:rPr>
            </w:pPr>
            <w:r w:rsidRPr="00CF6B9C">
              <w:rPr>
                <w:b/>
                <w:bCs/>
              </w:rPr>
              <w:t xml:space="preserve">2. </w:t>
            </w:r>
            <w:r w:rsidRPr="00CF6B9C">
              <w:rPr>
                <w:b/>
                <w:bCs/>
                <w:u w:val="single"/>
              </w:rPr>
              <w:t>Tác dụng với dung dịch axit</w:t>
            </w:r>
          </w:p>
          <w:p w14:paraId="6ABD0946" w14:textId="77777777" w:rsidR="00C30EF1" w:rsidRPr="00CF6B9C" w:rsidRDefault="00C30EF1" w:rsidP="007209B8">
            <w:pPr>
              <w:ind w:left="-73"/>
              <w:jc w:val="center"/>
              <w:outlineLvl w:val="0"/>
            </w:pPr>
            <w:r w:rsidRPr="00CF6B9C">
              <w:object w:dxaOrig="2960" w:dyaOrig="420" w14:anchorId="3BC11108">
                <v:shape id="_x0000_i1060" type="#_x0000_t75" style="width:151.7pt;height:21.2pt" o:ole="">
                  <v:imagedata r:id="rId108" o:title=""/>
                </v:shape>
                <o:OLEObject Type="Embed" ProgID="Unknown" ShapeID="_x0000_i1060" DrawAspect="Content" ObjectID="_1697434707" r:id="rId109"/>
              </w:object>
            </w:r>
          </w:p>
          <w:p w14:paraId="7119C298" w14:textId="77777777" w:rsidR="00C30EF1" w:rsidRPr="00CF6B9C" w:rsidRDefault="00C30EF1" w:rsidP="007209B8">
            <w:pPr>
              <w:ind w:left="-73"/>
              <w:outlineLvl w:val="0"/>
              <w:rPr>
                <w:b/>
                <w:bCs/>
              </w:rPr>
            </w:pPr>
            <w:r w:rsidRPr="00CF6B9C">
              <w:object w:dxaOrig="5416" w:dyaOrig="481" w14:anchorId="78B729DB">
                <v:shape id="_x0000_i1061" type="#_x0000_t75" style="width:194.8pt;height:21.2pt" o:ole="">
                  <v:imagedata r:id="rId110" o:title=""/>
                </v:shape>
                <o:OLEObject Type="Embed" ProgID="Unknown" ShapeID="_x0000_i1061" DrawAspect="Content" ObjectID="_1697434708" r:id="rId111"/>
              </w:object>
            </w:r>
            <w:r w:rsidRPr="00CF6B9C">
              <w:rPr>
                <w:b/>
                <w:bCs/>
              </w:rPr>
              <w:t xml:space="preserve">3. </w:t>
            </w:r>
            <w:r w:rsidRPr="00CF6B9C">
              <w:rPr>
                <w:b/>
                <w:bCs/>
                <w:u w:val="single"/>
              </w:rPr>
              <w:t>Tác dụng với dung dịch muối</w:t>
            </w:r>
            <w:r w:rsidRPr="00CF6B9C">
              <w:rPr>
                <w:b/>
                <w:bCs/>
              </w:rPr>
              <w:t xml:space="preserve"> </w:t>
            </w:r>
          </w:p>
          <w:p w14:paraId="044B22A1" w14:textId="77777777" w:rsidR="00C30EF1" w:rsidRPr="00CF6B9C" w:rsidRDefault="00C30EF1" w:rsidP="007209B8">
            <w:pPr>
              <w:ind w:left="-73"/>
              <w:jc w:val="center"/>
              <w:outlineLvl w:val="0"/>
            </w:pPr>
            <w:r w:rsidRPr="00CF6B9C">
              <w:object w:dxaOrig="2988" w:dyaOrig="432" w14:anchorId="25CDC17A">
                <v:shape id="_x0000_i1062" type="#_x0000_t75" style="width:150.95pt;height:21.2pt" o:ole="">
                  <v:imagedata r:id="rId112" o:title=""/>
                </v:shape>
                <o:OLEObject Type="Embed" ProgID="Unknown" ShapeID="_x0000_i1062" DrawAspect="Content" ObjectID="_1697434709" r:id="rId113"/>
              </w:object>
            </w:r>
          </w:p>
          <w:p w14:paraId="517C330F" w14:textId="77777777" w:rsidR="00C30EF1" w:rsidRPr="00CF6B9C" w:rsidRDefault="00C30EF1" w:rsidP="007209B8">
            <w:pPr>
              <w:ind w:left="-73"/>
              <w:outlineLvl w:val="0"/>
              <w:rPr>
                <w:b/>
                <w:bCs/>
              </w:rPr>
            </w:pPr>
            <w:r w:rsidRPr="00CF6B9C">
              <w:rPr>
                <w:b/>
                <w:bCs/>
              </w:rPr>
              <w:t xml:space="preserve">4. </w:t>
            </w:r>
            <w:r w:rsidRPr="00CF6B9C">
              <w:rPr>
                <w:b/>
                <w:bCs/>
                <w:u w:val="single"/>
              </w:rPr>
              <w:t>Tác dụng với nước</w:t>
            </w:r>
          </w:p>
          <w:p w14:paraId="24BFA59C" w14:textId="77777777" w:rsidR="00C30EF1" w:rsidRPr="00CF6B9C" w:rsidRDefault="00C30EF1" w:rsidP="007209B8">
            <w:pPr>
              <w:ind w:left="-73"/>
              <w:outlineLvl w:val="0"/>
            </w:pPr>
            <w:r w:rsidRPr="00CF6B9C">
              <w:object w:dxaOrig="3949" w:dyaOrig="477" w14:anchorId="6184362B">
                <v:shape id="_x0000_i1063" type="#_x0000_t75" style="width:194.8pt;height:21.2pt" o:ole="">
                  <v:imagedata r:id="rId114" o:title=""/>
                </v:shape>
                <o:OLEObject Type="Embed" ProgID="Unknown" ShapeID="_x0000_i1063" DrawAspect="Content" ObjectID="_1697434710" r:id="rId115"/>
              </w:object>
            </w:r>
            <w:r w:rsidRPr="00CF6B9C">
              <w:object w:dxaOrig="3425" w:dyaOrig="477" w14:anchorId="281EE916">
                <v:shape id="_x0000_i1064" type="#_x0000_t75" style="width:172.9pt;height:21.2pt" o:ole="">
                  <v:imagedata r:id="rId116" o:title=""/>
                </v:shape>
                <o:OLEObject Type="Embed" ProgID="Unknown" ShapeID="_x0000_i1064" DrawAspect="Content" ObjectID="_1697434711" r:id="rId117"/>
              </w:object>
            </w:r>
          </w:p>
          <w:p w14:paraId="67411F5F" w14:textId="77777777" w:rsidR="00C30EF1" w:rsidRPr="00CF6B9C" w:rsidRDefault="00C30EF1" w:rsidP="007209B8">
            <w:pPr>
              <w:ind w:left="-73"/>
              <w:jc w:val="center"/>
              <w:outlineLvl w:val="0"/>
              <w:rPr>
                <w:b/>
                <w:bCs/>
                <w:i/>
                <w:iCs/>
              </w:rPr>
            </w:pPr>
          </w:p>
          <w:p w14:paraId="485D6736" w14:textId="77777777" w:rsidR="00C30EF1" w:rsidRPr="001F40FC" w:rsidRDefault="00C30EF1" w:rsidP="007209B8">
            <w:pPr>
              <w:ind w:left="-59"/>
              <w:outlineLvl w:val="0"/>
              <w:rPr>
                <w:b/>
                <w:bCs/>
                <w:lang w:val="vi-VN"/>
              </w:rPr>
            </w:pPr>
            <w:r>
              <w:rPr>
                <w:bCs/>
              </w:rPr>
              <w:t>IV.</w:t>
            </w:r>
            <w:r>
              <w:rPr>
                <w:bCs/>
                <w:lang w:val="vi-VN"/>
              </w:rPr>
              <w:t xml:space="preserve"> </w:t>
            </w:r>
            <w:r w:rsidRPr="00CF6B9C">
              <w:rPr>
                <w:b/>
                <w:bCs/>
              </w:rPr>
              <w:t xml:space="preserve"> </w:t>
            </w:r>
            <w:r w:rsidRPr="00CF6B9C">
              <w:rPr>
                <w:b/>
                <w:bCs/>
                <w:u w:val="single"/>
              </w:rPr>
              <w:t>Ứng dụng</w:t>
            </w:r>
            <w:r>
              <w:rPr>
                <w:b/>
                <w:bCs/>
                <w:u w:val="single"/>
                <w:lang w:val="vi-VN"/>
              </w:rPr>
              <w:t xml:space="preserve">, </w:t>
            </w:r>
            <w:r w:rsidRPr="00CF6B9C">
              <w:rPr>
                <w:b/>
                <w:bCs/>
                <w:u w:val="single"/>
                <w:lang w:val="pt-BR"/>
              </w:rPr>
              <w:t>Trạng thái thiên nhiên</w:t>
            </w:r>
          </w:p>
          <w:p w14:paraId="424D6B71" w14:textId="77777777" w:rsidR="00C30EF1" w:rsidRPr="00CF6B9C" w:rsidRDefault="00C30EF1" w:rsidP="007209B8">
            <w:pPr>
              <w:ind w:left="-73"/>
              <w:outlineLvl w:val="0"/>
            </w:pPr>
            <w:r w:rsidRPr="00CF6B9C">
              <w:t xml:space="preserve"> - Khoảng 5% khối lượng vỏ trái đất.</w:t>
            </w:r>
          </w:p>
          <w:p w14:paraId="2F1FAC50" w14:textId="77777777" w:rsidR="00C30EF1" w:rsidRPr="00CF6B9C" w:rsidRDefault="00C30EF1" w:rsidP="007209B8">
            <w:pPr>
              <w:ind w:left="-73"/>
              <w:outlineLvl w:val="0"/>
            </w:pPr>
            <w:r w:rsidRPr="00CF6B9C">
              <w:t>quặng manhetit (Fe</w:t>
            </w:r>
            <w:r w:rsidRPr="00CF6B9C">
              <w:rPr>
                <w:vertAlign w:val="subscript"/>
              </w:rPr>
              <w:t>3</w:t>
            </w:r>
            <w:r w:rsidRPr="00CF6B9C">
              <w:t>O</w:t>
            </w:r>
            <w:r w:rsidRPr="00CF6B9C">
              <w:rPr>
                <w:vertAlign w:val="subscript"/>
              </w:rPr>
              <w:t>4</w:t>
            </w:r>
            <w:r w:rsidRPr="00CF6B9C">
              <w:t>)</w:t>
            </w:r>
          </w:p>
          <w:p w14:paraId="6D223FDE" w14:textId="77777777" w:rsidR="00C30EF1" w:rsidRPr="00CF6B9C" w:rsidRDefault="00C30EF1" w:rsidP="007209B8">
            <w:pPr>
              <w:ind w:left="-73"/>
              <w:outlineLvl w:val="0"/>
            </w:pPr>
            <w:r w:rsidRPr="00CF6B9C">
              <w:t>quặng hematit (Fe</w:t>
            </w:r>
            <w:r w:rsidRPr="00CF6B9C">
              <w:rPr>
                <w:vertAlign w:val="subscript"/>
              </w:rPr>
              <w:t>2</w:t>
            </w:r>
            <w:r w:rsidRPr="00CF6B9C">
              <w:t>O</w:t>
            </w:r>
            <w:r w:rsidRPr="00CF6B9C">
              <w:rPr>
                <w:vertAlign w:val="subscript"/>
              </w:rPr>
              <w:t>3</w:t>
            </w:r>
            <w:r w:rsidRPr="00CF6B9C">
              <w:t>)</w:t>
            </w:r>
          </w:p>
          <w:p w14:paraId="55F91A70" w14:textId="77777777" w:rsidR="00C30EF1" w:rsidRPr="00CF6B9C" w:rsidRDefault="00C30EF1" w:rsidP="007209B8">
            <w:pPr>
              <w:ind w:left="-73"/>
              <w:outlineLvl w:val="0"/>
            </w:pPr>
            <w:r w:rsidRPr="00CF6B9C">
              <w:t>xiđerit (FeCO</w:t>
            </w:r>
            <w:r w:rsidRPr="00CF6B9C">
              <w:rPr>
                <w:vertAlign w:val="subscript"/>
              </w:rPr>
              <w:t>3</w:t>
            </w:r>
            <w:r w:rsidRPr="00CF6B9C">
              <w:t>)</w:t>
            </w:r>
          </w:p>
          <w:p w14:paraId="50781F04" w14:textId="77777777" w:rsidR="00C30EF1" w:rsidRPr="00CF6B9C" w:rsidRDefault="00C30EF1" w:rsidP="007209B8">
            <w:pPr>
              <w:ind w:left="-73"/>
              <w:outlineLvl w:val="0"/>
            </w:pPr>
            <w:r w:rsidRPr="00CF6B9C">
              <w:t>quặng pirit (FeS</w:t>
            </w:r>
            <w:r w:rsidRPr="00CF6B9C">
              <w:rPr>
                <w:vertAlign w:val="subscript"/>
              </w:rPr>
              <w:t>2</w:t>
            </w:r>
            <w:r w:rsidRPr="00CF6B9C">
              <w:t>).</w:t>
            </w:r>
          </w:p>
          <w:p w14:paraId="2B4ABE9C" w14:textId="77777777" w:rsidR="00C30EF1" w:rsidRDefault="00C30EF1" w:rsidP="007209B8">
            <w:pPr>
              <w:ind w:left="-59"/>
              <w:outlineLvl w:val="0"/>
              <w:rPr>
                <w:b/>
                <w:bCs/>
                <w:lang w:val="vi-VN"/>
              </w:rPr>
            </w:pPr>
            <w:r>
              <w:rPr>
                <w:b/>
                <w:bCs/>
                <w:lang w:val="vi-VN"/>
              </w:rPr>
              <w:t>B.</w:t>
            </w:r>
            <w:r w:rsidRPr="00CF6B9C">
              <w:rPr>
                <w:b/>
                <w:bCs/>
                <w:u w:val="single"/>
              </w:rPr>
              <w:t xml:space="preserve"> HỢP CHẤT SẮT </w:t>
            </w:r>
          </w:p>
          <w:p w14:paraId="6D7F3E8F" w14:textId="77777777" w:rsidR="00C30EF1" w:rsidRPr="008E042B" w:rsidRDefault="00C30EF1" w:rsidP="007209B8">
            <w:pPr>
              <w:ind w:left="-59"/>
              <w:outlineLvl w:val="0"/>
              <w:rPr>
                <w:b/>
                <w:bCs/>
                <w:lang w:val="vi-VN"/>
              </w:rPr>
            </w:pPr>
            <w:r>
              <w:rPr>
                <w:b/>
                <w:bCs/>
                <w:lang w:val="vi-VN"/>
              </w:rPr>
              <w:t>I.</w:t>
            </w:r>
            <w:r w:rsidRPr="00CF6B9C">
              <w:rPr>
                <w:b/>
                <w:bCs/>
              </w:rPr>
              <w:t xml:space="preserve">. </w:t>
            </w:r>
            <w:r w:rsidRPr="00CF6B9C">
              <w:rPr>
                <w:b/>
                <w:bCs/>
                <w:u w:val="single"/>
              </w:rPr>
              <w:t>HỢP CHẤT SẮT (II)</w:t>
            </w:r>
          </w:p>
          <w:p w14:paraId="458FF6A0" w14:textId="77777777" w:rsidR="00C30EF1" w:rsidRPr="00CF6B9C" w:rsidRDefault="00C30EF1" w:rsidP="007209B8">
            <w:pPr>
              <w:ind w:left="-59"/>
              <w:outlineLvl w:val="0"/>
              <w:rPr>
                <w:i/>
                <w:iCs/>
              </w:rPr>
            </w:pPr>
            <w:r w:rsidRPr="00CF6B9C">
              <w:rPr>
                <w:i/>
                <w:iCs/>
              </w:rPr>
              <w:t>Tính chất hoá học cơ bản của hợp chất sắt (II) là tính khử.</w:t>
            </w:r>
          </w:p>
          <w:p w14:paraId="3EF52993" w14:textId="77777777" w:rsidR="00C30EF1" w:rsidRPr="00CF6B9C" w:rsidRDefault="00C30EF1" w:rsidP="007209B8">
            <w:pPr>
              <w:ind w:left="-59"/>
              <w:outlineLvl w:val="0"/>
              <w:rPr>
                <w:b/>
                <w:bCs/>
              </w:rPr>
            </w:pPr>
            <w:r w:rsidRPr="00CF6B9C">
              <w:rPr>
                <w:b/>
                <w:bCs/>
              </w:rPr>
              <w:t xml:space="preserve">1. </w:t>
            </w:r>
            <w:r w:rsidRPr="00CF6B9C">
              <w:rPr>
                <w:b/>
                <w:bCs/>
                <w:u w:val="single"/>
              </w:rPr>
              <w:t>Sắt (II) oxit</w:t>
            </w:r>
          </w:p>
          <w:p w14:paraId="5E48B0E3" w14:textId="77777777" w:rsidR="00C30EF1" w:rsidRPr="00CF6B9C" w:rsidRDefault="00C30EF1" w:rsidP="007209B8">
            <w:pPr>
              <w:ind w:left="-59"/>
              <w:outlineLvl w:val="0"/>
            </w:pPr>
            <w:r w:rsidRPr="00CF6B9C">
              <w:t xml:space="preserve"> </w:t>
            </w:r>
            <w:r w:rsidRPr="00CF6B9C">
              <w:rPr>
                <w:b/>
                <w:bCs/>
                <w:i/>
                <w:iCs/>
              </w:rPr>
              <w:t xml:space="preserve">a. Tính chất vật lí: </w:t>
            </w:r>
            <w:r w:rsidRPr="00CF6B9C">
              <w:rPr>
                <w:bCs/>
                <w:i/>
                <w:iCs/>
              </w:rPr>
              <w:t>(SGK)</w:t>
            </w:r>
          </w:p>
          <w:p w14:paraId="25B6CF0E" w14:textId="77777777" w:rsidR="00C30EF1" w:rsidRPr="00CF6B9C" w:rsidRDefault="00C30EF1" w:rsidP="007209B8">
            <w:pPr>
              <w:ind w:left="-59"/>
              <w:outlineLvl w:val="0"/>
              <w:rPr>
                <w:b/>
                <w:bCs/>
                <w:i/>
                <w:iCs/>
              </w:rPr>
            </w:pPr>
            <w:r w:rsidRPr="00CF6B9C">
              <w:rPr>
                <w:b/>
                <w:bCs/>
                <w:i/>
                <w:iCs/>
              </w:rPr>
              <w:t xml:space="preserve"> b. Tính chất hoá học </w:t>
            </w:r>
          </w:p>
          <w:p w14:paraId="713216B6" w14:textId="77777777" w:rsidR="00C30EF1" w:rsidRPr="00CF6B9C" w:rsidRDefault="00C30EF1" w:rsidP="007209B8">
            <w:pPr>
              <w:ind w:left="-59"/>
              <w:jc w:val="center"/>
              <w:outlineLvl w:val="0"/>
            </w:pPr>
            <w:r w:rsidRPr="00CF6B9C">
              <w:object w:dxaOrig="5204" w:dyaOrig="436" w14:anchorId="44E0C630">
                <v:shape id="_x0000_i1065" type="#_x0000_t75" style="width:194.45pt;height:14.25pt" o:ole="">
                  <v:imagedata r:id="rId118" o:title=""/>
                </v:shape>
                <o:OLEObject Type="Embed" ProgID="Unknown" ShapeID="_x0000_i1065" DrawAspect="Content" ObjectID="_1697434712" r:id="rId119"/>
              </w:object>
            </w:r>
          </w:p>
          <w:p w14:paraId="299E4106" w14:textId="77777777" w:rsidR="00C30EF1" w:rsidRPr="00CF6B9C" w:rsidRDefault="00C30EF1" w:rsidP="007209B8">
            <w:pPr>
              <w:ind w:left="-59"/>
              <w:outlineLvl w:val="0"/>
              <w:rPr>
                <w:lang w:val="pt-BR"/>
              </w:rPr>
            </w:pPr>
            <w:r w:rsidRPr="00CF6B9C">
              <w:rPr>
                <w:lang w:val="pt-BR"/>
              </w:rPr>
              <w:t>3FeO+10H</w:t>
            </w:r>
            <w:r w:rsidRPr="00CF6B9C">
              <w:rPr>
                <w:vertAlign w:val="superscript"/>
                <w:lang w:val="pt-BR"/>
              </w:rPr>
              <w:t>+</w:t>
            </w:r>
            <w:r w:rsidRPr="00CF6B9C">
              <w:rPr>
                <w:lang w:val="pt-BR"/>
              </w:rPr>
              <w:t xml:space="preserve"> +NO</w:t>
            </w:r>
            <w:r w:rsidRPr="00CF6B9C">
              <w:rPr>
                <w:vertAlign w:val="subscript"/>
                <w:lang w:val="pt-BR"/>
              </w:rPr>
              <w:t>3</w:t>
            </w:r>
            <w:r w:rsidRPr="00CF6B9C">
              <w:rPr>
                <w:vertAlign w:val="superscript"/>
                <w:lang w:val="pt-BR"/>
              </w:rPr>
              <w:t>-</w:t>
            </w:r>
            <w:r w:rsidRPr="00CF6B9C">
              <w:rPr>
                <w:lang w:val="pt-BR"/>
              </w:rPr>
              <w:t>→ 3Fe</w:t>
            </w:r>
            <w:r w:rsidRPr="00CF6B9C">
              <w:rPr>
                <w:vertAlign w:val="superscript"/>
                <w:lang w:val="pt-BR"/>
              </w:rPr>
              <w:t>3+</w:t>
            </w:r>
            <w:r w:rsidRPr="00CF6B9C">
              <w:rPr>
                <w:lang w:val="pt-BR"/>
              </w:rPr>
              <w:t xml:space="preserve"> +NO</w:t>
            </w:r>
            <w:r w:rsidRPr="00CF6B9C">
              <w:sym w:font="Symbol" w:char="F0AD"/>
            </w:r>
            <w:r w:rsidRPr="00CF6B9C">
              <w:rPr>
                <w:lang w:val="pt-BR"/>
              </w:rPr>
              <w:t xml:space="preserve"> +5H</w:t>
            </w:r>
            <w:r w:rsidRPr="00CF6B9C">
              <w:rPr>
                <w:vertAlign w:val="subscript"/>
                <w:lang w:val="pt-BR"/>
              </w:rPr>
              <w:t>2</w:t>
            </w:r>
            <w:r w:rsidRPr="00CF6B9C">
              <w:rPr>
                <w:lang w:val="pt-BR"/>
              </w:rPr>
              <w:t>O</w:t>
            </w:r>
          </w:p>
          <w:p w14:paraId="3731553A" w14:textId="77777777" w:rsidR="00C30EF1" w:rsidRPr="00CF6B9C" w:rsidRDefault="00C30EF1" w:rsidP="007209B8">
            <w:pPr>
              <w:ind w:left="-59"/>
              <w:outlineLvl w:val="0"/>
              <w:rPr>
                <w:b/>
                <w:bCs/>
                <w:i/>
                <w:iCs/>
                <w:lang w:val="pt-BR"/>
              </w:rPr>
            </w:pPr>
            <w:r w:rsidRPr="00CF6B9C">
              <w:rPr>
                <w:b/>
                <w:bCs/>
                <w:i/>
                <w:iCs/>
                <w:lang w:val="pt-BR"/>
              </w:rPr>
              <w:t xml:space="preserve"> c. Điều chế</w:t>
            </w:r>
          </w:p>
          <w:p w14:paraId="7A9F67EF" w14:textId="77777777" w:rsidR="00C30EF1" w:rsidRPr="00CF6B9C" w:rsidRDefault="00C30EF1" w:rsidP="007209B8">
            <w:pPr>
              <w:ind w:left="-59"/>
              <w:outlineLvl w:val="0"/>
            </w:pPr>
            <w:r w:rsidRPr="00CF6B9C">
              <w:object w:dxaOrig="2940" w:dyaOrig="436" w14:anchorId="7E1FE711">
                <v:shape id="_x0000_i1066" type="#_x0000_t75" style="width:151.7pt;height:21.2pt" o:ole="">
                  <v:imagedata r:id="rId120" o:title=""/>
                </v:shape>
                <o:OLEObject Type="Embed" ProgID="Unknown" ShapeID="_x0000_i1066" DrawAspect="Content" ObjectID="_1697434713" r:id="rId121"/>
              </w:object>
            </w:r>
          </w:p>
          <w:p w14:paraId="5063422C" w14:textId="77777777" w:rsidR="00C30EF1" w:rsidRPr="00CF6B9C" w:rsidRDefault="00C30EF1" w:rsidP="007209B8">
            <w:pPr>
              <w:ind w:left="-59"/>
              <w:outlineLvl w:val="0"/>
              <w:rPr>
                <w:b/>
                <w:bCs/>
              </w:rPr>
            </w:pPr>
            <w:r w:rsidRPr="00CF6B9C">
              <w:rPr>
                <w:b/>
                <w:bCs/>
              </w:rPr>
              <w:t xml:space="preserve">2. </w:t>
            </w:r>
            <w:r w:rsidRPr="00CF6B9C">
              <w:rPr>
                <w:b/>
                <w:bCs/>
                <w:u w:val="single"/>
              </w:rPr>
              <w:t>Sắt (II) hiđroxit</w:t>
            </w:r>
          </w:p>
          <w:p w14:paraId="0AEE5FB0" w14:textId="77777777" w:rsidR="00C30EF1" w:rsidRPr="00CF6B9C" w:rsidRDefault="00C30EF1" w:rsidP="007209B8">
            <w:pPr>
              <w:ind w:left="-59"/>
              <w:outlineLvl w:val="0"/>
            </w:pPr>
            <w:r w:rsidRPr="00CF6B9C">
              <w:rPr>
                <w:b/>
                <w:bCs/>
              </w:rPr>
              <w:t xml:space="preserve"> </w:t>
            </w:r>
            <w:r w:rsidRPr="00CF6B9C">
              <w:rPr>
                <w:b/>
                <w:bCs/>
                <w:i/>
                <w:iCs/>
              </w:rPr>
              <w:t xml:space="preserve">a. Tính chất vật lí </w:t>
            </w:r>
            <w:r w:rsidRPr="00CF6B9C">
              <w:t xml:space="preserve">: </w:t>
            </w:r>
            <w:r w:rsidRPr="00CF6B9C">
              <w:rPr>
                <w:bCs/>
                <w:i/>
                <w:iCs/>
              </w:rPr>
              <w:t>(SGK)</w:t>
            </w:r>
          </w:p>
          <w:p w14:paraId="75D9A446" w14:textId="77777777" w:rsidR="00C30EF1" w:rsidRPr="00CF6B9C" w:rsidRDefault="00C30EF1" w:rsidP="007209B8">
            <w:pPr>
              <w:ind w:left="-59"/>
              <w:outlineLvl w:val="0"/>
              <w:rPr>
                <w:b/>
                <w:bCs/>
                <w:i/>
                <w:iCs/>
              </w:rPr>
            </w:pPr>
            <w:r w:rsidRPr="00CF6B9C">
              <w:rPr>
                <w:b/>
                <w:bCs/>
                <w:i/>
                <w:iCs/>
              </w:rPr>
              <w:t xml:space="preserve"> b. Tính chất hoá học </w:t>
            </w:r>
          </w:p>
          <w:p w14:paraId="397FFA41" w14:textId="77777777" w:rsidR="00C30EF1" w:rsidRPr="00CF6B9C" w:rsidRDefault="00C30EF1" w:rsidP="007209B8">
            <w:pPr>
              <w:ind w:left="-59"/>
              <w:outlineLvl w:val="0"/>
            </w:pPr>
            <w:r w:rsidRPr="00CF6B9C">
              <w:rPr>
                <w:b/>
                <w:bCs/>
              </w:rPr>
              <w:t>Thí nghiệm:</w:t>
            </w:r>
            <w:r w:rsidRPr="00CF6B9C">
              <w:t xml:space="preserve"> Cho dung dịch FeCl</w:t>
            </w:r>
            <w:r w:rsidRPr="00CF6B9C">
              <w:rPr>
                <w:vertAlign w:val="subscript"/>
              </w:rPr>
              <w:t>2</w:t>
            </w:r>
            <w:r w:rsidRPr="00CF6B9C">
              <w:t xml:space="preserve"> + dung dịch NaOH</w:t>
            </w:r>
          </w:p>
          <w:p w14:paraId="7DB06DF2" w14:textId="77777777" w:rsidR="00C30EF1" w:rsidRPr="00CF6B9C" w:rsidRDefault="00C30EF1" w:rsidP="007209B8">
            <w:pPr>
              <w:ind w:left="-59"/>
              <w:jc w:val="center"/>
              <w:outlineLvl w:val="0"/>
              <w:rPr>
                <w:lang w:val="pt-BR"/>
              </w:rPr>
            </w:pPr>
            <w:r w:rsidRPr="00CF6B9C">
              <w:rPr>
                <w:lang w:val="pt-BR"/>
              </w:rPr>
              <w:t>FeCl</w:t>
            </w:r>
            <w:r w:rsidRPr="00CF6B9C">
              <w:rPr>
                <w:vertAlign w:val="subscript"/>
                <w:lang w:val="pt-BR"/>
              </w:rPr>
              <w:t>2</w:t>
            </w:r>
            <w:r w:rsidRPr="00CF6B9C">
              <w:rPr>
                <w:lang w:val="pt-BR"/>
              </w:rPr>
              <w:t xml:space="preserve"> + 2NaOH → Fe(OH)</w:t>
            </w:r>
            <w:r w:rsidRPr="00CF6B9C">
              <w:rPr>
                <w:vertAlign w:val="subscript"/>
                <w:lang w:val="pt-BR"/>
              </w:rPr>
              <w:t>2</w:t>
            </w:r>
            <w:r w:rsidRPr="00CF6B9C">
              <w:sym w:font="Symbol" w:char="F0AF"/>
            </w:r>
            <w:r w:rsidRPr="00CF6B9C">
              <w:rPr>
                <w:lang w:val="pt-BR"/>
              </w:rPr>
              <w:t xml:space="preserve"> + 2NaCl</w:t>
            </w:r>
          </w:p>
          <w:p w14:paraId="7476D10D" w14:textId="77777777" w:rsidR="00C30EF1" w:rsidRPr="00CF6B9C" w:rsidRDefault="00C30EF1" w:rsidP="007209B8">
            <w:pPr>
              <w:ind w:left="-59"/>
              <w:jc w:val="center"/>
              <w:outlineLvl w:val="0"/>
              <w:rPr>
                <w:vertAlign w:val="subscript"/>
                <w:lang w:val="pt-BR"/>
              </w:rPr>
            </w:pPr>
            <w:r w:rsidRPr="00CF6B9C">
              <w:rPr>
                <w:lang w:val="pt-BR"/>
              </w:rPr>
              <w:t>4Fe(OH)</w:t>
            </w:r>
            <w:r w:rsidRPr="00CF6B9C">
              <w:rPr>
                <w:vertAlign w:val="subscript"/>
                <w:lang w:val="pt-BR"/>
              </w:rPr>
              <w:t>2</w:t>
            </w:r>
            <w:r w:rsidRPr="00CF6B9C">
              <w:rPr>
                <w:lang w:val="pt-BR"/>
              </w:rPr>
              <w:t xml:space="preserve"> + O</w:t>
            </w:r>
            <w:r w:rsidRPr="00CF6B9C">
              <w:rPr>
                <w:vertAlign w:val="subscript"/>
                <w:lang w:val="pt-BR"/>
              </w:rPr>
              <w:t>2</w:t>
            </w:r>
            <w:r w:rsidRPr="00CF6B9C">
              <w:rPr>
                <w:lang w:val="pt-BR"/>
              </w:rPr>
              <w:t xml:space="preserve"> + 2H</w:t>
            </w:r>
            <w:r w:rsidRPr="00CF6B9C">
              <w:rPr>
                <w:vertAlign w:val="subscript"/>
                <w:lang w:val="pt-BR"/>
              </w:rPr>
              <w:t>2</w:t>
            </w:r>
            <w:r w:rsidRPr="00CF6B9C">
              <w:rPr>
                <w:lang w:val="pt-BR"/>
              </w:rPr>
              <w:t>O → 4Fe(OH)</w:t>
            </w:r>
            <w:r w:rsidRPr="00CF6B9C">
              <w:rPr>
                <w:vertAlign w:val="subscript"/>
                <w:lang w:val="pt-BR"/>
              </w:rPr>
              <w:t>3</w:t>
            </w:r>
          </w:p>
          <w:p w14:paraId="0D3ECE8C" w14:textId="77777777" w:rsidR="00C30EF1" w:rsidRPr="00CF6B9C" w:rsidRDefault="00C30EF1" w:rsidP="007209B8">
            <w:pPr>
              <w:ind w:left="-59"/>
              <w:outlineLvl w:val="0"/>
              <w:rPr>
                <w:lang w:val="pt-BR"/>
              </w:rPr>
            </w:pPr>
            <w:r w:rsidRPr="00CF6B9C">
              <w:rPr>
                <w:b/>
                <w:bCs/>
                <w:i/>
                <w:iCs/>
                <w:lang w:val="pt-BR"/>
              </w:rPr>
              <w:t xml:space="preserve"> c. Điều chế</w:t>
            </w:r>
            <w:r w:rsidRPr="00CF6B9C">
              <w:rPr>
                <w:lang w:val="pt-BR"/>
              </w:rPr>
              <w:t>: Điều chế trong điều kiện không có không khí.</w:t>
            </w:r>
          </w:p>
          <w:p w14:paraId="3D8676D9" w14:textId="77777777" w:rsidR="00C30EF1" w:rsidRPr="00CF6B9C" w:rsidRDefault="00C30EF1" w:rsidP="007209B8">
            <w:pPr>
              <w:pStyle w:val="NoSpacing"/>
              <w:rPr>
                <w:b/>
                <w:bCs/>
                <w:sz w:val="24"/>
                <w:szCs w:val="24"/>
                <w:lang w:val="pt-BR"/>
              </w:rPr>
            </w:pPr>
            <w:r w:rsidRPr="00CF6B9C">
              <w:rPr>
                <w:b/>
                <w:bCs/>
                <w:sz w:val="24"/>
                <w:szCs w:val="24"/>
                <w:lang w:val="pt-BR"/>
              </w:rPr>
              <w:t xml:space="preserve">3. </w:t>
            </w:r>
            <w:r w:rsidRPr="00CF6B9C">
              <w:rPr>
                <w:b/>
                <w:bCs/>
                <w:sz w:val="24"/>
                <w:szCs w:val="24"/>
                <w:u w:val="single"/>
                <w:lang w:val="pt-BR"/>
              </w:rPr>
              <w:t>Muối sắt (II)</w:t>
            </w:r>
          </w:p>
          <w:p w14:paraId="6A8A4031" w14:textId="77777777" w:rsidR="00C30EF1" w:rsidRPr="00CF6B9C" w:rsidRDefault="00C30EF1" w:rsidP="007209B8">
            <w:pPr>
              <w:pStyle w:val="NoSpacing"/>
              <w:ind w:left="-73"/>
              <w:rPr>
                <w:sz w:val="24"/>
                <w:szCs w:val="24"/>
                <w:lang w:val="pt-BR"/>
              </w:rPr>
            </w:pPr>
            <w:r w:rsidRPr="00CF6B9C">
              <w:rPr>
                <w:b/>
                <w:bCs/>
                <w:i/>
                <w:iCs/>
                <w:sz w:val="24"/>
                <w:szCs w:val="24"/>
                <w:lang w:val="pt-BR"/>
              </w:rPr>
              <w:t xml:space="preserve"> a. Tính chất vật lí </w:t>
            </w:r>
            <w:r w:rsidRPr="00CF6B9C">
              <w:rPr>
                <w:sz w:val="24"/>
                <w:szCs w:val="24"/>
                <w:lang w:val="pt-BR"/>
              </w:rPr>
              <w:t>: Đa số các muối sắt (II) tan trong nước, khi kết tinh thường ở dạng ngậm nước.</w:t>
            </w:r>
          </w:p>
          <w:p w14:paraId="54CD7E14" w14:textId="77777777" w:rsidR="00C30EF1" w:rsidRPr="00CF6B9C" w:rsidRDefault="00C30EF1" w:rsidP="007209B8">
            <w:pPr>
              <w:pStyle w:val="NoSpacing"/>
              <w:ind w:left="-73"/>
              <w:rPr>
                <w:sz w:val="24"/>
                <w:szCs w:val="24"/>
                <w:lang w:val="pt-BR"/>
              </w:rPr>
            </w:pPr>
            <w:r w:rsidRPr="00CF6B9C">
              <w:rPr>
                <w:b/>
                <w:bCs/>
                <w:i/>
                <w:iCs/>
                <w:sz w:val="24"/>
                <w:szCs w:val="24"/>
                <w:lang w:val="pt-BR"/>
              </w:rPr>
              <w:t>Thí dụ</w:t>
            </w:r>
            <w:r w:rsidRPr="00CF6B9C">
              <w:rPr>
                <w:sz w:val="24"/>
                <w:szCs w:val="24"/>
                <w:lang w:val="pt-BR"/>
              </w:rPr>
              <w:t>: FeSO</w:t>
            </w:r>
            <w:r w:rsidRPr="00CF6B9C">
              <w:rPr>
                <w:sz w:val="24"/>
                <w:szCs w:val="24"/>
                <w:vertAlign w:val="subscript"/>
                <w:lang w:val="pt-BR"/>
              </w:rPr>
              <w:t>4</w:t>
            </w:r>
            <w:r w:rsidRPr="00CF6B9C">
              <w:rPr>
                <w:sz w:val="24"/>
                <w:szCs w:val="24"/>
                <w:lang w:val="pt-BR"/>
              </w:rPr>
              <w:t>.7H</w:t>
            </w:r>
            <w:r w:rsidRPr="00CF6B9C">
              <w:rPr>
                <w:sz w:val="24"/>
                <w:szCs w:val="24"/>
                <w:vertAlign w:val="subscript"/>
                <w:lang w:val="pt-BR"/>
              </w:rPr>
              <w:t>2</w:t>
            </w:r>
            <w:r w:rsidRPr="00CF6B9C">
              <w:rPr>
                <w:sz w:val="24"/>
                <w:szCs w:val="24"/>
                <w:lang w:val="pt-BR"/>
              </w:rPr>
              <w:t>O; FeCl</w:t>
            </w:r>
            <w:r w:rsidRPr="00CF6B9C">
              <w:rPr>
                <w:sz w:val="24"/>
                <w:szCs w:val="24"/>
                <w:vertAlign w:val="subscript"/>
                <w:lang w:val="pt-BR"/>
              </w:rPr>
              <w:t>2</w:t>
            </w:r>
            <w:r w:rsidRPr="00CF6B9C">
              <w:rPr>
                <w:sz w:val="24"/>
                <w:szCs w:val="24"/>
                <w:lang w:val="pt-BR"/>
              </w:rPr>
              <w:t>.4H</w:t>
            </w:r>
            <w:r w:rsidRPr="00CF6B9C">
              <w:rPr>
                <w:sz w:val="24"/>
                <w:szCs w:val="24"/>
                <w:vertAlign w:val="subscript"/>
                <w:lang w:val="pt-BR"/>
              </w:rPr>
              <w:t>2</w:t>
            </w:r>
            <w:r w:rsidRPr="00CF6B9C">
              <w:rPr>
                <w:sz w:val="24"/>
                <w:szCs w:val="24"/>
                <w:lang w:val="pt-BR"/>
              </w:rPr>
              <w:t>O</w:t>
            </w:r>
          </w:p>
          <w:p w14:paraId="6A6A9CC8" w14:textId="77777777" w:rsidR="00C30EF1" w:rsidRPr="00CF6B9C" w:rsidRDefault="00C30EF1" w:rsidP="007209B8">
            <w:pPr>
              <w:ind w:left="-73"/>
              <w:outlineLvl w:val="0"/>
              <w:rPr>
                <w:b/>
                <w:bCs/>
                <w:i/>
                <w:iCs/>
              </w:rPr>
            </w:pPr>
            <w:r w:rsidRPr="00CF6B9C">
              <w:rPr>
                <w:b/>
                <w:bCs/>
                <w:i/>
                <w:iCs/>
                <w:lang w:val="pt-BR"/>
              </w:rPr>
              <w:t xml:space="preserve"> </w:t>
            </w:r>
            <w:r w:rsidRPr="00CF6B9C">
              <w:rPr>
                <w:b/>
                <w:bCs/>
                <w:i/>
                <w:iCs/>
              </w:rPr>
              <w:t xml:space="preserve">b. Tính chất hoá học </w:t>
            </w:r>
          </w:p>
          <w:p w14:paraId="170D847E" w14:textId="77777777" w:rsidR="00C30EF1" w:rsidRPr="00CF6B9C" w:rsidRDefault="00C30EF1" w:rsidP="007209B8">
            <w:pPr>
              <w:ind w:left="-73"/>
              <w:jc w:val="center"/>
              <w:outlineLvl w:val="0"/>
            </w:pPr>
            <w:r w:rsidRPr="00CF6B9C">
              <w:object w:dxaOrig="2344" w:dyaOrig="408" w14:anchorId="28F069E5">
                <v:shape id="_x0000_i1067" type="#_x0000_t75" style="width:115.1pt;height:21.2pt" o:ole="">
                  <v:imagedata r:id="rId122" o:title=""/>
                </v:shape>
                <o:OLEObject Type="Embed" ProgID="Unknown" ShapeID="_x0000_i1067" DrawAspect="Content" ObjectID="_1697434714" r:id="rId123"/>
              </w:object>
            </w:r>
          </w:p>
          <w:p w14:paraId="7CA09576" w14:textId="77777777" w:rsidR="00C30EF1" w:rsidRPr="00CF6B9C" w:rsidRDefault="00C30EF1" w:rsidP="007209B8">
            <w:pPr>
              <w:ind w:left="-73"/>
              <w:outlineLvl w:val="0"/>
            </w:pPr>
            <w:r w:rsidRPr="00CF6B9C">
              <w:rPr>
                <w:b/>
                <w:bCs/>
                <w:i/>
                <w:iCs/>
              </w:rPr>
              <w:t xml:space="preserve"> c. Điều chế</w:t>
            </w:r>
            <w:r w:rsidRPr="00CF6B9C">
              <w:t>: Cho Fe (hoặc FeO; Fe(OH)</w:t>
            </w:r>
            <w:r w:rsidRPr="00CF6B9C">
              <w:rPr>
                <w:vertAlign w:val="subscript"/>
              </w:rPr>
              <w:t>2</w:t>
            </w:r>
            <w:r w:rsidRPr="00CF6B9C">
              <w:t>) tác dụng với HCl hoặc H</w:t>
            </w:r>
            <w:r w:rsidRPr="00CF6B9C">
              <w:rPr>
                <w:vertAlign w:val="subscript"/>
              </w:rPr>
              <w:t>2</w:t>
            </w:r>
            <w:r w:rsidRPr="00CF6B9C">
              <w:t>SO</w:t>
            </w:r>
            <w:r w:rsidRPr="00CF6B9C">
              <w:rPr>
                <w:vertAlign w:val="subscript"/>
              </w:rPr>
              <w:t>4</w:t>
            </w:r>
            <w:r w:rsidRPr="00CF6B9C">
              <w:t xml:space="preserve"> loãng.</w:t>
            </w:r>
          </w:p>
          <w:p w14:paraId="3792B8D8" w14:textId="77777777" w:rsidR="00C30EF1" w:rsidRPr="00CF6B9C" w:rsidRDefault="00C30EF1" w:rsidP="007209B8">
            <w:pPr>
              <w:ind w:left="-73"/>
              <w:jc w:val="center"/>
              <w:outlineLvl w:val="0"/>
              <w:rPr>
                <w:lang w:val="pt-BR"/>
              </w:rPr>
            </w:pPr>
            <w:r w:rsidRPr="00CF6B9C">
              <w:rPr>
                <w:lang w:val="pt-BR"/>
              </w:rPr>
              <w:t>Fe + 2HCl → FeCl</w:t>
            </w:r>
            <w:r w:rsidRPr="00CF6B9C">
              <w:rPr>
                <w:vertAlign w:val="subscript"/>
                <w:lang w:val="pt-BR"/>
              </w:rPr>
              <w:t>2</w:t>
            </w:r>
            <w:r w:rsidRPr="00CF6B9C">
              <w:rPr>
                <w:lang w:val="pt-BR"/>
              </w:rPr>
              <w:t xml:space="preserve"> + H</w:t>
            </w:r>
            <w:r w:rsidRPr="00CF6B9C">
              <w:rPr>
                <w:vertAlign w:val="subscript"/>
                <w:lang w:val="pt-BR"/>
              </w:rPr>
              <w:t>2</w:t>
            </w:r>
            <w:r w:rsidRPr="00CF6B9C">
              <w:sym w:font="Symbol" w:char="F0AD"/>
            </w:r>
          </w:p>
          <w:p w14:paraId="12C9FC61" w14:textId="77777777" w:rsidR="00C30EF1" w:rsidRPr="00CF6B9C" w:rsidRDefault="00C30EF1" w:rsidP="007209B8">
            <w:pPr>
              <w:ind w:left="-73"/>
              <w:jc w:val="center"/>
              <w:outlineLvl w:val="0"/>
              <w:rPr>
                <w:lang w:val="pt-BR"/>
              </w:rPr>
            </w:pPr>
            <w:r w:rsidRPr="00CF6B9C">
              <w:rPr>
                <w:lang w:val="pt-BR"/>
              </w:rPr>
              <w:t>FeO + H</w:t>
            </w:r>
            <w:r w:rsidRPr="00CF6B9C">
              <w:rPr>
                <w:vertAlign w:val="subscript"/>
                <w:lang w:val="pt-BR"/>
              </w:rPr>
              <w:t>2</w:t>
            </w:r>
            <w:r w:rsidRPr="00CF6B9C">
              <w:rPr>
                <w:lang w:val="pt-BR"/>
              </w:rPr>
              <w:t>SO</w:t>
            </w:r>
            <w:r w:rsidRPr="00CF6B9C">
              <w:rPr>
                <w:vertAlign w:val="subscript"/>
                <w:lang w:val="pt-BR"/>
              </w:rPr>
              <w:t>4</w:t>
            </w:r>
            <w:r w:rsidRPr="00CF6B9C">
              <w:rPr>
                <w:lang w:val="pt-BR"/>
              </w:rPr>
              <w:t xml:space="preserve"> → FeSO</w:t>
            </w:r>
            <w:r w:rsidRPr="00CF6B9C">
              <w:rPr>
                <w:vertAlign w:val="subscript"/>
                <w:lang w:val="pt-BR"/>
              </w:rPr>
              <w:t>4</w:t>
            </w:r>
            <w:r w:rsidRPr="00CF6B9C">
              <w:rPr>
                <w:lang w:val="pt-BR"/>
              </w:rPr>
              <w:t xml:space="preserve"> + H</w:t>
            </w:r>
            <w:r w:rsidRPr="00CF6B9C">
              <w:rPr>
                <w:vertAlign w:val="subscript"/>
                <w:lang w:val="pt-BR"/>
              </w:rPr>
              <w:t>2</w:t>
            </w:r>
            <w:r w:rsidRPr="00CF6B9C">
              <w:rPr>
                <w:lang w:val="pt-BR"/>
              </w:rPr>
              <w:t>O</w:t>
            </w:r>
          </w:p>
          <w:p w14:paraId="69E3DAC5" w14:textId="77777777" w:rsidR="00C30EF1" w:rsidRPr="00CF6B9C" w:rsidRDefault="00C30EF1" w:rsidP="007209B8">
            <w:pPr>
              <w:ind w:left="-73"/>
              <w:outlineLvl w:val="0"/>
              <w:rPr>
                <w:lang w:val="pt-BR"/>
              </w:rPr>
            </w:pPr>
            <w:r w:rsidRPr="00CF6B9C">
              <w:rPr>
                <w:b/>
                <w:bCs/>
              </w:rPr>
              <w:t>-</w:t>
            </w:r>
            <w:r w:rsidRPr="00CF6B9C">
              <w:rPr>
                <w:lang w:val="pt-BR"/>
              </w:rPr>
              <w:t xml:space="preserve"> Dung dịch muối sắt (II) điều chế được phải dùng ngay vì trong không khí sẽ </w:t>
            </w:r>
            <w:r w:rsidRPr="00CF6B9C">
              <w:rPr>
                <w:lang w:val="pt-BR"/>
              </w:rPr>
              <w:lastRenderedPageBreak/>
              <w:t>chuyển dần thành muối sắt (III).</w:t>
            </w:r>
          </w:p>
          <w:p w14:paraId="654CA6FC" w14:textId="77777777" w:rsidR="00C30EF1" w:rsidRPr="00CF6B9C" w:rsidRDefault="00C30EF1" w:rsidP="007209B8">
            <w:pPr>
              <w:outlineLvl w:val="0"/>
              <w:rPr>
                <w:b/>
                <w:bCs/>
                <w:lang w:val="fr-FR"/>
              </w:rPr>
            </w:pPr>
            <w:r w:rsidRPr="00CF6B9C">
              <w:rPr>
                <w:b/>
                <w:bCs/>
                <w:lang w:val="fr-FR"/>
              </w:rPr>
              <w:t xml:space="preserve">II.  </w:t>
            </w:r>
            <w:r w:rsidRPr="00CF6B9C">
              <w:rPr>
                <w:b/>
                <w:bCs/>
                <w:u w:val="single"/>
                <w:lang w:val="fr-FR"/>
              </w:rPr>
              <w:t>HỢP CHẤT SẮT (III)</w:t>
            </w:r>
          </w:p>
          <w:p w14:paraId="48AEEF35" w14:textId="77777777" w:rsidR="00C30EF1" w:rsidRPr="00CF6B9C" w:rsidRDefault="00C30EF1" w:rsidP="007209B8">
            <w:pPr>
              <w:ind w:left="-73"/>
              <w:outlineLvl w:val="0"/>
              <w:rPr>
                <w:i/>
                <w:iCs/>
                <w:lang w:val="fr-FR"/>
              </w:rPr>
            </w:pPr>
            <w:r w:rsidRPr="00CF6B9C">
              <w:rPr>
                <w:i/>
                <w:iCs/>
                <w:lang w:val="fr-FR"/>
              </w:rPr>
              <w:t>Tính chất hoá học đặc trưng của hợp chất sắt (III) là tính oxi hoá.</w:t>
            </w:r>
          </w:p>
          <w:p w14:paraId="7A1BA00A" w14:textId="77777777" w:rsidR="00C30EF1" w:rsidRPr="00CF6B9C" w:rsidRDefault="00C30EF1" w:rsidP="007209B8">
            <w:pPr>
              <w:ind w:left="-73"/>
              <w:jc w:val="center"/>
              <w:outlineLvl w:val="0"/>
              <w:rPr>
                <w:lang w:val="pt-BR"/>
              </w:rPr>
            </w:pPr>
            <w:r w:rsidRPr="00CF6B9C">
              <w:rPr>
                <w:lang w:val="pt-BR"/>
              </w:rPr>
              <w:t>Fe</w:t>
            </w:r>
            <w:r w:rsidRPr="00CF6B9C">
              <w:rPr>
                <w:vertAlign w:val="superscript"/>
                <w:lang w:val="pt-BR"/>
              </w:rPr>
              <w:t>3+</w:t>
            </w:r>
            <w:r w:rsidRPr="00CF6B9C">
              <w:rPr>
                <w:lang w:val="pt-BR"/>
              </w:rPr>
              <w:t xml:space="preserve"> + 1e → Fe</w:t>
            </w:r>
            <w:r w:rsidRPr="00CF6B9C">
              <w:rPr>
                <w:vertAlign w:val="superscript"/>
                <w:lang w:val="pt-BR"/>
              </w:rPr>
              <w:t>2+</w:t>
            </w:r>
          </w:p>
          <w:p w14:paraId="10D78D08" w14:textId="77777777" w:rsidR="00C30EF1" w:rsidRPr="00CF6B9C" w:rsidRDefault="00C30EF1" w:rsidP="007209B8">
            <w:pPr>
              <w:ind w:left="-73"/>
              <w:jc w:val="center"/>
              <w:outlineLvl w:val="0"/>
              <w:rPr>
                <w:lang w:val="pt-BR"/>
              </w:rPr>
            </w:pPr>
            <w:r w:rsidRPr="00CF6B9C">
              <w:rPr>
                <w:lang w:val="pt-BR"/>
              </w:rPr>
              <w:t>Fe</w:t>
            </w:r>
            <w:r w:rsidRPr="00CF6B9C">
              <w:rPr>
                <w:vertAlign w:val="superscript"/>
                <w:lang w:val="pt-BR"/>
              </w:rPr>
              <w:t>3+</w:t>
            </w:r>
            <w:r w:rsidRPr="00CF6B9C">
              <w:rPr>
                <w:lang w:val="pt-BR"/>
              </w:rPr>
              <w:t xml:space="preserve"> + 2e → Fe</w:t>
            </w:r>
          </w:p>
          <w:p w14:paraId="384A26E0" w14:textId="77777777" w:rsidR="00C30EF1" w:rsidRPr="00CF6B9C" w:rsidRDefault="00C30EF1" w:rsidP="007209B8">
            <w:pPr>
              <w:ind w:left="-73"/>
              <w:outlineLvl w:val="0"/>
              <w:rPr>
                <w:b/>
                <w:bCs/>
                <w:lang w:val="pt-BR"/>
              </w:rPr>
            </w:pPr>
            <w:r w:rsidRPr="00CF6B9C">
              <w:rPr>
                <w:b/>
                <w:bCs/>
                <w:lang w:val="pt-BR"/>
              </w:rPr>
              <w:t xml:space="preserve">1. </w:t>
            </w:r>
            <w:r w:rsidRPr="00CF6B9C">
              <w:rPr>
                <w:b/>
                <w:bCs/>
                <w:u w:val="single"/>
                <w:lang w:val="pt-BR"/>
              </w:rPr>
              <w:t>Sắt (III) oxit</w:t>
            </w:r>
          </w:p>
          <w:p w14:paraId="0FC23758" w14:textId="77777777" w:rsidR="00C30EF1" w:rsidRPr="00CF6B9C" w:rsidRDefault="00C30EF1" w:rsidP="007209B8">
            <w:pPr>
              <w:ind w:left="-73"/>
              <w:outlineLvl w:val="0"/>
              <w:rPr>
                <w:lang w:val="pt-BR"/>
              </w:rPr>
            </w:pPr>
            <w:r w:rsidRPr="00CF6B9C">
              <w:rPr>
                <w:b/>
                <w:bCs/>
                <w:i/>
                <w:iCs/>
                <w:lang w:val="pt-BR"/>
              </w:rPr>
              <w:t xml:space="preserve"> a. Tính chất vật lí</w:t>
            </w:r>
            <w:r w:rsidRPr="00CF6B9C">
              <w:rPr>
                <w:lang w:val="pt-BR"/>
              </w:rPr>
              <w:t xml:space="preserve">: </w:t>
            </w:r>
            <w:r w:rsidRPr="00CF6B9C">
              <w:rPr>
                <w:bCs/>
                <w:i/>
                <w:iCs/>
                <w:lang w:val="pt-BR"/>
              </w:rPr>
              <w:t>(SGK)</w:t>
            </w:r>
          </w:p>
          <w:p w14:paraId="28D1E7E3" w14:textId="77777777" w:rsidR="00C30EF1" w:rsidRPr="00CF6B9C" w:rsidRDefault="00C30EF1" w:rsidP="007209B8">
            <w:pPr>
              <w:ind w:left="-73"/>
              <w:outlineLvl w:val="0"/>
              <w:rPr>
                <w:lang w:val="pt-BR"/>
              </w:rPr>
            </w:pPr>
            <w:r w:rsidRPr="00CF6B9C">
              <w:rPr>
                <w:b/>
                <w:bCs/>
                <w:i/>
                <w:iCs/>
                <w:lang w:val="pt-BR"/>
              </w:rPr>
              <w:t xml:space="preserve"> b. Tính chất hoá học</w:t>
            </w:r>
          </w:p>
          <w:p w14:paraId="17B9BCCB" w14:textId="77777777" w:rsidR="00C30EF1" w:rsidRPr="00CF6B9C" w:rsidRDefault="00C30EF1" w:rsidP="007209B8">
            <w:pPr>
              <w:ind w:left="-73"/>
              <w:outlineLvl w:val="0"/>
              <w:rPr>
                <w:lang w:val="pt-BR"/>
              </w:rPr>
            </w:pPr>
            <w:r w:rsidRPr="00CF6B9C">
              <w:t>-</w:t>
            </w:r>
            <w:r w:rsidRPr="00CF6B9C">
              <w:rPr>
                <w:lang w:val="pt-BR"/>
              </w:rPr>
              <w:t xml:space="preserve"> Fe</w:t>
            </w:r>
            <w:r w:rsidRPr="00CF6B9C">
              <w:rPr>
                <w:vertAlign w:val="subscript"/>
                <w:lang w:val="pt-BR"/>
              </w:rPr>
              <w:t>2</w:t>
            </w:r>
            <w:r w:rsidRPr="00CF6B9C">
              <w:rPr>
                <w:lang w:val="pt-BR"/>
              </w:rPr>
              <w:t>O</w:t>
            </w:r>
            <w:r w:rsidRPr="00CF6B9C">
              <w:rPr>
                <w:vertAlign w:val="subscript"/>
                <w:lang w:val="pt-BR"/>
              </w:rPr>
              <w:t>3</w:t>
            </w:r>
            <w:r w:rsidRPr="00CF6B9C">
              <w:rPr>
                <w:lang w:val="pt-BR"/>
              </w:rPr>
              <w:t xml:space="preserve"> là oxit bazơ</w:t>
            </w:r>
          </w:p>
          <w:p w14:paraId="4B8C7C9B" w14:textId="77777777" w:rsidR="00C30EF1" w:rsidRPr="00CF6B9C" w:rsidRDefault="00C30EF1" w:rsidP="007209B8">
            <w:pPr>
              <w:ind w:left="-73"/>
              <w:jc w:val="center"/>
              <w:outlineLvl w:val="0"/>
              <w:rPr>
                <w:lang w:val="pt-BR"/>
              </w:rPr>
            </w:pPr>
            <w:r w:rsidRPr="00CF6B9C">
              <w:rPr>
                <w:lang w:val="pt-BR"/>
              </w:rPr>
              <w:t>Fe</w:t>
            </w:r>
            <w:r w:rsidRPr="00CF6B9C">
              <w:rPr>
                <w:vertAlign w:val="subscript"/>
                <w:lang w:val="pt-BR"/>
              </w:rPr>
              <w:t>2</w:t>
            </w:r>
            <w:r w:rsidRPr="00CF6B9C">
              <w:rPr>
                <w:lang w:val="pt-BR"/>
              </w:rPr>
              <w:t>O</w:t>
            </w:r>
            <w:r w:rsidRPr="00CF6B9C">
              <w:rPr>
                <w:vertAlign w:val="subscript"/>
                <w:lang w:val="pt-BR"/>
              </w:rPr>
              <w:t>3</w:t>
            </w:r>
            <w:r w:rsidRPr="00CF6B9C">
              <w:rPr>
                <w:lang w:val="pt-BR"/>
              </w:rPr>
              <w:t xml:space="preserve"> + 6HCl → 2FeCl</w:t>
            </w:r>
            <w:r w:rsidRPr="00CF6B9C">
              <w:rPr>
                <w:vertAlign w:val="subscript"/>
                <w:lang w:val="pt-BR"/>
              </w:rPr>
              <w:t>3</w:t>
            </w:r>
            <w:r w:rsidRPr="00CF6B9C">
              <w:rPr>
                <w:lang w:val="pt-BR"/>
              </w:rPr>
              <w:t xml:space="preserve"> + 3H</w:t>
            </w:r>
            <w:r w:rsidRPr="00CF6B9C">
              <w:rPr>
                <w:vertAlign w:val="subscript"/>
                <w:lang w:val="pt-BR"/>
              </w:rPr>
              <w:t>2</w:t>
            </w:r>
            <w:r w:rsidRPr="00CF6B9C">
              <w:rPr>
                <w:lang w:val="pt-BR"/>
              </w:rPr>
              <w:t>O</w:t>
            </w:r>
          </w:p>
          <w:p w14:paraId="67951D60" w14:textId="77777777" w:rsidR="00C30EF1" w:rsidRPr="00CF6B9C" w:rsidRDefault="00C30EF1" w:rsidP="007209B8">
            <w:pPr>
              <w:ind w:left="-73"/>
              <w:jc w:val="center"/>
              <w:outlineLvl w:val="0"/>
              <w:rPr>
                <w:lang w:val="pt-BR"/>
              </w:rPr>
            </w:pPr>
            <w:r w:rsidRPr="00CF6B9C">
              <w:rPr>
                <w:lang w:val="pt-BR"/>
              </w:rPr>
              <w:t>Fe</w:t>
            </w:r>
            <w:r w:rsidRPr="00CF6B9C">
              <w:rPr>
                <w:vertAlign w:val="subscript"/>
                <w:lang w:val="pt-BR"/>
              </w:rPr>
              <w:t>2</w:t>
            </w:r>
            <w:r w:rsidRPr="00CF6B9C">
              <w:rPr>
                <w:lang w:val="pt-BR"/>
              </w:rPr>
              <w:t>O</w:t>
            </w:r>
            <w:r w:rsidRPr="00CF6B9C">
              <w:rPr>
                <w:vertAlign w:val="subscript"/>
                <w:lang w:val="pt-BR"/>
              </w:rPr>
              <w:t>3</w:t>
            </w:r>
            <w:r w:rsidRPr="00CF6B9C">
              <w:rPr>
                <w:lang w:val="pt-BR"/>
              </w:rPr>
              <w:t xml:space="preserve">  +  6H</w:t>
            </w:r>
            <w:r w:rsidRPr="00CF6B9C">
              <w:rPr>
                <w:vertAlign w:val="superscript"/>
                <w:lang w:val="pt-BR"/>
              </w:rPr>
              <w:t>+</w:t>
            </w:r>
            <w:r w:rsidRPr="00CF6B9C">
              <w:rPr>
                <w:lang w:val="pt-BR"/>
              </w:rPr>
              <w:t xml:space="preserve"> → 2Fe</w:t>
            </w:r>
            <w:r w:rsidRPr="00CF6B9C">
              <w:rPr>
                <w:vertAlign w:val="superscript"/>
                <w:lang w:val="pt-BR"/>
              </w:rPr>
              <w:t>3+</w:t>
            </w:r>
            <w:r w:rsidRPr="00CF6B9C">
              <w:rPr>
                <w:lang w:val="pt-BR"/>
              </w:rPr>
              <w:t xml:space="preserve">  +  3H</w:t>
            </w:r>
            <w:r w:rsidRPr="00CF6B9C">
              <w:rPr>
                <w:vertAlign w:val="subscript"/>
                <w:lang w:val="pt-BR"/>
              </w:rPr>
              <w:t>2</w:t>
            </w:r>
            <w:r w:rsidRPr="00CF6B9C">
              <w:rPr>
                <w:lang w:val="pt-BR"/>
              </w:rPr>
              <w:t>O</w:t>
            </w:r>
          </w:p>
          <w:p w14:paraId="5E94C843" w14:textId="77777777" w:rsidR="00C30EF1" w:rsidRPr="00CF6B9C" w:rsidRDefault="00C30EF1" w:rsidP="007209B8">
            <w:pPr>
              <w:ind w:left="-73"/>
              <w:outlineLvl w:val="0"/>
            </w:pPr>
            <w:r w:rsidRPr="00CF6B9C">
              <w:t>- Tác dụng với CO, H</w:t>
            </w:r>
            <w:r w:rsidRPr="00CF6B9C">
              <w:rPr>
                <w:vertAlign w:val="subscript"/>
              </w:rPr>
              <w:t>2</w:t>
            </w:r>
          </w:p>
          <w:p w14:paraId="0CD38AC2" w14:textId="77777777" w:rsidR="00C30EF1" w:rsidRPr="00CF6B9C" w:rsidRDefault="00C30EF1" w:rsidP="007209B8">
            <w:pPr>
              <w:ind w:left="-73"/>
              <w:jc w:val="center"/>
              <w:outlineLvl w:val="0"/>
            </w:pPr>
            <w:r w:rsidRPr="00CF6B9C">
              <w:object w:dxaOrig="2928" w:dyaOrig="423" w14:anchorId="2A1B2D44">
                <v:shape id="_x0000_i1068" type="#_x0000_t75" style="width:2in;height:21.2pt" o:ole="">
                  <v:imagedata r:id="rId124" o:title=""/>
                </v:shape>
                <o:OLEObject Type="Embed" ProgID="Unknown" ShapeID="_x0000_i1068" DrawAspect="Content" ObjectID="_1697434715" r:id="rId125"/>
              </w:object>
            </w:r>
          </w:p>
          <w:p w14:paraId="2A7EF4D7" w14:textId="77777777" w:rsidR="00C30EF1" w:rsidRPr="00CF6B9C" w:rsidRDefault="00C30EF1" w:rsidP="007209B8">
            <w:pPr>
              <w:ind w:left="-73"/>
              <w:outlineLvl w:val="0"/>
            </w:pPr>
            <w:r w:rsidRPr="00CF6B9C">
              <w:t xml:space="preserve"> </w:t>
            </w:r>
            <w:r w:rsidRPr="00CF6B9C">
              <w:rPr>
                <w:b/>
                <w:bCs/>
                <w:i/>
                <w:iCs/>
              </w:rPr>
              <w:t>c. Điều chế</w:t>
            </w:r>
          </w:p>
          <w:p w14:paraId="6383B711" w14:textId="77777777" w:rsidR="00C30EF1" w:rsidRPr="00CF6B9C" w:rsidRDefault="00C30EF1" w:rsidP="007209B8">
            <w:pPr>
              <w:ind w:left="-73"/>
              <w:jc w:val="center"/>
              <w:outlineLvl w:val="0"/>
            </w:pPr>
            <w:r w:rsidRPr="00CF6B9C">
              <w:object w:dxaOrig="2708" w:dyaOrig="423" w14:anchorId="6FA45095">
                <v:shape id="_x0000_i1069" type="#_x0000_t75" style="width:137.05pt;height:21.2pt" o:ole="">
                  <v:imagedata r:id="rId126" o:title=""/>
                </v:shape>
                <o:OLEObject Type="Embed" ProgID="Unknown" ShapeID="_x0000_i1069" DrawAspect="Content" ObjectID="_1697434716" r:id="rId127"/>
              </w:object>
            </w:r>
          </w:p>
          <w:p w14:paraId="4F12F4A5" w14:textId="77777777" w:rsidR="00C30EF1" w:rsidRPr="00CF6B9C" w:rsidRDefault="00C30EF1" w:rsidP="007209B8">
            <w:pPr>
              <w:ind w:left="-73"/>
              <w:outlineLvl w:val="0"/>
            </w:pPr>
            <w:r w:rsidRPr="00CF6B9C">
              <w:rPr>
                <w:b/>
                <w:bCs/>
              </w:rPr>
              <w:t>-</w:t>
            </w:r>
            <w:r w:rsidRPr="00CF6B9C">
              <w:t xml:space="preserve"> Fe</w:t>
            </w:r>
            <w:r w:rsidRPr="00CF6B9C">
              <w:rPr>
                <w:vertAlign w:val="subscript"/>
              </w:rPr>
              <w:t>3</w:t>
            </w:r>
            <w:r w:rsidRPr="00CF6B9C">
              <w:t>O</w:t>
            </w:r>
            <w:r w:rsidRPr="00CF6B9C">
              <w:rPr>
                <w:vertAlign w:val="subscript"/>
              </w:rPr>
              <w:t>3</w:t>
            </w:r>
            <w:r w:rsidRPr="00CF6B9C">
              <w:t xml:space="preserve"> có trong tự nhiên dưới dạng quặng hematit dùng để luyện gang.</w:t>
            </w:r>
          </w:p>
          <w:p w14:paraId="2540463E" w14:textId="77777777" w:rsidR="00C30EF1" w:rsidRPr="00CF6B9C" w:rsidRDefault="00C30EF1" w:rsidP="007209B8">
            <w:pPr>
              <w:outlineLvl w:val="0"/>
              <w:rPr>
                <w:b/>
                <w:bCs/>
              </w:rPr>
            </w:pPr>
            <w:r w:rsidRPr="00CF6B9C">
              <w:rPr>
                <w:b/>
                <w:bCs/>
              </w:rPr>
              <w:t xml:space="preserve">2. </w:t>
            </w:r>
            <w:r w:rsidRPr="00CF6B9C">
              <w:rPr>
                <w:b/>
                <w:bCs/>
                <w:u w:val="single"/>
              </w:rPr>
              <w:t>Sắt (III) hiđroxit</w:t>
            </w:r>
          </w:p>
          <w:p w14:paraId="2DD38C5F" w14:textId="77777777" w:rsidR="00C30EF1" w:rsidRPr="00CF6B9C" w:rsidRDefault="00C30EF1" w:rsidP="007209B8">
            <w:pPr>
              <w:ind w:left="-73"/>
              <w:outlineLvl w:val="0"/>
            </w:pPr>
            <w:r w:rsidRPr="00CF6B9C">
              <w:t>- Fe(OH)</w:t>
            </w:r>
            <w:r w:rsidRPr="00CF6B9C">
              <w:rPr>
                <w:vertAlign w:val="subscript"/>
              </w:rPr>
              <w:t>3</w:t>
            </w:r>
            <w:r w:rsidRPr="00CF6B9C">
              <w:t xml:space="preserve"> là chất rắn, màu nâu đỏ, không tan trong nước, dễ tan trong dung dịch axit tạo thành dung dịch muối sắt (III).</w:t>
            </w:r>
          </w:p>
          <w:p w14:paraId="27BCD5CE" w14:textId="77777777" w:rsidR="00C30EF1" w:rsidRPr="00CF6B9C" w:rsidRDefault="00C30EF1" w:rsidP="007209B8">
            <w:pPr>
              <w:ind w:left="-73"/>
              <w:jc w:val="center"/>
              <w:outlineLvl w:val="0"/>
            </w:pPr>
            <w:r w:rsidRPr="00CF6B9C">
              <w:t>2Fe(OH)</w:t>
            </w:r>
            <w:r w:rsidRPr="00CF6B9C">
              <w:rPr>
                <w:vertAlign w:val="subscript"/>
              </w:rPr>
              <w:t>3</w:t>
            </w:r>
            <w:r w:rsidRPr="00CF6B9C">
              <w:t xml:space="preserve"> + 3H</w:t>
            </w:r>
            <w:r w:rsidRPr="00CF6B9C">
              <w:rPr>
                <w:vertAlign w:val="subscript"/>
              </w:rPr>
              <w:t>2</w:t>
            </w:r>
            <w:r w:rsidRPr="00CF6B9C">
              <w:t>SO</w:t>
            </w:r>
            <w:r w:rsidRPr="00CF6B9C">
              <w:rPr>
                <w:vertAlign w:val="subscript"/>
              </w:rPr>
              <w:t>4</w:t>
            </w:r>
            <w:r w:rsidRPr="00CF6B9C">
              <w:t xml:space="preserve"> → Fe</w:t>
            </w:r>
            <w:r w:rsidRPr="00CF6B9C">
              <w:softHyphen/>
            </w:r>
            <w:r w:rsidRPr="00CF6B9C">
              <w:rPr>
                <w:vertAlign w:val="subscript"/>
              </w:rPr>
              <w:t>2</w:t>
            </w:r>
            <w:r w:rsidRPr="00CF6B9C">
              <w:t>(SO</w:t>
            </w:r>
            <w:r w:rsidRPr="00CF6B9C">
              <w:rPr>
                <w:vertAlign w:val="subscript"/>
              </w:rPr>
              <w:t>4</w:t>
            </w:r>
            <w:r w:rsidRPr="00CF6B9C">
              <w:t>)</w:t>
            </w:r>
            <w:r w:rsidRPr="00CF6B9C">
              <w:rPr>
                <w:vertAlign w:val="subscript"/>
              </w:rPr>
              <w:t>3</w:t>
            </w:r>
            <w:r w:rsidRPr="00CF6B9C">
              <w:t xml:space="preserve"> + 6H</w:t>
            </w:r>
            <w:r w:rsidRPr="00CF6B9C">
              <w:rPr>
                <w:vertAlign w:val="subscript"/>
              </w:rPr>
              <w:t>2</w:t>
            </w:r>
            <w:r w:rsidRPr="00CF6B9C">
              <w:t>O</w:t>
            </w:r>
          </w:p>
          <w:p w14:paraId="126309A5" w14:textId="77777777" w:rsidR="00C30EF1" w:rsidRPr="00CF6B9C" w:rsidRDefault="00C30EF1" w:rsidP="007209B8">
            <w:pPr>
              <w:ind w:left="-73"/>
              <w:outlineLvl w:val="0"/>
            </w:pPr>
            <w:r w:rsidRPr="00CF6B9C">
              <w:t>- Điều chế: dung dịch kiềm + dung dịch muối sắt (III).</w:t>
            </w:r>
          </w:p>
          <w:p w14:paraId="7C75AF31" w14:textId="77777777" w:rsidR="00C30EF1" w:rsidRPr="00CF6B9C" w:rsidRDefault="00C30EF1" w:rsidP="007209B8">
            <w:pPr>
              <w:ind w:left="-73"/>
              <w:jc w:val="center"/>
              <w:outlineLvl w:val="0"/>
              <w:rPr>
                <w:lang w:val="pt-BR"/>
              </w:rPr>
            </w:pPr>
            <w:r w:rsidRPr="00CF6B9C">
              <w:rPr>
                <w:lang w:val="pt-BR"/>
              </w:rPr>
              <w:t>FeCl</w:t>
            </w:r>
            <w:r w:rsidRPr="00CF6B9C">
              <w:rPr>
                <w:vertAlign w:val="subscript"/>
                <w:lang w:val="pt-BR"/>
              </w:rPr>
              <w:t>3</w:t>
            </w:r>
            <w:r w:rsidRPr="00CF6B9C">
              <w:rPr>
                <w:lang w:val="pt-BR"/>
              </w:rPr>
              <w:t xml:space="preserve"> + 3NaOH → Fe(OH)</w:t>
            </w:r>
            <w:r w:rsidRPr="00CF6B9C">
              <w:rPr>
                <w:vertAlign w:val="subscript"/>
                <w:lang w:val="pt-BR"/>
              </w:rPr>
              <w:t>3</w:t>
            </w:r>
            <w:r w:rsidRPr="00CF6B9C">
              <w:sym w:font="Symbol" w:char="F0AF"/>
            </w:r>
            <w:r w:rsidRPr="00CF6B9C">
              <w:rPr>
                <w:lang w:val="pt-BR"/>
              </w:rPr>
              <w:t xml:space="preserve"> + 3NaCl</w:t>
            </w:r>
          </w:p>
          <w:p w14:paraId="49CEEA1B" w14:textId="77777777" w:rsidR="00C30EF1" w:rsidRPr="00CF6B9C" w:rsidRDefault="00C30EF1" w:rsidP="007209B8">
            <w:pPr>
              <w:ind w:left="-73"/>
              <w:jc w:val="center"/>
              <w:outlineLvl w:val="0"/>
              <w:rPr>
                <w:lang w:val="pt-BR"/>
              </w:rPr>
            </w:pPr>
          </w:p>
          <w:p w14:paraId="21F7D8AA" w14:textId="77777777" w:rsidR="00C30EF1" w:rsidRPr="00CF6B9C" w:rsidRDefault="00C30EF1" w:rsidP="007209B8">
            <w:pPr>
              <w:ind w:left="-73"/>
              <w:outlineLvl w:val="0"/>
              <w:rPr>
                <w:b/>
                <w:bCs/>
                <w:lang w:val="pt-BR"/>
              </w:rPr>
            </w:pPr>
            <w:r w:rsidRPr="00CF6B9C">
              <w:rPr>
                <w:b/>
                <w:bCs/>
                <w:lang w:val="pt-BR"/>
              </w:rPr>
              <w:t xml:space="preserve">3. </w:t>
            </w:r>
            <w:r w:rsidRPr="00CF6B9C">
              <w:rPr>
                <w:b/>
                <w:bCs/>
                <w:u w:val="single"/>
                <w:lang w:val="pt-BR"/>
              </w:rPr>
              <w:t>Muối sắt (III)</w:t>
            </w:r>
          </w:p>
          <w:p w14:paraId="3C3FB6D8" w14:textId="77777777" w:rsidR="00C30EF1" w:rsidRPr="00CF6B9C" w:rsidRDefault="00C30EF1" w:rsidP="007209B8">
            <w:pPr>
              <w:ind w:left="-73"/>
              <w:outlineLvl w:val="0"/>
              <w:rPr>
                <w:lang w:val="pt-BR"/>
              </w:rPr>
            </w:pPr>
            <w:r w:rsidRPr="00CF6B9C">
              <w:t>-</w:t>
            </w:r>
            <w:r w:rsidRPr="00CF6B9C">
              <w:rPr>
                <w:lang w:val="pt-BR"/>
              </w:rPr>
              <w:t xml:space="preserve"> Đa số các muối sắt (III) tan trong nước, khi kết tinh thường ở dạng ngậm nước.</w:t>
            </w:r>
          </w:p>
          <w:p w14:paraId="73564213" w14:textId="77777777" w:rsidR="00C30EF1" w:rsidRPr="00CF6B9C" w:rsidRDefault="00C30EF1" w:rsidP="007209B8">
            <w:pPr>
              <w:ind w:left="-73"/>
              <w:outlineLvl w:val="0"/>
              <w:rPr>
                <w:lang w:val="pt-BR"/>
              </w:rPr>
            </w:pPr>
            <w:r w:rsidRPr="00CF6B9C">
              <w:rPr>
                <w:b/>
                <w:bCs/>
                <w:i/>
                <w:iCs/>
                <w:lang w:val="pt-BR"/>
              </w:rPr>
              <w:t>Thí dụ:</w:t>
            </w:r>
            <w:r w:rsidRPr="00CF6B9C">
              <w:rPr>
                <w:lang w:val="pt-BR"/>
              </w:rPr>
              <w:t xml:space="preserve"> FeCl</w:t>
            </w:r>
            <w:r w:rsidRPr="00CF6B9C">
              <w:rPr>
                <w:vertAlign w:val="subscript"/>
                <w:lang w:val="pt-BR"/>
              </w:rPr>
              <w:t>3</w:t>
            </w:r>
            <w:r w:rsidRPr="00CF6B9C">
              <w:rPr>
                <w:lang w:val="pt-BR"/>
              </w:rPr>
              <w:t>.6H</w:t>
            </w:r>
            <w:r w:rsidRPr="00CF6B9C">
              <w:rPr>
                <w:vertAlign w:val="subscript"/>
                <w:lang w:val="pt-BR"/>
              </w:rPr>
              <w:t>2</w:t>
            </w:r>
            <w:r w:rsidRPr="00CF6B9C">
              <w:rPr>
                <w:lang w:val="pt-BR"/>
              </w:rPr>
              <w:t>O; Fe</w:t>
            </w:r>
            <w:r w:rsidRPr="00CF6B9C">
              <w:rPr>
                <w:vertAlign w:val="subscript"/>
                <w:lang w:val="pt-BR"/>
              </w:rPr>
              <w:t>2</w:t>
            </w:r>
            <w:r w:rsidRPr="00CF6B9C">
              <w:rPr>
                <w:lang w:val="pt-BR"/>
              </w:rPr>
              <w:t>(SO</w:t>
            </w:r>
            <w:r w:rsidRPr="00CF6B9C">
              <w:rPr>
                <w:vertAlign w:val="subscript"/>
                <w:lang w:val="pt-BR"/>
              </w:rPr>
              <w:t>4</w:t>
            </w:r>
            <w:r w:rsidRPr="00CF6B9C">
              <w:rPr>
                <w:lang w:val="pt-BR"/>
              </w:rPr>
              <w:t>)</w:t>
            </w:r>
            <w:r w:rsidRPr="00CF6B9C">
              <w:rPr>
                <w:vertAlign w:val="subscript"/>
                <w:lang w:val="pt-BR"/>
              </w:rPr>
              <w:t>3</w:t>
            </w:r>
            <w:r w:rsidRPr="00CF6B9C">
              <w:rPr>
                <w:lang w:val="pt-BR"/>
              </w:rPr>
              <w:t>.9H</w:t>
            </w:r>
            <w:r w:rsidRPr="00CF6B9C">
              <w:rPr>
                <w:vertAlign w:val="subscript"/>
                <w:lang w:val="pt-BR"/>
              </w:rPr>
              <w:t>2</w:t>
            </w:r>
            <w:r w:rsidRPr="00CF6B9C">
              <w:rPr>
                <w:lang w:val="pt-BR"/>
              </w:rPr>
              <w:t>O</w:t>
            </w:r>
          </w:p>
          <w:p w14:paraId="4F31C94A" w14:textId="77777777" w:rsidR="00C30EF1" w:rsidRPr="00CF6B9C" w:rsidRDefault="00C30EF1" w:rsidP="007209B8">
            <w:pPr>
              <w:ind w:left="-73"/>
              <w:outlineLvl w:val="0"/>
              <w:rPr>
                <w:lang w:val="pt-BR"/>
              </w:rPr>
            </w:pPr>
            <w:r w:rsidRPr="00CF6B9C">
              <w:t>-</w:t>
            </w:r>
            <w:r w:rsidRPr="00CF6B9C">
              <w:rPr>
                <w:lang w:val="pt-BR"/>
              </w:rPr>
              <w:t xml:space="preserve"> Muối sắt (III) có tính oxi hoá, dễ bị khử thành muối sắt (II)</w:t>
            </w:r>
          </w:p>
          <w:p w14:paraId="4403F56C" w14:textId="77777777" w:rsidR="00C30EF1" w:rsidRPr="00CF6B9C" w:rsidRDefault="00C30EF1" w:rsidP="007209B8">
            <w:pPr>
              <w:ind w:left="-73"/>
              <w:jc w:val="center"/>
              <w:outlineLvl w:val="0"/>
            </w:pPr>
            <w:r w:rsidRPr="00CF6B9C">
              <w:object w:dxaOrig="2240" w:dyaOrig="408" w14:anchorId="0DB45DE4">
                <v:shape id="_x0000_i1070" type="#_x0000_t75" style="width:115.1pt;height:21.2pt" o:ole="">
                  <v:imagedata r:id="rId128" o:title=""/>
                </v:shape>
                <o:OLEObject Type="Embed" ProgID="Unknown" ShapeID="_x0000_i1070" DrawAspect="Content" ObjectID="_1697434717" r:id="rId129"/>
              </w:object>
            </w:r>
          </w:p>
          <w:p w14:paraId="66EB0C65" w14:textId="77777777" w:rsidR="00C30EF1" w:rsidRPr="00CF6B9C" w:rsidRDefault="00C30EF1" w:rsidP="007209B8">
            <w:pPr>
              <w:rPr>
                <w:lang w:val="nb-NO"/>
              </w:rPr>
            </w:pPr>
            <w:r w:rsidRPr="00CF6B9C">
              <w:object w:dxaOrig="3044" w:dyaOrig="408" w14:anchorId="5B82ADBF">
                <v:shape id="_x0000_i1071" type="#_x0000_t75" style="width:150.95pt;height:21.2pt" o:ole="">
                  <v:imagedata r:id="rId130" o:title=""/>
                </v:shape>
                <o:OLEObject Type="Embed" ProgID="Unknown" ShapeID="_x0000_i1071" DrawAspect="Content" ObjectID="_1697434718" r:id="rId131"/>
              </w:objec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2476890" w14:textId="77777777" w:rsidR="00C30EF1" w:rsidRPr="00CF6B9C" w:rsidRDefault="00C30EF1" w:rsidP="007209B8">
            <w:pPr>
              <w:pStyle w:val="NoSpacing"/>
              <w:ind w:left="-58"/>
              <w:rPr>
                <w:b/>
                <w:bCs/>
                <w:sz w:val="24"/>
                <w:szCs w:val="24"/>
              </w:rPr>
            </w:pPr>
            <w:r w:rsidRPr="00CF6B9C">
              <w:rPr>
                <w:b/>
                <w:bCs/>
                <w:sz w:val="24"/>
                <w:szCs w:val="24"/>
              </w:rPr>
              <w:lastRenderedPageBreak/>
              <w:t>Hoạt động 1</w:t>
            </w:r>
          </w:p>
          <w:p w14:paraId="68834F66" w14:textId="77777777" w:rsidR="00C30EF1" w:rsidRPr="00CF6B9C" w:rsidRDefault="00C30EF1" w:rsidP="007209B8">
            <w:pPr>
              <w:pStyle w:val="NoSpacing"/>
              <w:ind w:left="-58"/>
              <w:rPr>
                <w:sz w:val="24"/>
                <w:szCs w:val="24"/>
              </w:rPr>
            </w:pPr>
            <w:r w:rsidRPr="00CF6B9C">
              <w:rPr>
                <w:sz w:val="24"/>
                <w:szCs w:val="24"/>
              </w:rPr>
              <w:t>- GV dùng bảng HTTH và yêu cầu HS xác định vị trí của Fe trong bảng tuần hoàn.</w:t>
            </w:r>
          </w:p>
          <w:p w14:paraId="1089FC43" w14:textId="77777777" w:rsidR="00C30EF1" w:rsidRPr="00CF6B9C" w:rsidRDefault="00C30EF1" w:rsidP="007209B8">
            <w:pPr>
              <w:pStyle w:val="NoSpacing"/>
              <w:ind w:left="-58"/>
              <w:rPr>
                <w:b/>
                <w:bCs/>
                <w:sz w:val="24"/>
                <w:szCs w:val="24"/>
              </w:rPr>
            </w:pPr>
          </w:p>
          <w:p w14:paraId="189F41A7" w14:textId="77777777" w:rsidR="00C30EF1" w:rsidRPr="00CF6B9C" w:rsidRDefault="00C30EF1" w:rsidP="007209B8">
            <w:pPr>
              <w:pStyle w:val="NoSpacing"/>
              <w:rPr>
                <w:sz w:val="24"/>
                <w:szCs w:val="24"/>
              </w:rPr>
            </w:pPr>
            <w:r w:rsidRPr="00CF6B9C">
              <w:rPr>
                <w:b/>
                <w:bCs/>
                <w:sz w:val="24"/>
                <w:szCs w:val="24"/>
              </w:rPr>
              <w:t>Hoạt động 2</w:t>
            </w:r>
          </w:p>
          <w:p w14:paraId="30A656B2" w14:textId="77777777" w:rsidR="00C30EF1" w:rsidRPr="00CF6B9C" w:rsidRDefault="00C30EF1" w:rsidP="007209B8">
            <w:pPr>
              <w:pStyle w:val="NoSpacing"/>
              <w:ind w:left="-58"/>
              <w:rPr>
                <w:sz w:val="24"/>
                <w:szCs w:val="24"/>
              </w:rPr>
            </w:pPr>
            <w:r w:rsidRPr="00CF6B9C">
              <w:rPr>
                <w:sz w:val="24"/>
                <w:szCs w:val="24"/>
              </w:rPr>
              <w:t>GV yêu cầu HS xác định xem khi nào thì sắt thị oxi hoá thành Fe</w:t>
            </w:r>
            <w:r w:rsidRPr="00CF6B9C">
              <w:rPr>
                <w:sz w:val="24"/>
                <w:szCs w:val="24"/>
                <w:vertAlign w:val="superscript"/>
              </w:rPr>
              <w:t>2+</w:t>
            </w:r>
            <w:r w:rsidRPr="00CF6B9C">
              <w:rPr>
                <w:sz w:val="24"/>
                <w:szCs w:val="24"/>
              </w:rPr>
              <w:t>, khi nào thì bị oxi hoá thành Fe</w:t>
            </w:r>
            <w:r w:rsidRPr="00CF6B9C">
              <w:rPr>
                <w:sz w:val="24"/>
                <w:szCs w:val="24"/>
                <w:vertAlign w:val="superscript"/>
              </w:rPr>
              <w:t>3+</w:t>
            </w:r>
            <w:r w:rsidRPr="00CF6B9C">
              <w:rPr>
                <w:sz w:val="24"/>
                <w:szCs w:val="24"/>
              </w:rPr>
              <w:t xml:space="preserve"> ?</w:t>
            </w:r>
          </w:p>
          <w:p w14:paraId="7858B8E3" w14:textId="77777777" w:rsidR="00C30EF1" w:rsidRPr="00CF6B9C" w:rsidRDefault="00C30EF1" w:rsidP="007209B8">
            <w:pPr>
              <w:ind w:left="-72"/>
              <w:outlineLvl w:val="0"/>
            </w:pPr>
            <w:r w:rsidRPr="00CF6B9C">
              <w:t>- GV biểu diễn các thí nghiệm:</w:t>
            </w:r>
          </w:p>
          <w:p w14:paraId="7EB9CE94" w14:textId="77777777" w:rsidR="00C30EF1" w:rsidRPr="00CF6B9C" w:rsidRDefault="00C30EF1" w:rsidP="007209B8">
            <w:pPr>
              <w:ind w:left="-72"/>
              <w:outlineLvl w:val="0"/>
            </w:pPr>
            <w:r w:rsidRPr="00CF6B9C">
              <w:t xml:space="preserve"> + Fe cháy trong khí O</w:t>
            </w:r>
            <w:r w:rsidRPr="00CF6B9C">
              <w:rPr>
                <w:vertAlign w:val="subscript"/>
              </w:rPr>
              <w:t>2</w:t>
            </w:r>
            <w:r w:rsidRPr="00CF6B9C">
              <w:t>.</w:t>
            </w:r>
          </w:p>
          <w:p w14:paraId="3936F62F" w14:textId="77777777" w:rsidR="00C30EF1" w:rsidRPr="00CF6B9C" w:rsidRDefault="00C30EF1" w:rsidP="007209B8">
            <w:pPr>
              <w:ind w:left="-72"/>
              <w:outlineLvl w:val="0"/>
            </w:pPr>
            <w:r w:rsidRPr="00CF6B9C">
              <w:t xml:space="preserve"> + Fe cháy trong khí Cl</w:t>
            </w:r>
            <w:r w:rsidRPr="00CF6B9C">
              <w:rPr>
                <w:vertAlign w:val="subscript"/>
              </w:rPr>
              <w:t>2</w:t>
            </w:r>
            <w:r w:rsidRPr="00CF6B9C">
              <w:t>.</w:t>
            </w:r>
          </w:p>
          <w:p w14:paraId="0C8F2AA4" w14:textId="77777777" w:rsidR="00C30EF1" w:rsidRPr="00CF6B9C" w:rsidRDefault="00C30EF1" w:rsidP="007209B8">
            <w:pPr>
              <w:ind w:left="-72"/>
              <w:outlineLvl w:val="0"/>
            </w:pPr>
            <w:r w:rsidRPr="00CF6B9C">
              <w:t xml:space="preserve">  + Fe tác dụng với dung dịch HCl và H</w:t>
            </w:r>
            <w:r w:rsidRPr="00CF6B9C">
              <w:rPr>
                <w:vertAlign w:val="subscript"/>
              </w:rPr>
              <w:t>2</w:t>
            </w:r>
            <w:r w:rsidRPr="00CF6B9C">
              <w:t>SO</w:t>
            </w:r>
            <w:r w:rsidRPr="00CF6B9C">
              <w:rPr>
                <w:vertAlign w:val="subscript"/>
              </w:rPr>
              <w:t>4</w:t>
            </w:r>
            <w:r w:rsidRPr="00CF6B9C">
              <w:t xml:space="preserve"> loãng.</w:t>
            </w:r>
          </w:p>
          <w:p w14:paraId="6B638694" w14:textId="77777777" w:rsidR="00C30EF1" w:rsidRPr="00CF6B9C" w:rsidRDefault="00C30EF1" w:rsidP="007209B8">
            <w:pPr>
              <w:ind w:left="-72"/>
              <w:outlineLvl w:val="0"/>
            </w:pPr>
            <w:r w:rsidRPr="00CF6B9C">
              <w:t>- GV yêu cầu HS hoàn thành các PTHH:</w:t>
            </w:r>
          </w:p>
          <w:p w14:paraId="642ED406" w14:textId="77777777" w:rsidR="00C30EF1" w:rsidRPr="00CF6B9C" w:rsidRDefault="00C30EF1" w:rsidP="007209B8">
            <w:pPr>
              <w:ind w:left="-72"/>
              <w:outlineLvl w:val="0"/>
            </w:pPr>
            <w:r w:rsidRPr="00CF6B9C">
              <w:t xml:space="preserve">  + Fe + HNO</w:t>
            </w:r>
            <w:r w:rsidRPr="00CF6B9C">
              <w:rPr>
                <w:vertAlign w:val="subscript"/>
              </w:rPr>
              <w:t>3</w:t>
            </w:r>
            <w:r w:rsidRPr="00CF6B9C">
              <w:t xml:space="preserve"> (l) →</w:t>
            </w:r>
          </w:p>
          <w:p w14:paraId="7388D88C" w14:textId="77777777" w:rsidR="00C30EF1" w:rsidRPr="00CF6B9C" w:rsidRDefault="00C30EF1" w:rsidP="007209B8">
            <w:pPr>
              <w:ind w:left="-72"/>
              <w:outlineLvl w:val="0"/>
            </w:pPr>
            <w:r w:rsidRPr="00CF6B9C">
              <w:lastRenderedPageBreak/>
              <w:t xml:space="preserve">  + Fe + HNO</w:t>
            </w:r>
            <w:r w:rsidRPr="00CF6B9C">
              <w:rPr>
                <w:vertAlign w:val="subscript"/>
              </w:rPr>
              <w:t>3</w:t>
            </w:r>
            <w:r w:rsidRPr="00CF6B9C">
              <w:t xml:space="preserve"> (đ) →</w:t>
            </w:r>
          </w:p>
          <w:p w14:paraId="63E8620D" w14:textId="77777777" w:rsidR="00C30EF1" w:rsidRPr="00CF6B9C" w:rsidRDefault="00C30EF1" w:rsidP="007209B8">
            <w:pPr>
              <w:ind w:left="-72"/>
              <w:outlineLvl w:val="0"/>
            </w:pPr>
            <w:r w:rsidRPr="00CF6B9C">
              <w:t xml:space="preserve">  + Fe + H</w:t>
            </w:r>
            <w:r w:rsidRPr="00CF6B9C">
              <w:rPr>
                <w:vertAlign w:val="subscript"/>
              </w:rPr>
              <w:t>2</w:t>
            </w:r>
            <w:r w:rsidRPr="00CF6B9C">
              <w:t>SO</w:t>
            </w:r>
            <w:r w:rsidRPr="00CF6B9C">
              <w:rPr>
                <w:vertAlign w:val="subscript"/>
              </w:rPr>
              <w:t>4</w:t>
            </w:r>
            <w:r w:rsidRPr="00CF6B9C">
              <w:t xml:space="preserve"> (đ) →</w:t>
            </w:r>
          </w:p>
          <w:p w14:paraId="65067BD7" w14:textId="77777777" w:rsidR="00C30EF1" w:rsidRPr="00CF6B9C" w:rsidRDefault="00C30EF1" w:rsidP="007209B8">
            <w:pPr>
              <w:ind w:left="-72"/>
              <w:outlineLvl w:val="0"/>
            </w:pPr>
          </w:p>
          <w:p w14:paraId="44C9CF41" w14:textId="77777777" w:rsidR="00C30EF1" w:rsidRPr="00CF6B9C" w:rsidRDefault="00C30EF1" w:rsidP="007209B8">
            <w:pPr>
              <w:ind w:left="-72"/>
              <w:outlineLvl w:val="0"/>
              <w:rPr>
                <w:b/>
                <w:bCs/>
              </w:rPr>
            </w:pPr>
          </w:p>
          <w:p w14:paraId="0D20DCE3" w14:textId="77777777" w:rsidR="00C30EF1" w:rsidRPr="00CF6B9C" w:rsidRDefault="00C30EF1" w:rsidP="007209B8">
            <w:pPr>
              <w:ind w:left="-72"/>
              <w:outlineLvl w:val="0"/>
              <w:rPr>
                <w:b/>
                <w:bCs/>
              </w:rPr>
            </w:pPr>
          </w:p>
          <w:p w14:paraId="40C6B600" w14:textId="77777777" w:rsidR="00C30EF1" w:rsidRPr="00CF6B9C" w:rsidRDefault="00C30EF1" w:rsidP="007209B8">
            <w:pPr>
              <w:ind w:left="-72"/>
              <w:outlineLvl w:val="0"/>
              <w:rPr>
                <w:b/>
                <w:bCs/>
              </w:rPr>
            </w:pPr>
          </w:p>
          <w:p w14:paraId="2240E70F" w14:textId="77777777" w:rsidR="00C30EF1" w:rsidRPr="00CF6B9C" w:rsidRDefault="00C30EF1" w:rsidP="007209B8">
            <w:pPr>
              <w:ind w:left="-72"/>
              <w:outlineLvl w:val="0"/>
              <w:rPr>
                <w:b/>
                <w:bCs/>
              </w:rPr>
            </w:pPr>
          </w:p>
          <w:p w14:paraId="2EECE1BF" w14:textId="77777777" w:rsidR="00C30EF1" w:rsidRPr="00CF6B9C" w:rsidRDefault="00C30EF1" w:rsidP="007209B8">
            <w:pPr>
              <w:ind w:left="-72"/>
              <w:outlineLvl w:val="0"/>
              <w:rPr>
                <w:b/>
                <w:bCs/>
              </w:rPr>
            </w:pPr>
          </w:p>
          <w:p w14:paraId="509D382C" w14:textId="77777777" w:rsidR="00C30EF1" w:rsidRPr="00CF6B9C" w:rsidRDefault="00C30EF1" w:rsidP="007209B8">
            <w:pPr>
              <w:ind w:left="-72"/>
              <w:outlineLvl w:val="0"/>
              <w:rPr>
                <w:b/>
                <w:bCs/>
              </w:rPr>
            </w:pPr>
          </w:p>
          <w:p w14:paraId="3A80DD61" w14:textId="77777777" w:rsidR="00C30EF1" w:rsidRPr="00CF6B9C" w:rsidRDefault="00C30EF1" w:rsidP="007209B8">
            <w:pPr>
              <w:ind w:left="-72"/>
              <w:outlineLvl w:val="0"/>
              <w:rPr>
                <w:b/>
                <w:bCs/>
              </w:rPr>
            </w:pPr>
          </w:p>
          <w:p w14:paraId="7CB9B391" w14:textId="77777777" w:rsidR="00C30EF1" w:rsidRPr="00CF6B9C" w:rsidRDefault="00C30EF1" w:rsidP="007209B8">
            <w:pPr>
              <w:ind w:left="-72"/>
              <w:outlineLvl w:val="0"/>
              <w:rPr>
                <w:b/>
                <w:bCs/>
              </w:rPr>
            </w:pPr>
          </w:p>
          <w:p w14:paraId="7B2AC000" w14:textId="77777777" w:rsidR="00C30EF1" w:rsidRPr="00CF6B9C" w:rsidRDefault="00C30EF1" w:rsidP="007209B8">
            <w:pPr>
              <w:ind w:left="-72"/>
              <w:outlineLvl w:val="0"/>
              <w:rPr>
                <w:b/>
                <w:bCs/>
              </w:rPr>
            </w:pPr>
          </w:p>
          <w:p w14:paraId="3214C9CB" w14:textId="77777777" w:rsidR="00C30EF1" w:rsidRPr="00CF6B9C" w:rsidRDefault="00C30EF1" w:rsidP="007209B8">
            <w:pPr>
              <w:ind w:left="-72"/>
              <w:outlineLvl w:val="0"/>
              <w:rPr>
                <w:b/>
                <w:bCs/>
              </w:rPr>
            </w:pPr>
          </w:p>
          <w:p w14:paraId="628E4C15" w14:textId="77777777" w:rsidR="00C30EF1" w:rsidRPr="00CF6B9C" w:rsidRDefault="00C30EF1" w:rsidP="007209B8">
            <w:pPr>
              <w:ind w:left="-72"/>
              <w:outlineLvl w:val="0"/>
              <w:rPr>
                <w:b/>
                <w:bCs/>
              </w:rPr>
            </w:pPr>
          </w:p>
          <w:p w14:paraId="0809AB95" w14:textId="77777777" w:rsidR="00C30EF1" w:rsidRPr="00CF6B9C" w:rsidRDefault="00C30EF1" w:rsidP="007209B8">
            <w:pPr>
              <w:ind w:left="-72"/>
              <w:outlineLvl w:val="0"/>
              <w:rPr>
                <w:b/>
                <w:bCs/>
              </w:rPr>
            </w:pPr>
            <w:r w:rsidRPr="00CF6B9C">
              <w:rPr>
                <w:b/>
                <w:bCs/>
              </w:rPr>
              <w:t>Hoạt động 3</w:t>
            </w:r>
          </w:p>
          <w:p w14:paraId="76082075" w14:textId="77777777" w:rsidR="00C30EF1" w:rsidRPr="00CF6B9C" w:rsidRDefault="00C30EF1" w:rsidP="007209B8">
            <w:r w:rsidRPr="00CF6B9C">
              <w:t>- HS nghiên cứu SGK để biết được trạng thái thiên nhiên của sắt.</w:t>
            </w:r>
          </w:p>
          <w:p w14:paraId="30D22496" w14:textId="77777777" w:rsidR="00C30EF1" w:rsidRPr="00CF6B9C" w:rsidRDefault="00C30EF1" w:rsidP="007209B8">
            <w:pPr>
              <w:pStyle w:val="NoSpacing"/>
              <w:ind w:left="-58"/>
              <w:rPr>
                <w:b/>
                <w:bCs/>
                <w:sz w:val="24"/>
                <w:szCs w:val="24"/>
              </w:rPr>
            </w:pPr>
          </w:p>
          <w:p w14:paraId="08D2608B" w14:textId="77777777" w:rsidR="00C30EF1" w:rsidRPr="00CF6B9C" w:rsidRDefault="00C30EF1" w:rsidP="007209B8">
            <w:pPr>
              <w:pStyle w:val="NoSpacing"/>
              <w:ind w:left="-58"/>
              <w:rPr>
                <w:b/>
                <w:bCs/>
                <w:sz w:val="24"/>
                <w:szCs w:val="24"/>
              </w:rPr>
            </w:pPr>
          </w:p>
          <w:p w14:paraId="09CE6401" w14:textId="77777777" w:rsidR="00C30EF1" w:rsidRPr="00CF6B9C" w:rsidRDefault="00C30EF1" w:rsidP="007209B8">
            <w:pPr>
              <w:pStyle w:val="NoSpacing"/>
              <w:ind w:left="-58"/>
              <w:rPr>
                <w:b/>
                <w:bCs/>
                <w:sz w:val="24"/>
                <w:szCs w:val="24"/>
              </w:rPr>
            </w:pPr>
          </w:p>
          <w:p w14:paraId="4DDF33FC" w14:textId="77777777" w:rsidR="00C30EF1" w:rsidRPr="00CF6B9C" w:rsidRDefault="00C30EF1" w:rsidP="007209B8">
            <w:pPr>
              <w:pStyle w:val="NoSpacing"/>
              <w:ind w:left="-58"/>
              <w:rPr>
                <w:b/>
                <w:bCs/>
                <w:sz w:val="24"/>
                <w:szCs w:val="24"/>
              </w:rPr>
            </w:pPr>
          </w:p>
          <w:p w14:paraId="06DA182D" w14:textId="77777777" w:rsidR="00C30EF1" w:rsidRPr="00CF6B9C" w:rsidRDefault="00C30EF1" w:rsidP="007209B8">
            <w:pPr>
              <w:pStyle w:val="NoSpacing"/>
              <w:ind w:left="-58"/>
              <w:rPr>
                <w:b/>
                <w:bCs/>
                <w:sz w:val="24"/>
                <w:szCs w:val="24"/>
              </w:rPr>
            </w:pPr>
          </w:p>
          <w:p w14:paraId="77DE30B7" w14:textId="77777777" w:rsidR="00C30EF1" w:rsidRPr="00CF6B9C" w:rsidRDefault="00C30EF1" w:rsidP="007209B8">
            <w:pPr>
              <w:pStyle w:val="NoSpacing"/>
              <w:ind w:left="-58"/>
              <w:rPr>
                <w:b/>
                <w:bCs/>
                <w:sz w:val="24"/>
                <w:szCs w:val="24"/>
              </w:rPr>
            </w:pPr>
          </w:p>
          <w:p w14:paraId="21FFC96E" w14:textId="77777777" w:rsidR="00C30EF1" w:rsidRPr="00CF6B9C" w:rsidRDefault="00C30EF1" w:rsidP="007209B8">
            <w:pPr>
              <w:pStyle w:val="NoSpacing"/>
              <w:ind w:left="-58"/>
              <w:rPr>
                <w:b/>
                <w:bCs/>
                <w:sz w:val="24"/>
                <w:szCs w:val="24"/>
              </w:rPr>
            </w:pPr>
          </w:p>
          <w:p w14:paraId="6CDF38A1" w14:textId="77777777" w:rsidR="00C30EF1" w:rsidRPr="00CF6B9C" w:rsidRDefault="00C30EF1" w:rsidP="007209B8">
            <w:pPr>
              <w:pStyle w:val="NoSpacing"/>
              <w:ind w:left="-58"/>
              <w:rPr>
                <w:sz w:val="24"/>
                <w:szCs w:val="24"/>
              </w:rPr>
            </w:pPr>
            <w:r w:rsidRPr="00CF6B9C">
              <w:rPr>
                <w:b/>
                <w:bCs/>
                <w:sz w:val="24"/>
                <w:szCs w:val="24"/>
              </w:rPr>
              <w:t>Hoạt động 4:</w:t>
            </w:r>
            <w:r w:rsidRPr="00CF6B9C">
              <w:rPr>
                <w:sz w:val="24"/>
                <w:szCs w:val="24"/>
              </w:rPr>
              <w:t xml:space="preserve"> </w:t>
            </w:r>
          </w:p>
          <w:p w14:paraId="4A8C771E" w14:textId="77777777" w:rsidR="00C30EF1" w:rsidRPr="00CF6B9C" w:rsidRDefault="00C30EF1" w:rsidP="007209B8">
            <w:pPr>
              <w:pStyle w:val="NoSpacing"/>
              <w:ind w:left="-58"/>
              <w:rPr>
                <w:sz w:val="24"/>
                <w:szCs w:val="24"/>
              </w:rPr>
            </w:pPr>
            <w:r w:rsidRPr="00CF6B9C">
              <w:rPr>
                <w:sz w:val="24"/>
                <w:szCs w:val="24"/>
              </w:rPr>
              <w:t>- GV ?: Em hãy cho biết tính chất hoá học cơ bản của hợp chất sắt (II) là gì ? Vì sao ?</w:t>
            </w:r>
          </w:p>
          <w:p w14:paraId="09C292D8" w14:textId="77777777" w:rsidR="00C30EF1" w:rsidRPr="00CF6B9C" w:rsidRDefault="00C30EF1" w:rsidP="007209B8">
            <w:pPr>
              <w:pStyle w:val="NoSpacing"/>
              <w:rPr>
                <w:sz w:val="24"/>
                <w:szCs w:val="24"/>
              </w:rPr>
            </w:pPr>
          </w:p>
          <w:p w14:paraId="08880CE3" w14:textId="77777777" w:rsidR="00C30EF1" w:rsidRPr="00CF6B9C" w:rsidRDefault="00C30EF1" w:rsidP="007209B8">
            <w:pPr>
              <w:pStyle w:val="NoSpacing"/>
              <w:ind w:left="-58"/>
              <w:rPr>
                <w:sz w:val="24"/>
                <w:szCs w:val="24"/>
              </w:rPr>
            </w:pPr>
            <w:r w:rsidRPr="00CF6B9C">
              <w:rPr>
                <w:sz w:val="24"/>
                <w:szCs w:val="24"/>
              </w:rPr>
              <w:t xml:space="preserve">- GV giới thiệu cách điều chế FeO. </w:t>
            </w:r>
          </w:p>
          <w:p w14:paraId="66631E94" w14:textId="77777777" w:rsidR="00C30EF1" w:rsidRPr="00CF6B9C" w:rsidRDefault="00C30EF1" w:rsidP="007209B8">
            <w:pPr>
              <w:ind w:left="-72"/>
              <w:outlineLvl w:val="0"/>
              <w:rPr>
                <w:b/>
                <w:bCs/>
                <w:lang w:val="pt-BR"/>
              </w:rPr>
            </w:pPr>
          </w:p>
          <w:p w14:paraId="039903DD" w14:textId="77777777" w:rsidR="00C30EF1" w:rsidRPr="00CF6B9C" w:rsidRDefault="00C30EF1" w:rsidP="007209B8">
            <w:pPr>
              <w:ind w:left="-72"/>
              <w:outlineLvl w:val="0"/>
              <w:rPr>
                <w:b/>
                <w:bCs/>
                <w:lang w:val="pt-BR"/>
              </w:rPr>
            </w:pPr>
          </w:p>
          <w:p w14:paraId="2035DE93" w14:textId="77777777" w:rsidR="00C30EF1" w:rsidRPr="00CF6B9C" w:rsidRDefault="00C30EF1" w:rsidP="007209B8">
            <w:pPr>
              <w:ind w:left="-72"/>
              <w:outlineLvl w:val="0"/>
              <w:rPr>
                <w:b/>
                <w:bCs/>
                <w:lang w:val="pt-BR"/>
              </w:rPr>
            </w:pPr>
          </w:p>
          <w:p w14:paraId="4DA86419" w14:textId="77777777" w:rsidR="00C30EF1" w:rsidRPr="00CF6B9C" w:rsidRDefault="00C30EF1" w:rsidP="007209B8">
            <w:pPr>
              <w:ind w:left="-72"/>
              <w:outlineLvl w:val="0"/>
              <w:rPr>
                <w:b/>
                <w:bCs/>
                <w:lang w:val="pt-BR"/>
              </w:rPr>
            </w:pPr>
          </w:p>
          <w:p w14:paraId="501503D9" w14:textId="77777777" w:rsidR="00C30EF1" w:rsidRPr="00CF6B9C" w:rsidRDefault="00C30EF1" w:rsidP="007209B8">
            <w:pPr>
              <w:ind w:left="-72"/>
              <w:outlineLvl w:val="0"/>
              <w:rPr>
                <w:b/>
                <w:bCs/>
                <w:lang w:val="pt-BR"/>
              </w:rPr>
            </w:pPr>
          </w:p>
          <w:p w14:paraId="514183D5" w14:textId="77777777" w:rsidR="00C30EF1" w:rsidRPr="00CF6B9C" w:rsidRDefault="00C30EF1" w:rsidP="007209B8">
            <w:pPr>
              <w:ind w:left="-72"/>
              <w:outlineLvl w:val="0"/>
              <w:rPr>
                <w:b/>
                <w:bCs/>
                <w:lang w:val="pt-BR"/>
              </w:rPr>
            </w:pPr>
          </w:p>
          <w:p w14:paraId="596B60B6" w14:textId="77777777" w:rsidR="00C30EF1" w:rsidRPr="00CF6B9C" w:rsidRDefault="00C30EF1" w:rsidP="007209B8">
            <w:pPr>
              <w:ind w:left="-72"/>
              <w:outlineLvl w:val="0"/>
              <w:rPr>
                <w:b/>
                <w:bCs/>
                <w:lang w:val="pt-BR"/>
              </w:rPr>
            </w:pPr>
          </w:p>
          <w:p w14:paraId="076A1A43" w14:textId="77777777" w:rsidR="00C30EF1" w:rsidRPr="00CF6B9C" w:rsidRDefault="00C30EF1" w:rsidP="007209B8">
            <w:pPr>
              <w:ind w:left="-72"/>
              <w:outlineLvl w:val="0"/>
              <w:rPr>
                <w:b/>
                <w:bCs/>
                <w:lang w:val="pt-BR"/>
              </w:rPr>
            </w:pPr>
          </w:p>
          <w:p w14:paraId="0C7E1E49" w14:textId="77777777" w:rsidR="00C30EF1" w:rsidRPr="00CF6B9C" w:rsidRDefault="00C30EF1" w:rsidP="007209B8">
            <w:pPr>
              <w:ind w:left="-72"/>
              <w:outlineLvl w:val="0"/>
              <w:rPr>
                <w:b/>
                <w:bCs/>
                <w:lang w:val="pt-BR"/>
              </w:rPr>
            </w:pPr>
          </w:p>
          <w:p w14:paraId="5D5C94DC" w14:textId="77777777" w:rsidR="00C30EF1" w:rsidRPr="00CF6B9C" w:rsidRDefault="00C30EF1" w:rsidP="007209B8">
            <w:pPr>
              <w:ind w:left="-72"/>
              <w:outlineLvl w:val="0"/>
              <w:rPr>
                <w:b/>
                <w:bCs/>
                <w:lang w:val="pt-BR"/>
              </w:rPr>
            </w:pPr>
          </w:p>
          <w:p w14:paraId="43C79A8E" w14:textId="77777777" w:rsidR="00C30EF1" w:rsidRPr="00CF6B9C" w:rsidRDefault="00C30EF1" w:rsidP="007209B8">
            <w:pPr>
              <w:ind w:left="-72"/>
              <w:outlineLvl w:val="0"/>
              <w:rPr>
                <w:b/>
                <w:bCs/>
                <w:lang w:val="pt-BR"/>
              </w:rPr>
            </w:pPr>
          </w:p>
          <w:p w14:paraId="5B81233C" w14:textId="77777777" w:rsidR="00C30EF1" w:rsidRPr="00CF6B9C" w:rsidRDefault="00C30EF1" w:rsidP="007209B8">
            <w:pPr>
              <w:ind w:left="-72"/>
              <w:outlineLvl w:val="0"/>
              <w:rPr>
                <w:b/>
                <w:bCs/>
                <w:lang w:val="pt-BR"/>
              </w:rPr>
            </w:pPr>
          </w:p>
          <w:p w14:paraId="043192FC" w14:textId="77777777" w:rsidR="00C30EF1" w:rsidRPr="00CF6B9C" w:rsidRDefault="00C30EF1" w:rsidP="007209B8">
            <w:pPr>
              <w:ind w:left="-72"/>
              <w:outlineLvl w:val="0"/>
              <w:rPr>
                <w:b/>
                <w:bCs/>
                <w:lang w:val="pt-BR"/>
              </w:rPr>
            </w:pPr>
          </w:p>
          <w:p w14:paraId="7CE08D62" w14:textId="77777777" w:rsidR="00C30EF1" w:rsidRPr="00CF6B9C" w:rsidRDefault="00C30EF1" w:rsidP="007209B8">
            <w:pPr>
              <w:ind w:left="-72"/>
              <w:outlineLvl w:val="0"/>
              <w:rPr>
                <w:b/>
                <w:bCs/>
                <w:lang w:val="pt-BR"/>
              </w:rPr>
            </w:pPr>
          </w:p>
          <w:p w14:paraId="4D9CDF83" w14:textId="77777777" w:rsidR="00C30EF1" w:rsidRPr="00CF6B9C" w:rsidRDefault="00C30EF1" w:rsidP="007209B8">
            <w:pPr>
              <w:ind w:left="-72"/>
              <w:outlineLvl w:val="0"/>
              <w:rPr>
                <w:b/>
                <w:bCs/>
                <w:lang w:val="pt-BR"/>
              </w:rPr>
            </w:pPr>
          </w:p>
          <w:p w14:paraId="1637889F" w14:textId="77777777" w:rsidR="00C30EF1" w:rsidRPr="00CF6B9C" w:rsidRDefault="00C30EF1" w:rsidP="007209B8">
            <w:pPr>
              <w:ind w:left="-72"/>
              <w:outlineLvl w:val="0"/>
              <w:rPr>
                <w:b/>
                <w:bCs/>
                <w:lang w:val="pt-BR"/>
              </w:rPr>
            </w:pPr>
          </w:p>
          <w:p w14:paraId="6B81020B" w14:textId="77777777" w:rsidR="00C30EF1" w:rsidRPr="00CF6B9C" w:rsidRDefault="00C30EF1" w:rsidP="007209B8">
            <w:pPr>
              <w:ind w:left="-72"/>
              <w:outlineLvl w:val="0"/>
              <w:rPr>
                <w:b/>
                <w:bCs/>
                <w:lang w:val="pt-BR"/>
              </w:rPr>
            </w:pPr>
          </w:p>
          <w:p w14:paraId="4F38485F" w14:textId="77777777" w:rsidR="00C30EF1" w:rsidRPr="00CF6B9C" w:rsidRDefault="00C30EF1" w:rsidP="007209B8">
            <w:pPr>
              <w:ind w:left="-72"/>
              <w:outlineLvl w:val="0"/>
              <w:rPr>
                <w:b/>
                <w:bCs/>
                <w:lang w:val="pt-BR"/>
              </w:rPr>
            </w:pPr>
          </w:p>
          <w:p w14:paraId="3D3D3F66" w14:textId="77777777" w:rsidR="00C30EF1" w:rsidRPr="00CF6B9C" w:rsidRDefault="00C30EF1" w:rsidP="007209B8">
            <w:pPr>
              <w:ind w:left="-72"/>
              <w:outlineLvl w:val="0"/>
              <w:rPr>
                <w:b/>
                <w:bCs/>
                <w:lang w:val="pt-BR"/>
              </w:rPr>
            </w:pPr>
          </w:p>
          <w:p w14:paraId="71B6128E" w14:textId="77777777" w:rsidR="00C30EF1" w:rsidRPr="00CF6B9C" w:rsidRDefault="00C30EF1" w:rsidP="007209B8">
            <w:pPr>
              <w:ind w:left="-72"/>
              <w:outlineLvl w:val="0"/>
              <w:rPr>
                <w:b/>
                <w:bCs/>
                <w:lang w:val="pt-BR"/>
              </w:rPr>
            </w:pPr>
          </w:p>
          <w:p w14:paraId="70F2BE01" w14:textId="77777777" w:rsidR="00C30EF1" w:rsidRPr="00CF6B9C" w:rsidRDefault="00C30EF1" w:rsidP="007209B8">
            <w:pPr>
              <w:ind w:left="-72"/>
              <w:outlineLvl w:val="0"/>
              <w:rPr>
                <w:b/>
                <w:bCs/>
                <w:lang w:val="pt-BR"/>
              </w:rPr>
            </w:pPr>
          </w:p>
          <w:p w14:paraId="2B702646" w14:textId="77777777" w:rsidR="00C30EF1" w:rsidRPr="00CF6B9C" w:rsidRDefault="00C30EF1" w:rsidP="007209B8">
            <w:pPr>
              <w:ind w:left="-72"/>
              <w:outlineLvl w:val="0"/>
              <w:rPr>
                <w:b/>
                <w:bCs/>
                <w:lang w:val="pt-BR"/>
              </w:rPr>
            </w:pPr>
          </w:p>
          <w:p w14:paraId="0879134A" w14:textId="77777777" w:rsidR="00C30EF1" w:rsidRPr="00CF6B9C" w:rsidRDefault="00C30EF1" w:rsidP="007209B8">
            <w:pPr>
              <w:ind w:left="-72"/>
              <w:outlineLvl w:val="0"/>
              <w:rPr>
                <w:b/>
                <w:bCs/>
                <w:lang w:val="pt-BR"/>
              </w:rPr>
            </w:pPr>
          </w:p>
          <w:p w14:paraId="27E5B8C7" w14:textId="77777777" w:rsidR="00C30EF1" w:rsidRPr="00CF6B9C" w:rsidRDefault="00C30EF1" w:rsidP="007209B8">
            <w:pPr>
              <w:ind w:left="-72"/>
              <w:outlineLvl w:val="0"/>
              <w:rPr>
                <w:b/>
                <w:bCs/>
                <w:lang w:val="pt-BR"/>
              </w:rPr>
            </w:pPr>
          </w:p>
          <w:p w14:paraId="32EE7B4B" w14:textId="77777777" w:rsidR="00C30EF1" w:rsidRPr="00CF6B9C" w:rsidRDefault="00C30EF1" w:rsidP="007209B8">
            <w:pPr>
              <w:ind w:left="-72"/>
              <w:outlineLvl w:val="0"/>
              <w:rPr>
                <w:b/>
                <w:bCs/>
                <w:lang w:val="pt-BR"/>
              </w:rPr>
            </w:pPr>
          </w:p>
          <w:p w14:paraId="01FCAD4A" w14:textId="77777777" w:rsidR="00C30EF1" w:rsidRPr="00CF6B9C" w:rsidRDefault="00C30EF1" w:rsidP="007209B8">
            <w:pPr>
              <w:ind w:left="-72"/>
              <w:outlineLvl w:val="0"/>
              <w:rPr>
                <w:b/>
                <w:bCs/>
                <w:lang w:val="pt-BR"/>
              </w:rPr>
            </w:pPr>
          </w:p>
          <w:p w14:paraId="55909678" w14:textId="77777777" w:rsidR="00C30EF1" w:rsidRPr="00CF6B9C" w:rsidRDefault="00C30EF1" w:rsidP="007209B8">
            <w:pPr>
              <w:ind w:left="-72"/>
              <w:outlineLvl w:val="0"/>
              <w:rPr>
                <w:b/>
                <w:bCs/>
                <w:lang w:val="pt-BR"/>
              </w:rPr>
            </w:pPr>
          </w:p>
          <w:p w14:paraId="26E96858" w14:textId="77777777" w:rsidR="00C30EF1" w:rsidRPr="00CF6B9C" w:rsidRDefault="00C30EF1" w:rsidP="007209B8">
            <w:pPr>
              <w:ind w:left="-72"/>
              <w:outlineLvl w:val="0"/>
              <w:rPr>
                <w:b/>
                <w:bCs/>
                <w:lang w:val="pt-BR"/>
              </w:rPr>
            </w:pPr>
          </w:p>
          <w:p w14:paraId="6354ADEA" w14:textId="77777777" w:rsidR="00C30EF1" w:rsidRPr="00CF6B9C" w:rsidRDefault="00C30EF1" w:rsidP="007209B8">
            <w:pPr>
              <w:ind w:left="-72"/>
              <w:outlineLvl w:val="0"/>
              <w:rPr>
                <w:b/>
                <w:bCs/>
                <w:lang w:val="pt-BR"/>
              </w:rPr>
            </w:pPr>
          </w:p>
          <w:p w14:paraId="42A0E1D1" w14:textId="77777777" w:rsidR="00C30EF1" w:rsidRPr="00CF6B9C" w:rsidRDefault="00C30EF1" w:rsidP="007209B8">
            <w:pPr>
              <w:ind w:left="-72"/>
              <w:outlineLvl w:val="0"/>
              <w:rPr>
                <w:b/>
                <w:bCs/>
                <w:lang w:val="pt-BR"/>
              </w:rPr>
            </w:pPr>
          </w:p>
          <w:p w14:paraId="3103F9C6" w14:textId="77777777" w:rsidR="00C30EF1" w:rsidRPr="00CF6B9C" w:rsidRDefault="00C30EF1" w:rsidP="007209B8">
            <w:pPr>
              <w:ind w:left="-72"/>
              <w:outlineLvl w:val="0"/>
              <w:rPr>
                <w:b/>
                <w:bCs/>
                <w:lang w:val="pt-BR"/>
              </w:rPr>
            </w:pPr>
            <w:r w:rsidRPr="00CF6B9C">
              <w:rPr>
                <w:b/>
                <w:bCs/>
                <w:lang w:val="pt-BR"/>
              </w:rPr>
              <w:t>Hoạt động 5</w:t>
            </w:r>
          </w:p>
          <w:p w14:paraId="0091FB86" w14:textId="77777777" w:rsidR="00C30EF1" w:rsidRPr="00CF6B9C" w:rsidRDefault="00C30EF1" w:rsidP="007209B8">
            <w:pPr>
              <w:ind w:left="-72"/>
              <w:outlineLvl w:val="0"/>
              <w:rPr>
                <w:lang w:val="fr-FR"/>
              </w:rPr>
            </w:pPr>
            <w:r w:rsidRPr="00CF6B9C">
              <w:rPr>
                <w:lang w:val="pt-BR"/>
              </w:rPr>
              <w:t xml:space="preserve">- GV ?: Tính chất hoá học chung của hợp chất sắt (III) là gì ? </w:t>
            </w:r>
            <w:r w:rsidRPr="00CF6B9C">
              <w:rPr>
                <w:lang w:val="fr-FR"/>
              </w:rPr>
              <w:t>Vì sao ?</w:t>
            </w:r>
          </w:p>
          <w:p w14:paraId="7B6AE7F1" w14:textId="77777777" w:rsidR="00C30EF1" w:rsidRPr="00CF6B9C" w:rsidRDefault="00C30EF1" w:rsidP="007209B8">
            <w:pPr>
              <w:ind w:left="-72"/>
              <w:outlineLvl w:val="0"/>
              <w:rPr>
                <w:lang w:val="pt-BR"/>
              </w:rPr>
            </w:pPr>
            <w:r w:rsidRPr="00CF6B9C">
              <w:rPr>
                <w:lang w:val="pt-BR"/>
              </w:rPr>
              <w:t>- GV giới thiệu phản ứng nhiệt phân Fe(OH)</w:t>
            </w:r>
            <w:r w:rsidRPr="00CF6B9C">
              <w:rPr>
                <w:vertAlign w:val="subscript"/>
                <w:lang w:val="pt-BR"/>
              </w:rPr>
              <w:t>3</w:t>
            </w:r>
            <w:r w:rsidRPr="00CF6B9C">
              <w:rPr>
                <w:lang w:val="pt-BR"/>
              </w:rPr>
              <w:t xml:space="preserve"> để điều chế Fe</w:t>
            </w:r>
            <w:r w:rsidRPr="00CF6B9C">
              <w:rPr>
                <w:vertAlign w:val="subscript"/>
                <w:lang w:val="pt-BR"/>
              </w:rPr>
              <w:t>2</w:t>
            </w:r>
            <w:r w:rsidRPr="00CF6B9C">
              <w:rPr>
                <w:lang w:val="pt-BR"/>
              </w:rPr>
              <w:t>O</w:t>
            </w:r>
            <w:r w:rsidRPr="00CF6B9C">
              <w:rPr>
                <w:vertAlign w:val="subscript"/>
                <w:lang w:val="pt-BR"/>
              </w:rPr>
              <w:t>3</w:t>
            </w:r>
            <w:r w:rsidRPr="00CF6B9C">
              <w:rPr>
                <w:lang w:val="pt-BR"/>
              </w:rPr>
              <w:t>.</w:t>
            </w:r>
          </w:p>
          <w:p w14:paraId="4F510575" w14:textId="77777777" w:rsidR="00C30EF1" w:rsidRPr="00CF6B9C" w:rsidRDefault="00C30EF1" w:rsidP="007209B8">
            <w:pPr>
              <w:ind w:left="-72"/>
              <w:outlineLvl w:val="0"/>
            </w:pPr>
          </w:p>
          <w:p w14:paraId="724B3716" w14:textId="77777777" w:rsidR="00C30EF1" w:rsidRPr="00CF6B9C" w:rsidRDefault="00C30EF1" w:rsidP="007209B8">
            <w:pPr>
              <w:ind w:left="-72"/>
              <w:outlineLvl w:val="0"/>
            </w:pPr>
            <w:r w:rsidRPr="00CF6B9C">
              <w:t>- GV ?: Chúng ta có thể điều chế Fe(OH)</w:t>
            </w:r>
            <w:r w:rsidRPr="00CF6B9C">
              <w:rPr>
                <w:vertAlign w:val="subscript"/>
              </w:rPr>
              <w:t>3</w:t>
            </w:r>
            <w:r w:rsidRPr="00CF6B9C">
              <w:t>bằng phản ứng hoá học nào ?</w:t>
            </w:r>
          </w:p>
          <w:p w14:paraId="4A8D422D" w14:textId="77777777" w:rsidR="00C30EF1" w:rsidRPr="00CF6B9C" w:rsidRDefault="00C30EF1" w:rsidP="007209B8">
            <w:pPr>
              <w:ind w:left="-72"/>
              <w:outlineLvl w:val="0"/>
              <w:rPr>
                <w:lang w:val="pt-BR"/>
              </w:rPr>
            </w:pPr>
          </w:p>
          <w:p w14:paraId="28308381" w14:textId="77777777" w:rsidR="00C30EF1" w:rsidRPr="00CF6B9C" w:rsidRDefault="00C30EF1" w:rsidP="007209B8">
            <w:pPr>
              <w:ind w:left="-72"/>
              <w:outlineLvl w:val="0"/>
              <w:rPr>
                <w:lang w:val="pt-BR"/>
              </w:rPr>
            </w:pPr>
            <w:r w:rsidRPr="00CF6B9C">
              <w:rPr>
                <w:lang w:val="pt-BR"/>
              </w:rPr>
              <w:t>- GV biểu diễn thí nghiệm:</w:t>
            </w:r>
          </w:p>
          <w:p w14:paraId="6831A675" w14:textId="77777777" w:rsidR="00C30EF1" w:rsidRPr="00CF6B9C" w:rsidRDefault="00C30EF1" w:rsidP="007209B8">
            <w:pPr>
              <w:ind w:left="-72"/>
              <w:outlineLvl w:val="0"/>
              <w:rPr>
                <w:lang w:val="pt-BR"/>
              </w:rPr>
            </w:pPr>
            <w:r w:rsidRPr="00CF6B9C">
              <w:rPr>
                <w:lang w:val="pt-BR"/>
              </w:rPr>
              <w:t xml:space="preserve">  + Fe + dung dịch FeCl</w:t>
            </w:r>
            <w:r w:rsidRPr="00CF6B9C">
              <w:rPr>
                <w:vertAlign w:val="subscript"/>
                <w:lang w:val="pt-BR"/>
              </w:rPr>
              <w:t>3</w:t>
            </w:r>
            <w:r w:rsidRPr="00CF6B9C">
              <w:rPr>
                <w:lang w:val="pt-BR"/>
              </w:rPr>
              <w:t>.</w:t>
            </w:r>
          </w:p>
          <w:p w14:paraId="53CBB1FE" w14:textId="77777777" w:rsidR="00C30EF1" w:rsidRPr="00CF6B9C" w:rsidRDefault="00C30EF1" w:rsidP="007209B8">
            <w:pPr>
              <w:ind w:left="-72"/>
              <w:outlineLvl w:val="0"/>
              <w:rPr>
                <w:lang w:val="pt-BR"/>
              </w:rPr>
            </w:pPr>
            <w:r w:rsidRPr="00CF6B9C">
              <w:rPr>
                <w:lang w:val="pt-BR"/>
              </w:rPr>
              <w:t xml:space="preserve">  + Cu + dung dịch FeCl</w:t>
            </w:r>
            <w:r w:rsidRPr="00CF6B9C">
              <w:rPr>
                <w:vertAlign w:val="subscript"/>
                <w:lang w:val="pt-BR"/>
              </w:rPr>
              <w:t>3</w:t>
            </w:r>
            <w:r w:rsidRPr="00CF6B9C">
              <w:rPr>
                <w:lang w:val="pt-BR"/>
              </w:rPr>
              <w:t>.</w:t>
            </w:r>
          </w:p>
          <w:p w14:paraId="48782ECC" w14:textId="77777777" w:rsidR="00C30EF1" w:rsidRPr="00CF6B9C" w:rsidRDefault="00C30EF1" w:rsidP="007209B8">
            <w:pPr>
              <w:rPr>
                <w:lang w:val="nb-NO"/>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A81390" w14:textId="77777777" w:rsidR="00C30EF1" w:rsidRPr="00CF6B9C" w:rsidRDefault="00C30EF1" w:rsidP="007209B8">
            <w:pPr>
              <w:pStyle w:val="NoSpacing"/>
              <w:ind w:left="-58"/>
              <w:rPr>
                <w:sz w:val="24"/>
                <w:szCs w:val="24"/>
              </w:rPr>
            </w:pPr>
            <w:r w:rsidRPr="00CF6B9C">
              <w:rPr>
                <w:sz w:val="24"/>
                <w:szCs w:val="24"/>
              </w:rPr>
              <w:lastRenderedPageBreak/>
              <w:t>- HS viết cấu hình electron của Fe, Fe</w:t>
            </w:r>
            <w:r w:rsidRPr="00CF6B9C">
              <w:rPr>
                <w:sz w:val="24"/>
                <w:szCs w:val="24"/>
                <w:vertAlign w:val="superscript"/>
              </w:rPr>
              <w:t>2+</w:t>
            </w:r>
            <w:r w:rsidRPr="00CF6B9C">
              <w:rPr>
                <w:sz w:val="24"/>
                <w:szCs w:val="24"/>
              </w:rPr>
              <w:t>, Fe</w:t>
            </w:r>
            <w:r w:rsidRPr="00CF6B9C">
              <w:rPr>
                <w:sz w:val="24"/>
                <w:szCs w:val="24"/>
                <w:vertAlign w:val="superscript"/>
              </w:rPr>
              <w:t>3+</w:t>
            </w:r>
            <w:r w:rsidRPr="00CF6B9C">
              <w:rPr>
                <w:sz w:val="24"/>
                <w:szCs w:val="24"/>
              </w:rPr>
              <w:t>; suy ra tính chất hoá học cơ bản của sắt.</w:t>
            </w:r>
          </w:p>
          <w:p w14:paraId="5C0351C7" w14:textId="77777777" w:rsidR="00C30EF1" w:rsidRPr="00CF6B9C" w:rsidRDefault="00C30EF1" w:rsidP="007209B8">
            <w:pPr>
              <w:pStyle w:val="NoSpacing"/>
              <w:ind w:left="-58"/>
              <w:rPr>
                <w:sz w:val="24"/>
                <w:szCs w:val="24"/>
              </w:rPr>
            </w:pPr>
          </w:p>
          <w:p w14:paraId="066530AA" w14:textId="77777777" w:rsidR="00C30EF1" w:rsidRPr="00CF6B9C" w:rsidRDefault="00C30EF1" w:rsidP="007209B8">
            <w:pPr>
              <w:pStyle w:val="NoSpacing"/>
              <w:ind w:left="-58"/>
              <w:rPr>
                <w:sz w:val="24"/>
                <w:szCs w:val="24"/>
              </w:rPr>
            </w:pPr>
          </w:p>
          <w:p w14:paraId="7308966A" w14:textId="77777777" w:rsidR="00C30EF1" w:rsidRPr="00CF6B9C" w:rsidRDefault="00C30EF1" w:rsidP="007209B8">
            <w:pPr>
              <w:pStyle w:val="NoSpacing"/>
              <w:rPr>
                <w:sz w:val="24"/>
                <w:szCs w:val="24"/>
              </w:rPr>
            </w:pPr>
            <w:r w:rsidRPr="00CF6B9C">
              <w:rPr>
                <w:sz w:val="24"/>
                <w:szCs w:val="24"/>
              </w:rPr>
              <w:t>- HS nghiên cứu SGK để biết được những tính chất vật lí cơ bản của sắt.</w:t>
            </w:r>
          </w:p>
          <w:p w14:paraId="2B7F443D" w14:textId="77777777" w:rsidR="00C30EF1" w:rsidRPr="00CF6B9C" w:rsidRDefault="00C30EF1" w:rsidP="007209B8">
            <w:pPr>
              <w:pStyle w:val="NoSpacing"/>
              <w:ind w:left="-58"/>
              <w:rPr>
                <w:b/>
                <w:bCs/>
                <w:sz w:val="24"/>
                <w:szCs w:val="24"/>
              </w:rPr>
            </w:pPr>
          </w:p>
          <w:p w14:paraId="4C69A902" w14:textId="77777777" w:rsidR="00C30EF1" w:rsidRPr="00CF6B9C" w:rsidRDefault="00C30EF1" w:rsidP="007209B8">
            <w:pPr>
              <w:pStyle w:val="NoSpacing"/>
              <w:ind w:left="-58"/>
              <w:rPr>
                <w:b/>
                <w:bCs/>
                <w:sz w:val="24"/>
                <w:szCs w:val="24"/>
              </w:rPr>
            </w:pPr>
          </w:p>
          <w:p w14:paraId="0C858B32" w14:textId="77777777" w:rsidR="00C30EF1" w:rsidRPr="00CF6B9C" w:rsidRDefault="00C30EF1" w:rsidP="007209B8">
            <w:pPr>
              <w:pStyle w:val="NoSpacing"/>
              <w:ind w:left="-58"/>
              <w:rPr>
                <w:b/>
                <w:bCs/>
                <w:sz w:val="24"/>
                <w:szCs w:val="24"/>
              </w:rPr>
            </w:pPr>
          </w:p>
          <w:p w14:paraId="7A39ABFE" w14:textId="77777777" w:rsidR="00C30EF1" w:rsidRPr="00CF6B9C" w:rsidRDefault="00C30EF1" w:rsidP="007209B8">
            <w:pPr>
              <w:pStyle w:val="NoSpacing"/>
              <w:ind w:left="-72"/>
              <w:rPr>
                <w:sz w:val="24"/>
                <w:szCs w:val="24"/>
              </w:rPr>
            </w:pPr>
            <w:r w:rsidRPr="00CF6B9C">
              <w:rPr>
                <w:sz w:val="24"/>
                <w:szCs w:val="24"/>
              </w:rPr>
              <w:t>- HS đã biết được tính chất hoá học cơ bản của sắt nên</w:t>
            </w:r>
          </w:p>
          <w:p w14:paraId="11881D45" w14:textId="77777777" w:rsidR="00C30EF1" w:rsidRPr="00CF6B9C" w:rsidRDefault="00C30EF1" w:rsidP="007209B8">
            <w:pPr>
              <w:pStyle w:val="NoSpacing"/>
              <w:ind w:left="-72"/>
              <w:rPr>
                <w:sz w:val="24"/>
                <w:szCs w:val="24"/>
              </w:rPr>
            </w:pPr>
          </w:p>
          <w:p w14:paraId="2DD7AC6B" w14:textId="77777777" w:rsidR="00C30EF1" w:rsidRPr="00CF6B9C" w:rsidRDefault="00C30EF1" w:rsidP="007209B8">
            <w:pPr>
              <w:pStyle w:val="NoSpacing"/>
              <w:ind w:left="-72"/>
              <w:rPr>
                <w:sz w:val="24"/>
                <w:szCs w:val="24"/>
              </w:rPr>
            </w:pPr>
          </w:p>
          <w:p w14:paraId="45FE623B" w14:textId="77777777" w:rsidR="00C30EF1" w:rsidRPr="00CF6B9C" w:rsidRDefault="00C30EF1" w:rsidP="007209B8">
            <w:pPr>
              <w:pStyle w:val="NoSpacing"/>
              <w:ind w:left="-72"/>
              <w:rPr>
                <w:sz w:val="24"/>
                <w:szCs w:val="24"/>
              </w:rPr>
            </w:pPr>
          </w:p>
          <w:p w14:paraId="4B0B57B6" w14:textId="77777777" w:rsidR="00C30EF1" w:rsidRPr="00CF6B9C" w:rsidRDefault="00C30EF1" w:rsidP="007209B8">
            <w:pPr>
              <w:pStyle w:val="NoSpacing"/>
              <w:ind w:left="-72"/>
              <w:rPr>
                <w:sz w:val="24"/>
                <w:szCs w:val="24"/>
              </w:rPr>
            </w:pPr>
          </w:p>
          <w:p w14:paraId="0D30B8A3" w14:textId="77777777" w:rsidR="00C30EF1" w:rsidRPr="00CF6B9C" w:rsidRDefault="00C30EF1" w:rsidP="007209B8">
            <w:pPr>
              <w:pStyle w:val="NoSpacing"/>
              <w:ind w:left="-58"/>
              <w:rPr>
                <w:sz w:val="24"/>
                <w:szCs w:val="24"/>
                <w:lang w:val="pt-BR"/>
              </w:rPr>
            </w:pPr>
            <w:r w:rsidRPr="00CF6B9C">
              <w:rPr>
                <w:sz w:val="24"/>
                <w:szCs w:val="24"/>
                <w:lang w:val="pt-BR"/>
              </w:rPr>
              <w:t>- HS tìm các thí dụ để minh hoạ cho tính chất hoá học cơ bản của sắt.</w:t>
            </w:r>
          </w:p>
          <w:p w14:paraId="2127FEB0" w14:textId="77777777" w:rsidR="00C30EF1" w:rsidRPr="00CF6B9C" w:rsidRDefault="00C30EF1" w:rsidP="007209B8">
            <w:pPr>
              <w:pStyle w:val="NoSpacing"/>
              <w:ind w:left="-72"/>
              <w:rPr>
                <w:sz w:val="24"/>
                <w:szCs w:val="24"/>
                <w:lang w:val="nb-NO"/>
              </w:rPr>
            </w:pPr>
          </w:p>
          <w:p w14:paraId="166265A1" w14:textId="77777777" w:rsidR="00C30EF1" w:rsidRPr="00CF6B9C" w:rsidRDefault="00C30EF1" w:rsidP="007209B8">
            <w:pPr>
              <w:pStyle w:val="NoSpacing"/>
              <w:ind w:left="-72"/>
              <w:rPr>
                <w:sz w:val="24"/>
                <w:szCs w:val="24"/>
                <w:lang w:val="nb-NO"/>
              </w:rPr>
            </w:pPr>
          </w:p>
          <w:p w14:paraId="57E19419" w14:textId="77777777" w:rsidR="00C30EF1" w:rsidRPr="00CF6B9C" w:rsidRDefault="00C30EF1" w:rsidP="007209B8">
            <w:pPr>
              <w:pStyle w:val="NoSpacing"/>
              <w:ind w:left="-72"/>
              <w:rPr>
                <w:sz w:val="24"/>
                <w:szCs w:val="24"/>
                <w:lang w:val="nb-NO"/>
              </w:rPr>
            </w:pPr>
          </w:p>
          <w:p w14:paraId="03FB6F48" w14:textId="77777777" w:rsidR="00C30EF1" w:rsidRPr="00CF6B9C" w:rsidRDefault="00C30EF1" w:rsidP="007209B8">
            <w:pPr>
              <w:pStyle w:val="NoSpacing"/>
              <w:ind w:left="-72"/>
              <w:rPr>
                <w:sz w:val="24"/>
                <w:szCs w:val="24"/>
                <w:lang w:val="nb-NO"/>
              </w:rPr>
            </w:pPr>
          </w:p>
          <w:p w14:paraId="5FE8DBB8" w14:textId="77777777" w:rsidR="00C30EF1" w:rsidRPr="00CF6B9C" w:rsidRDefault="00C30EF1" w:rsidP="007209B8">
            <w:pPr>
              <w:pStyle w:val="NoSpacing"/>
              <w:ind w:left="-72"/>
              <w:rPr>
                <w:sz w:val="24"/>
                <w:szCs w:val="24"/>
                <w:lang w:val="nb-NO"/>
              </w:rPr>
            </w:pPr>
          </w:p>
          <w:p w14:paraId="03421563" w14:textId="77777777" w:rsidR="00C30EF1" w:rsidRPr="00CF6B9C" w:rsidRDefault="00C30EF1" w:rsidP="007209B8">
            <w:pPr>
              <w:pStyle w:val="NoSpacing"/>
              <w:ind w:left="-72"/>
              <w:rPr>
                <w:sz w:val="24"/>
                <w:szCs w:val="24"/>
                <w:lang w:val="nb-NO"/>
              </w:rPr>
            </w:pPr>
          </w:p>
          <w:p w14:paraId="193B2DE4" w14:textId="77777777" w:rsidR="00C30EF1" w:rsidRPr="00CF6B9C" w:rsidRDefault="00C30EF1" w:rsidP="007209B8">
            <w:pPr>
              <w:ind w:left="-72"/>
              <w:jc w:val="both"/>
              <w:outlineLvl w:val="0"/>
            </w:pPr>
            <w:r w:rsidRPr="00CF6B9C">
              <w:t>- HS quan sát các hiện tượng xảy ra. Viết PTHH của phản ứng.</w:t>
            </w:r>
          </w:p>
          <w:p w14:paraId="0E5C3CC8" w14:textId="77777777" w:rsidR="00C30EF1" w:rsidRPr="00CF6B9C" w:rsidRDefault="00C30EF1" w:rsidP="007209B8">
            <w:pPr>
              <w:ind w:left="-72"/>
              <w:jc w:val="both"/>
              <w:outlineLvl w:val="0"/>
            </w:pPr>
          </w:p>
          <w:p w14:paraId="03946A93" w14:textId="77777777" w:rsidR="00C30EF1" w:rsidRPr="00CF6B9C" w:rsidRDefault="00C30EF1" w:rsidP="007209B8">
            <w:pPr>
              <w:pStyle w:val="NoSpacing"/>
              <w:ind w:left="-72"/>
              <w:rPr>
                <w:sz w:val="24"/>
                <w:szCs w:val="24"/>
                <w:lang w:val="nb-NO"/>
              </w:rPr>
            </w:pPr>
          </w:p>
          <w:p w14:paraId="6FC9396E" w14:textId="77777777" w:rsidR="00C30EF1" w:rsidRPr="00CF6B9C" w:rsidRDefault="00C30EF1" w:rsidP="007209B8">
            <w:pPr>
              <w:pStyle w:val="NoSpacing"/>
              <w:ind w:left="-72"/>
              <w:rPr>
                <w:sz w:val="24"/>
                <w:szCs w:val="24"/>
                <w:lang w:val="nb-NO"/>
              </w:rPr>
            </w:pPr>
          </w:p>
          <w:p w14:paraId="15AD1B5D" w14:textId="77777777" w:rsidR="00C30EF1" w:rsidRPr="00CF6B9C" w:rsidRDefault="00C30EF1" w:rsidP="007209B8">
            <w:pPr>
              <w:pStyle w:val="NoSpacing"/>
              <w:ind w:left="-72"/>
              <w:rPr>
                <w:sz w:val="24"/>
                <w:szCs w:val="24"/>
                <w:lang w:val="nb-NO"/>
              </w:rPr>
            </w:pPr>
          </w:p>
          <w:p w14:paraId="2CFF6F91" w14:textId="77777777" w:rsidR="00C30EF1" w:rsidRPr="00CF6B9C" w:rsidRDefault="00C30EF1" w:rsidP="007209B8">
            <w:pPr>
              <w:pStyle w:val="NoSpacing"/>
              <w:ind w:left="-72"/>
              <w:rPr>
                <w:sz w:val="24"/>
                <w:szCs w:val="24"/>
                <w:lang w:val="nb-NO"/>
              </w:rPr>
            </w:pPr>
          </w:p>
          <w:p w14:paraId="5E67CAAA" w14:textId="77777777" w:rsidR="00C30EF1" w:rsidRPr="00CF6B9C" w:rsidRDefault="00C30EF1" w:rsidP="007209B8">
            <w:pPr>
              <w:pStyle w:val="NoSpacing"/>
              <w:ind w:left="-72"/>
              <w:rPr>
                <w:sz w:val="24"/>
                <w:szCs w:val="24"/>
                <w:lang w:val="nb-NO"/>
              </w:rPr>
            </w:pPr>
          </w:p>
          <w:p w14:paraId="4ED6D66A" w14:textId="77777777" w:rsidR="00C30EF1" w:rsidRPr="00CF6B9C" w:rsidRDefault="00C30EF1" w:rsidP="007209B8">
            <w:pPr>
              <w:pStyle w:val="NoSpacing"/>
              <w:ind w:left="-72"/>
              <w:rPr>
                <w:sz w:val="24"/>
                <w:szCs w:val="24"/>
                <w:lang w:val="nb-NO"/>
              </w:rPr>
            </w:pPr>
          </w:p>
          <w:p w14:paraId="22EC879C" w14:textId="77777777" w:rsidR="00C30EF1" w:rsidRPr="00CF6B9C" w:rsidRDefault="00C30EF1" w:rsidP="007209B8">
            <w:pPr>
              <w:pStyle w:val="NoSpacing"/>
              <w:ind w:left="-72"/>
              <w:rPr>
                <w:sz w:val="24"/>
                <w:szCs w:val="24"/>
                <w:lang w:val="nb-NO"/>
              </w:rPr>
            </w:pPr>
          </w:p>
          <w:p w14:paraId="671B431C" w14:textId="77777777" w:rsidR="00C30EF1" w:rsidRPr="00CF6B9C" w:rsidRDefault="00C30EF1" w:rsidP="007209B8">
            <w:pPr>
              <w:pStyle w:val="NoSpacing"/>
              <w:ind w:left="-72"/>
              <w:rPr>
                <w:sz w:val="24"/>
                <w:szCs w:val="24"/>
                <w:lang w:val="nb-NO"/>
              </w:rPr>
            </w:pPr>
          </w:p>
          <w:p w14:paraId="1BEA8867" w14:textId="77777777" w:rsidR="00C30EF1" w:rsidRPr="00CF6B9C" w:rsidRDefault="00C30EF1" w:rsidP="007209B8">
            <w:pPr>
              <w:ind w:left="-72"/>
              <w:jc w:val="both"/>
              <w:outlineLvl w:val="0"/>
            </w:pPr>
            <w:r w:rsidRPr="00CF6B9C">
              <w:t>- HS viết PTHH của phản ứng: Fe + CuSO</w:t>
            </w:r>
            <w:r w:rsidRPr="00CF6B9C">
              <w:rPr>
                <w:vertAlign w:val="subscript"/>
              </w:rPr>
              <w:t>4</w:t>
            </w:r>
            <w:r w:rsidRPr="00CF6B9C">
              <w:t xml:space="preserve"> →</w:t>
            </w:r>
          </w:p>
          <w:p w14:paraId="0F7F9B3B" w14:textId="77777777" w:rsidR="00C30EF1" w:rsidRPr="00CF6B9C" w:rsidRDefault="00C30EF1" w:rsidP="007209B8">
            <w:pPr>
              <w:ind w:left="-72"/>
              <w:jc w:val="both"/>
              <w:outlineLvl w:val="0"/>
            </w:pPr>
          </w:p>
          <w:p w14:paraId="2D72E8AC" w14:textId="77777777" w:rsidR="00C30EF1" w:rsidRPr="00CF6B9C" w:rsidRDefault="00C30EF1" w:rsidP="007209B8">
            <w:pPr>
              <w:ind w:left="-72"/>
              <w:jc w:val="both"/>
              <w:outlineLvl w:val="0"/>
            </w:pPr>
            <w:r w:rsidRPr="00CF6B9C">
              <w:t>- HS nghiên cứu SGK để biết được điều kiện để phản ứng giữa Fe và H</w:t>
            </w:r>
            <w:r w:rsidRPr="00CF6B9C">
              <w:rPr>
                <w:vertAlign w:val="subscript"/>
              </w:rPr>
              <w:t>2</w:t>
            </w:r>
            <w:r w:rsidRPr="00CF6B9C">
              <w:t>O xảy ra.</w:t>
            </w:r>
          </w:p>
          <w:p w14:paraId="2C54D7D7" w14:textId="77777777" w:rsidR="00C30EF1" w:rsidRPr="00CF6B9C" w:rsidRDefault="00C30EF1" w:rsidP="007209B8">
            <w:pPr>
              <w:ind w:left="-72"/>
              <w:jc w:val="both"/>
              <w:outlineLvl w:val="0"/>
              <w:rPr>
                <w:b/>
                <w:bCs/>
              </w:rPr>
            </w:pPr>
          </w:p>
          <w:p w14:paraId="4DE92646" w14:textId="77777777" w:rsidR="00C30EF1" w:rsidRPr="00CF6B9C" w:rsidRDefault="00C30EF1" w:rsidP="007209B8">
            <w:pPr>
              <w:pStyle w:val="NoSpacing"/>
              <w:ind w:left="-72"/>
              <w:rPr>
                <w:sz w:val="24"/>
                <w:szCs w:val="24"/>
                <w:lang w:val="nb-NO"/>
              </w:rPr>
            </w:pPr>
          </w:p>
          <w:p w14:paraId="046E3D1A" w14:textId="77777777" w:rsidR="00C30EF1" w:rsidRPr="00CF6B9C" w:rsidRDefault="00C30EF1" w:rsidP="007209B8">
            <w:pPr>
              <w:pStyle w:val="NoSpacing"/>
              <w:ind w:left="-58"/>
              <w:rPr>
                <w:sz w:val="24"/>
                <w:szCs w:val="24"/>
              </w:rPr>
            </w:pPr>
            <w:r w:rsidRPr="00CF6B9C">
              <w:rPr>
                <w:sz w:val="24"/>
                <w:szCs w:val="24"/>
              </w:rPr>
              <w:t>- HS nghiên cứu tính chất vật lí của sắt (II) oxit.</w:t>
            </w:r>
          </w:p>
          <w:p w14:paraId="142AB09E" w14:textId="77777777" w:rsidR="00C30EF1" w:rsidRPr="00CF6B9C" w:rsidRDefault="00C30EF1" w:rsidP="007209B8">
            <w:pPr>
              <w:pStyle w:val="NoSpacing"/>
              <w:ind w:left="-58"/>
              <w:rPr>
                <w:sz w:val="24"/>
                <w:szCs w:val="24"/>
              </w:rPr>
            </w:pPr>
            <w:r w:rsidRPr="00CF6B9C">
              <w:rPr>
                <w:sz w:val="24"/>
                <w:szCs w:val="24"/>
              </w:rPr>
              <w:t>- HS viết PTHH của phản ứng biểu diễn tính khử của FeO.</w:t>
            </w:r>
          </w:p>
          <w:p w14:paraId="44C64A48" w14:textId="77777777" w:rsidR="00C30EF1" w:rsidRPr="00CF6B9C" w:rsidRDefault="00C30EF1" w:rsidP="007209B8">
            <w:pPr>
              <w:pStyle w:val="NoSpacing"/>
              <w:ind w:left="-58"/>
              <w:rPr>
                <w:sz w:val="24"/>
                <w:szCs w:val="24"/>
              </w:rPr>
            </w:pPr>
          </w:p>
          <w:p w14:paraId="061C7E6E" w14:textId="77777777" w:rsidR="00C30EF1" w:rsidRPr="00CF6B9C" w:rsidRDefault="00C30EF1" w:rsidP="007209B8">
            <w:pPr>
              <w:pStyle w:val="NoSpacing"/>
              <w:ind w:left="-72"/>
              <w:rPr>
                <w:sz w:val="24"/>
                <w:szCs w:val="24"/>
                <w:lang w:val="nb-NO"/>
              </w:rPr>
            </w:pPr>
          </w:p>
          <w:p w14:paraId="0E2B0660" w14:textId="77777777" w:rsidR="00C30EF1" w:rsidRPr="00CF6B9C" w:rsidRDefault="00C30EF1" w:rsidP="007209B8">
            <w:pPr>
              <w:pStyle w:val="NoSpacing"/>
              <w:ind w:left="-72"/>
              <w:rPr>
                <w:sz w:val="24"/>
                <w:szCs w:val="24"/>
                <w:lang w:val="nb-NO"/>
              </w:rPr>
            </w:pPr>
          </w:p>
          <w:p w14:paraId="23A03E22" w14:textId="77777777" w:rsidR="00C30EF1" w:rsidRPr="00CF6B9C" w:rsidRDefault="00C30EF1" w:rsidP="007209B8">
            <w:pPr>
              <w:pStyle w:val="NoSpacing"/>
              <w:ind w:left="-72"/>
              <w:rPr>
                <w:sz w:val="24"/>
                <w:szCs w:val="24"/>
                <w:lang w:val="nb-NO"/>
              </w:rPr>
            </w:pPr>
          </w:p>
          <w:p w14:paraId="557C6D1A" w14:textId="77777777" w:rsidR="00C30EF1" w:rsidRPr="00CF6B9C" w:rsidRDefault="00C30EF1" w:rsidP="007209B8">
            <w:pPr>
              <w:pStyle w:val="NoSpacing"/>
              <w:ind w:left="-72"/>
              <w:rPr>
                <w:sz w:val="24"/>
                <w:szCs w:val="24"/>
                <w:lang w:val="nb-NO"/>
              </w:rPr>
            </w:pPr>
          </w:p>
          <w:p w14:paraId="2172549D" w14:textId="77777777" w:rsidR="00C30EF1" w:rsidRPr="00CF6B9C" w:rsidRDefault="00C30EF1" w:rsidP="007209B8">
            <w:pPr>
              <w:pStyle w:val="NoSpacing"/>
              <w:ind w:left="-58"/>
              <w:rPr>
                <w:sz w:val="24"/>
                <w:szCs w:val="24"/>
              </w:rPr>
            </w:pPr>
            <w:r w:rsidRPr="00CF6B9C">
              <w:rPr>
                <w:sz w:val="24"/>
                <w:szCs w:val="24"/>
              </w:rPr>
              <w:t>- HS nghiên cứu tính chất vật lí của sắt (II) hiđroxit.</w:t>
            </w:r>
          </w:p>
          <w:p w14:paraId="3A24E087" w14:textId="77777777" w:rsidR="00C30EF1" w:rsidRPr="00CF6B9C" w:rsidRDefault="00C30EF1" w:rsidP="007209B8">
            <w:pPr>
              <w:pStyle w:val="NoSpacing"/>
              <w:ind w:left="-58"/>
              <w:rPr>
                <w:sz w:val="24"/>
                <w:szCs w:val="24"/>
              </w:rPr>
            </w:pPr>
          </w:p>
          <w:p w14:paraId="33C67E8C" w14:textId="77777777" w:rsidR="00C30EF1" w:rsidRPr="00CF6B9C" w:rsidRDefault="00C30EF1" w:rsidP="007209B8">
            <w:pPr>
              <w:pStyle w:val="NoSpacing"/>
              <w:ind w:left="-72"/>
              <w:rPr>
                <w:sz w:val="24"/>
                <w:szCs w:val="24"/>
                <w:lang w:val="nb-NO"/>
              </w:rPr>
            </w:pPr>
          </w:p>
          <w:p w14:paraId="60F1A317" w14:textId="77777777" w:rsidR="00C30EF1" w:rsidRPr="00CF6B9C" w:rsidRDefault="00C30EF1" w:rsidP="007209B8">
            <w:pPr>
              <w:pStyle w:val="NoSpacing"/>
              <w:ind w:left="-72"/>
              <w:rPr>
                <w:sz w:val="24"/>
                <w:szCs w:val="24"/>
                <w:lang w:val="nb-NO"/>
              </w:rPr>
            </w:pPr>
          </w:p>
          <w:p w14:paraId="310A8837" w14:textId="77777777" w:rsidR="00C30EF1" w:rsidRPr="00CF6B9C" w:rsidRDefault="00C30EF1" w:rsidP="007209B8">
            <w:pPr>
              <w:pStyle w:val="NoSpacing"/>
              <w:ind w:left="-72"/>
              <w:rPr>
                <w:sz w:val="24"/>
                <w:szCs w:val="24"/>
                <w:lang w:val="nb-NO"/>
              </w:rPr>
            </w:pPr>
          </w:p>
          <w:p w14:paraId="7C187E2B" w14:textId="77777777" w:rsidR="00C30EF1" w:rsidRPr="00CF6B9C" w:rsidRDefault="00C30EF1" w:rsidP="007209B8">
            <w:pPr>
              <w:pStyle w:val="NoSpacing"/>
              <w:ind w:left="-72"/>
              <w:rPr>
                <w:sz w:val="24"/>
                <w:szCs w:val="24"/>
                <w:lang w:val="nb-NO"/>
              </w:rPr>
            </w:pPr>
          </w:p>
          <w:p w14:paraId="52AD2FCE" w14:textId="77777777" w:rsidR="00C30EF1" w:rsidRPr="00CF6B9C" w:rsidRDefault="00C30EF1" w:rsidP="007209B8">
            <w:pPr>
              <w:pStyle w:val="NoSpacing"/>
              <w:ind w:left="-58"/>
              <w:rPr>
                <w:sz w:val="24"/>
                <w:szCs w:val="24"/>
              </w:rPr>
            </w:pPr>
            <w:r w:rsidRPr="00CF6B9C">
              <w:rPr>
                <w:sz w:val="24"/>
                <w:szCs w:val="24"/>
              </w:rPr>
              <w:t>- HS quan sát hiện tượng xảy ra và giải thích vì sao kết tủa thu được có màu trắng xanh rồi chuyển dần sang màu nâu đỏ.</w:t>
            </w:r>
          </w:p>
          <w:p w14:paraId="590FD929" w14:textId="77777777" w:rsidR="00C30EF1" w:rsidRPr="00CF6B9C" w:rsidRDefault="00C30EF1" w:rsidP="007209B8">
            <w:pPr>
              <w:pStyle w:val="NoSpacing"/>
              <w:ind w:left="-58"/>
              <w:rPr>
                <w:sz w:val="24"/>
                <w:szCs w:val="24"/>
                <w:lang w:val="pt-BR"/>
              </w:rPr>
            </w:pPr>
          </w:p>
          <w:p w14:paraId="500AE63D" w14:textId="77777777" w:rsidR="00C30EF1" w:rsidRPr="00CF6B9C" w:rsidRDefault="00C30EF1" w:rsidP="007209B8">
            <w:pPr>
              <w:pStyle w:val="NoSpacing"/>
              <w:ind w:left="-58"/>
              <w:rPr>
                <w:sz w:val="24"/>
                <w:szCs w:val="24"/>
                <w:lang w:val="pt-BR"/>
              </w:rPr>
            </w:pPr>
          </w:p>
          <w:p w14:paraId="4D2FA506" w14:textId="77777777" w:rsidR="00C30EF1" w:rsidRPr="00CF6B9C" w:rsidRDefault="00C30EF1" w:rsidP="007209B8">
            <w:pPr>
              <w:pStyle w:val="NoSpacing"/>
              <w:ind w:left="-58"/>
              <w:rPr>
                <w:sz w:val="24"/>
                <w:szCs w:val="24"/>
                <w:lang w:val="pt-BR"/>
              </w:rPr>
            </w:pPr>
          </w:p>
          <w:p w14:paraId="37DAC27A" w14:textId="77777777" w:rsidR="00C30EF1" w:rsidRPr="00CF6B9C" w:rsidRDefault="00C30EF1" w:rsidP="007209B8">
            <w:pPr>
              <w:pStyle w:val="NoSpacing"/>
              <w:ind w:left="-58"/>
              <w:rPr>
                <w:sz w:val="24"/>
                <w:szCs w:val="24"/>
                <w:lang w:val="pt-BR"/>
              </w:rPr>
            </w:pPr>
            <w:r w:rsidRPr="00CF6B9C">
              <w:rPr>
                <w:sz w:val="24"/>
                <w:szCs w:val="24"/>
                <w:lang w:val="pt-BR"/>
              </w:rPr>
              <w:t>- HS nghiên cứu tính chất vật lí của muối sắt (II).</w:t>
            </w:r>
          </w:p>
          <w:p w14:paraId="5E63A05B" w14:textId="77777777" w:rsidR="00C30EF1" w:rsidRPr="00CF6B9C" w:rsidRDefault="00C30EF1" w:rsidP="007209B8">
            <w:pPr>
              <w:ind w:left="-72"/>
              <w:jc w:val="both"/>
              <w:outlineLvl w:val="0"/>
              <w:rPr>
                <w:lang w:val="pt-BR"/>
              </w:rPr>
            </w:pPr>
            <w:r w:rsidRPr="00CF6B9C">
              <w:rPr>
                <w:lang w:val="pt-BR"/>
              </w:rPr>
              <w:t>- HS lấy thí dụ để minh hoạ cho tính chất hoá học của hợp chất sắt (II).</w:t>
            </w:r>
          </w:p>
          <w:p w14:paraId="2F0B9B53" w14:textId="77777777" w:rsidR="00C30EF1" w:rsidRPr="00CF6B9C" w:rsidRDefault="00C30EF1" w:rsidP="007209B8">
            <w:pPr>
              <w:ind w:left="-72"/>
              <w:jc w:val="both"/>
              <w:outlineLvl w:val="0"/>
              <w:rPr>
                <w:lang w:val="pt-BR"/>
              </w:rPr>
            </w:pPr>
            <w:r w:rsidRPr="00CF6B9C">
              <w:rPr>
                <w:lang w:val="pt-BR"/>
              </w:rPr>
              <w:t>- HS nghiên cứu tính chất vật lí của Fe</w:t>
            </w:r>
            <w:r w:rsidRPr="00CF6B9C">
              <w:rPr>
                <w:vertAlign w:val="subscript"/>
                <w:lang w:val="pt-BR"/>
              </w:rPr>
              <w:t>2</w:t>
            </w:r>
            <w:r w:rsidRPr="00CF6B9C">
              <w:rPr>
                <w:lang w:val="pt-BR"/>
              </w:rPr>
              <w:t>O</w:t>
            </w:r>
            <w:r w:rsidRPr="00CF6B9C">
              <w:rPr>
                <w:vertAlign w:val="subscript"/>
                <w:lang w:val="pt-BR"/>
              </w:rPr>
              <w:t>3</w:t>
            </w:r>
            <w:r w:rsidRPr="00CF6B9C">
              <w:rPr>
                <w:lang w:val="pt-BR"/>
              </w:rPr>
              <w:t>.</w:t>
            </w:r>
          </w:p>
          <w:p w14:paraId="6B5297F1" w14:textId="77777777" w:rsidR="00C30EF1" w:rsidRPr="00CF6B9C" w:rsidRDefault="00C30EF1" w:rsidP="007209B8">
            <w:pPr>
              <w:ind w:left="-72"/>
              <w:jc w:val="both"/>
              <w:outlineLvl w:val="0"/>
              <w:rPr>
                <w:lang w:val="pt-BR"/>
              </w:rPr>
            </w:pPr>
          </w:p>
          <w:p w14:paraId="5A9BDBC1" w14:textId="77777777" w:rsidR="00C30EF1" w:rsidRPr="00CF6B9C" w:rsidRDefault="00C30EF1" w:rsidP="007209B8">
            <w:pPr>
              <w:ind w:left="-72"/>
              <w:jc w:val="both"/>
              <w:outlineLvl w:val="0"/>
              <w:rPr>
                <w:lang w:val="pt-BR"/>
              </w:rPr>
            </w:pPr>
            <w:r w:rsidRPr="00CF6B9C">
              <w:rPr>
                <w:lang w:val="pt-BR"/>
              </w:rPr>
              <w:t>- HS viết PTHH của phản ứng để chứng minh Fe</w:t>
            </w:r>
            <w:r w:rsidRPr="00CF6B9C">
              <w:rPr>
                <w:vertAlign w:val="subscript"/>
                <w:lang w:val="pt-BR"/>
              </w:rPr>
              <w:t>2</w:t>
            </w:r>
            <w:r w:rsidRPr="00CF6B9C">
              <w:rPr>
                <w:lang w:val="pt-BR"/>
              </w:rPr>
              <w:t>O</w:t>
            </w:r>
            <w:r w:rsidRPr="00CF6B9C">
              <w:rPr>
                <w:vertAlign w:val="subscript"/>
                <w:lang w:val="pt-BR"/>
              </w:rPr>
              <w:t>3</w:t>
            </w:r>
            <w:r w:rsidRPr="00CF6B9C">
              <w:rPr>
                <w:lang w:val="pt-BR"/>
              </w:rPr>
              <w:t xml:space="preserve"> là một oxit bazơ.</w:t>
            </w:r>
          </w:p>
          <w:p w14:paraId="284A67D6" w14:textId="77777777" w:rsidR="00C30EF1" w:rsidRPr="00CF6B9C" w:rsidRDefault="00C30EF1" w:rsidP="007209B8">
            <w:pPr>
              <w:rPr>
                <w:lang w:val="pt-BR"/>
              </w:rPr>
            </w:pPr>
            <w:r w:rsidRPr="00CF6B9C">
              <w:rPr>
                <w:lang w:val="pt-BR"/>
              </w:rPr>
              <w:t>- HS quan sát hiện tượng xảy ra. Viết PTHH của phản ứng.</w:t>
            </w:r>
          </w:p>
          <w:p w14:paraId="497E45B9" w14:textId="77777777" w:rsidR="00C30EF1" w:rsidRPr="00CF6B9C" w:rsidRDefault="00C30EF1" w:rsidP="007209B8">
            <w:pPr>
              <w:ind w:left="-72"/>
              <w:jc w:val="both"/>
              <w:outlineLvl w:val="0"/>
              <w:rPr>
                <w:lang w:val="pt-BR"/>
              </w:rPr>
            </w:pPr>
          </w:p>
          <w:p w14:paraId="0C45A0E7" w14:textId="77777777" w:rsidR="00C30EF1" w:rsidRPr="00CF6B9C" w:rsidRDefault="00C30EF1" w:rsidP="007209B8">
            <w:pPr>
              <w:pStyle w:val="NoSpacing"/>
              <w:ind w:left="-72"/>
              <w:rPr>
                <w:sz w:val="24"/>
                <w:szCs w:val="24"/>
                <w:lang w:val="nb-NO"/>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4C259F" w14:textId="77777777" w:rsidR="00C30EF1" w:rsidRDefault="001D3EEC" w:rsidP="007209B8">
            <w:pPr>
              <w:rPr>
                <w:lang w:val="it-IT"/>
              </w:rPr>
            </w:pPr>
            <w:r>
              <w:rPr>
                <w:lang w:val="it-IT"/>
              </w:rPr>
              <w:lastRenderedPageBreak/>
              <w:t>20</w:t>
            </w:r>
            <w:r w:rsidRPr="00CF6B9C">
              <w:rPr>
                <w:lang w:val="it-IT"/>
              </w:rPr>
              <w:t xml:space="preserve"> phút</w:t>
            </w:r>
          </w:p>
          <w:p w14:paraId="016760D5" w14:textId="77777777" w:rsidR="001D3EEC" w:rsidRDefault="001D3EEC" w:rsidP="007209B8">
            <w:pPr>
              <w:rPr>
                <w:lang w:val="nb-NO"/>
              </w:rPr>
            </w:pPr>
          </w:p>
          <w:p w14:paraId="239CD1BB" w14:textId="77777777" w:rsidR="001D3EEC" w:rsidRDefault="001D3EEC" w:rsidP="007209B8">
            <w:pPr>
              <w:rPr>
                <w:lang w:val="nb-NO"/>
              </w:rPr>
            </w:pPr>
          </w:p>
          <w:p w14:paraId="315789F8" w14:textId="77777777" w:rsidR="001D3EEC" w:rsidRDefault="001D3EEC" w:rsidP="007209B8">
            <w:pPr>
              <w:rPr>
                <w:lang w:val="nb-NO"/>
              </w:rPr>
            </w:pPr>
          </w:p>
          <w:p w14:paraId="7E9EBFA1" w14:textId="77777777" w:rsidR="001D3EEC" w:rsidRDefault="001D3EEC" w:rsidP="007209B8">
            <w:pPr>
              <w:rPr>
                <w:lang w:val="nb-NO"/>
              </w:rPr>
            </w:pPr>
          </w:p>
          <w:p w14:paraId="18D73161" w14:textId="77777777" w:rsidR="001D3EEC" w:rsidRDefault="001D3EEC" w:rsidP="007209B8">
            <w:pPr>
              <w:rPr>
                <w:lang w:val="nb-NO"/>
              </w:rPr>
            </w:pPr>
          </w:p>
          <w:p w14:paraId="6BA334C3" w14:textId="77777777" w:rsidR="001D3EEC" w:rsidRDefault="001D3EEC" w:rsidP="007209B8">
            <w:pPr>
              <w:rPr>
                <w:lang w:val="it-IT"/>
              </w:rPr>
            </w:pPr>
            <w:r>
              <w:rPr>
                <w:lang w:val="it-IT"/>
              </w:rPr>
              <w:t>20</w:t>
            </w:r>
            <w:r w:rsidRPr="00CF6B9C">
              <w:rPr>
                <w:lang w:val="it-IT"/>
              </w:rPr>
              <w:t xml:space="preserve"> phút</w:t>
            </w:r>
          </w:p>
          <w:p w14:paraId="05E5347A" w14:textId="77777777" w:rsidR="001D3EEC" w:rsidRDefault="001D3EEC" w:rsidP="007209B8">
            <w:pPr>
              <w:rPr>
                <w:lang w:val="nb-NO"/>
              </w:rPr>
            </w:pPr>
          </w:p>
          <w:p w14:paraId="33D75D79" w14:textId="77777777" w:rsidR="001D3EEC" w:rsidRDefault="001D3EEC" w:rsidP="007209B8">
            <w:pPr>
              <w:rPr>
                <w:lang w:val="nb-NO"/>
              </w:rPr>
            </w:pPr>
          </w:p>
          <w:p w14:paraId="21258930" w14:textId="77777777" w:rsidR="001D3EEC" w:rsidRDefault="001D3EEC" w:rsidP="007209B8">
            <w:pPr>
              <w:rPr>
                <w:lang w:val="nb-NO"/>
              </w:rPr>
            </w:pPr>
          </w:p>
          <w:p w14:paraId="5901C620" w14:textId="77777777" w:rsidR="001D3EEC" w:rsidRDefault="001D3EEC" w:rsidP="007209B8">
            <w:pPr>
              <w:rPr>
                <w:lang w:val="nb-NO"/>
              </w:rPr>
            </w:pPr>
          </w:p>
          <w:p w14:paraId="7E9D1F9A" w14:textId="77777777" w:rsidR="001D3EEC" w:rsidRDefault="001D3EEC" w:rsidP="007209B8">
            <w:pPr>
              <w:rPr>
                <w:lang w:val="nb-NO"/>
              </w:rPr>
            </w:pPr>
          </w:p>
          <w:p w14:paraId="59B43D97" w14:textId="77777777" w:rsidR="001D3EEC" w:rsidRDefault="001D3EEC" w:rsidP="007209B8">
            <w:pPr>
              <w:rPr>
                <w:lang w:val="nb-NO"/>
              </w:rPr>
            </w:pPr>
          </w:p>
          <w:p w14:paraId="3D6EB871" w14:textId="77777777" w:rsidR="001D3EEC" w:rsidRDefault="001D3EEC" w:rsidP="007209B8">
            <w:pPr>
              <w:rPr>
                <w:lang w:val="nb-NO"/>
              </w:rPr>
            </w:pPr>
          </w:p>
          <w:p w14:paraId="0A0A33F2" w14:textId="77777777" w:rsidR="001D3EEC" w:rsidRDefault="001D3EEC" w:rsidP="007209B8">
            <w:pPr>
              <w:rPr>
                <w:lang w:val="it-IT"/>
              </w:rPr>
            </w:pPr>
            <w:r>
              <w:rPr>
                <w:lang w:val="it-IT"/>
              </w:rPr>
              <w:t>20</w:t>
            </w:r>
            <w:r w:rsidRPr="00CF6B9C">
              <w:rPr>
                <w:lang w:val="it-IT"/>
              </w:rPr>
              <w:t xml:space="preserve"> phút</w:t>
            </w:r>
          </w:p>
          <w:p w14:paraId="3A604FA9" w14:textId="77777777" w:rsidR="001D3EEC" w:rsidRDefault="001D3EEC" w:rsidP="007209B8">
            <w:pPr>
              <w:rPr>
                <w:lang w:val="nb-NO"/>
              </w:rPr>
            </w:pPr>
          </w:p>
          <w:p w14:paraId="0270DC89" w14:textId="77777777" w:rsidR="001D3EEC" w:rsidRDefault="001D3EEC" w:rsidP="007209B8">
            <w:pPr>
              <w:rPr>
                <w:lang w:val="nb-NO"/>
              </w:rPr>
            </w:pPr>
          </w:p>
          <w:p w14:paraId="4504D84C" w14:textId="77777777" w:rsidR="001D3EEC" w:rsidRDefault="001D3EEC" w:rsidP="007209B8">
            <w:pPr>
              <w:rPr>
                <w:lang w:val="nb-NO"/>
              </w:rPr>
            </w:pPr>
          </w:p>
          <w:p w14:paraId="7565AF4C" w14:textId="77777777" w:rsidR="001D3EEC" w:rsidRDefault="001D3EEC" w:rsidP="007209B8">
            <w:pPr>
              <w:rPr>
                <w:lang w:val="nb-NO"/>
              </w:rPr>
            </w:pPr>
          </w:p>
          <w:p w14:paraId="5D960B6B" w14:textId="77777777" w:rsidR="001D3EEC" w:rsidRDefault="001D3EEC" w:rsidP="007209B8">
            <w:pPr>
              <w:rPr>
                <w:lang w:val="nb-NO"/>
              </w:rPr>
            </w:pPr>
          </w:p>
          <w:p w14:paraId="34E06C20" w14:textId="77777777" w:rsidR="001D3EEC" w:rsidRDefault="001D3EEC" w:rsidP="007209B8">
            <w:pPr>
              <w:rPr>
                <w:lang w:val="nb-NO"/>
              </w:rPr>
            </w:pPr>
          </w:p>
          <w:p w14:paraId="55C2D1BD" w14:textId="77777777" w:rsidR="001D3EEC" w:rsidRDefault="001D3EEC" w:rsidP="007209B8">
            <w:pPr>
              <w:rPr>
                <w:lang w:val="nb-NO"/>
              </w:rPr>
            </w:pPr>
          </w:p>
          <w:p w14:paraId="31A6153B" w14:textId="77777777" w:rsidR="001D3EEC" w:rsidRDefault="001D3EEC" w:rsidP="007209B8">
            <w:pPr>
              <w:rPr>
                <w:lang w:val="nb-NO"/>
              </w:rPr>
            </w:pPr>
          </w:p>
          <w:p w14:paraId="17E06C58" w14:textId="3176017C" w:rsidR="001D3EEC" w:rsidRDefault="001D3EEC" w:rsidP="007209B8">
            <w:pPr>
              <w:rPr>
                <w:lang w:val="it-IT"/>
              </w:rPr>
            </w:pPr>
          </w:p>
          <w:p w14:paraId="4E05ABA3" w14:textId="77777777" w:rsidR="001D3EEC" w:rsidRDefault="001D3EEC" w:rsidP="007209B8">
            <w:pPr>
              <w:rPr>
                <w:lang w:val="nb-NO"/>
              </w:rPr>
            </w:pPr>
          </w:p>
          <w:p w14:paraId="086E2666" w14:textId="77777777" w:rsidR="001D3EEC" w:rsidRDefault="001D3EEC" w:rsidP="007209B8">
            <w:pPr>
              <w:rPr>
                <w:lang w:val="nb-NO"/>
              </w:rPr>
            </w:pPr>
          </w:p>
          <w:p w14:paraId="64B6A6AA" w14:textId="77777777" w:rsidR="001D3EEC" w:rsidRDefault="001D3EEC" w:rsidP="007209B8">
            <w:pPr>
              <w:rPr>
                <w:lang w:val="nb-NO"/>
              </w:rPr>
            </w:pPr>
          </w:p>
          <w:p w14:paraId="71C7D4AD" w14:textId="77777777" w:rsidR="001D3EEC" w:rsidRDefault="001D3EEC" w:rsidP="007209B8">
            <w:pPr>
              <w:rPr>
                <w:lang w:val="nb-NO"/>
              </w:rPr>
            </w:pPr>
          </w:p>
          <w:p w14:paraId="4976C9B6" w14:textId="77777777" w:rsidR="001D3EEC" w:rsidRDefault="001D3EEC" w:rsidP="007209B8">
            <w:pPr>
              <w:rPr>
                <w:lang w:val="nb-NO"/>
              </w:rPr>
            </w:pPr>
          </w:p>
          <w:p w14:paraId="43724EE9" w14:textId="77777777" w:rsidR="001D3EEC" w:rsidRDefault="001D3EEC" w:rsidP="007209B8">
            <w:pPr>
              <w:rPr>
                <w:lang w:val="nb-NO"/>
              </w:rPr>
            </w:pPr>
          </w:p>
          <w:p w14:paraId="1DB00FAB" w14:textId="77777777" w:rsidR="001D3EEC" w:rsidRDefault="001D3EEC" w:rsidP="007209B8">
            <w:pPr>
              <w:rPr>
                <w:lang w:val="nb-NO"/>
              </w:rPr>
            </w:pPr>
          </w:p>
          <w:p w14:paraId="26628E38" w14:textId="77777777" w:rsidR="001D3EEC" w:rsidRDefault="001D3EEC" w:rsidP="007209B8">
            <w:pPr>
              <w:rPr>
                <w:lang w:val="nb-NO"/>
              </w:rPr>
            </w:pPr>
          </w:p>
          <w:p w14:paraId="6CA7D540" w14:textId="77777777" w:rsidR="001D3EEC" w:rsidRDefault="001D3EEC" w:rsidP="007209B8">
            <w:pPr>
              <w:rPr>
                <w:lang w:val="nb-NO"/>
              </w:rPr>
            </w:pPr>
          </w:p>
          <w:p w14:paraId="6D79E644" w14:textId="77777777" w:rsidR="001D3EEC" w:rsidRDefault="001D3EEC" w:rsidP="007209B8">
            <w:pPr>
              <w:rPr>
                <w:lang w:val="nb-NO"/>
              </w:rPr>
            </w:pPr>
          </w:p>
          <w:p w14:paraId="520CC3C0" w14:textId="6E14831C" w:rsidR="001D3EEC" w:rsidRDefault="001D3EEC" w:rsidP="007209B8">
            <w:pPr>
              <w:rPr>
                <w:lang w:val="it-IT"/>
              </w:rPr>
            </w:pPr>
            <w:r>
              <w:rPr>
                <w:lang w:val="it-IT"/>
              </w:rPr>
              <w:t>10</w:t>
            </w:r>
            <w:r w:rsidRPr="00CF6B9C">
              <w:rPr>
                <w:lang w:val="it-IT"/>
              </w:rPr>
              <w:t xml:space="preserve"> phút</w:t>
            </w:r>
          </w:p>
          <w:p w14:paraId="7C93281E" w14:textId="77777777" w:rsidR="001D3EEC" w:rsidRDefault="001D3EEC" w:rsidP="007209B8">
            <w:pPr>
              <w:rPr>
                <w:lang w:val="nb-NO"/>
              </w:rPr>
            </w:pPr>
          </w:p>
          <w:p w14:paraId="5560E1E1" w14:textId="77777777" w:rsidR="001D3EEC" w:rsidRDefault="001D3EEC" w:rsidP="007209B8">
            <w:pPr>
              <w:rPr>
                <w:lang w:val="nb-NO"/>
              </w:rPr>
            </w:pPr>
          </w:p>
          <w:p w14:paraId="52EC737F" w14:textId="77777777" w:rsidR="001D3EEC" w:rsidRDefault="001D3EEC" w:rsidP="007209B8">
            <w:pPr>
              <w:rPr>
                <w:lang w:val="nb-NO"/>
              </w:rPr>
            </w:pPr>
          </w:p>
          <w:p w14:paraId="2CE522FF" w14:textId="77777777" w:rsidR="001D3EEC" w:rsidRDefault="001D3EEC" w:rsidP="007209B8">
            <w:pPr>
              <w:rPr>
                <w:lang w:val="nb-NO"/>
              </w:rPr>
            </w:pPr>
          </w:p>
          <w:p w14:paraId="595298E3" w14:textId="77777777" w:rsidR="001D3EEC" w:rsidRDefault="001D3EEC" w:rsidP="007209B8">
            <w:pPr>
              <w:rPr>
                <w:lang w:val="nb-NO"/>
              </w:rPr>
            </w:pPr>
          </w:p>
          <w:p w14:paraId="7685E496" w14:textId="77777777" w:rsidR="001D3EEC" w:rsidRDefault="001D3EEC" w:rsidP="007209B8">
            <w:pPr>
              <w:rPr>
                <w:lang w:val="nb-NO"/>
              </w:rPr>
            </w:pPr>
          </w:p>
          <w:p w14:paraId="40D7062F" w14:textId="77777777" w:rsidR="001D3EEC" w:rsidRDefault="001D3EEC" w:rsidP="007209B8">
            <w:pPr>
              <w:rPr>
                <w:lang w:val="nb-NO"/>
              </w:rPr>
            </w:pPr>
          </w:p>
          <w:p w14:paraId="098BB546" w14:textId="77777777" w:rsidR="001D3EEC" w:rsidRDefault="001D3EEC" w:rsidP="007209B8">
            <w:pPr>
              <w:rPr>
                <w:lang w:val="nb-NO"/>
              </w:rPr>
            </w:pPr>
          </w:p>
          <w:p w14:paraId="15301EE0" w14:textId="77777777" w:rsidR="001D3EEC" w:rsidRDefault="001D3EEC" w:rsidP="007209B8">
            <w:pPr>
              <w:rPr>
                <w:lang w:val="nb-NO"/>
              </w:rPr>
            </w:pPr>
          </w:p>
          <w:p w14:paraId="641B9DB4" w14:textId="77777777" w:rsidR="001D3EEC" w:rsidRDefault="001D3EEC" w:rsidP="007209B8">
            <w:pPr>
              <w:rPr>
                <w:lang w:val="nb-NO"/>
              </w:rPr>
            </w:pPr>
          </w:p>
          <w:p w14:paraId="0199138F" w14:textId="77777777" w:rsidR="001D3EEC" w:rsidRDefault="001D3EEC" w:rsidP="007209B8">
            <w:pPr>
              <w:rPr>
                <w:lang w:val="nb-NO"/>
              </w:rPr>
            </w:pPr>
          </w:p>
          <w:p w14:paraId="76E5632F" w14:textId="77777777" w:rsidR="001D3EEC" w:rsidRDefault="001D3EEC" w:rsidP="007209B8">
            <w:pPr>
              <w:rPr>
                <w:lang w:val="nb-NO"/>
              </w:rPr>
            </w:pPr>
          </w:p>
          <w:p w14:paraId="7B391AB6" w14:textId="77777777" w:rsidR="001D3EEC" w:rsidRDefault="001D3EEC" w:rsidP="007209B8">
            <w:pPr>
              <w:rPr>
                <w:lang w:val="nb-NO"/>
              </w:rPr>
            </w:pPr>
          </w:p>
          <w:p w14:paraId="43117D7F" w14:textId="77777777" w:rsidR="001D3EEC" w:rsidRDefault="001D3EEC" w:rsidP="007209B8">
            <w:pPr>
              <w:rPr>
                <w:lang w:val="nb-NO"/>
              </w:rPr>
            </w:pPr>
          </w:p>
          <w:p w14:paraId="06174BA9" w14:textId="77777777" w:rsidR="001D3EEC" w:rsidRDefault="001D3EEC" w:rsidP="007209B8">
            <w:pPr>
              <w:rPr>
                <w:lang w:val="nb-NO"/>
              </w:rPr>
            </w:pPr>
          </w:p>
          <w:p w14:paraId="0C4930A9" w14:textId="77777777" w:rsidR="001D3EEC" w:rsidRDefault="001D3EEC" w:rsidP="007209B8">
            <w:pPr>
              <w:rPr>
                <w:lang w:val="nb-NO"/>
              </w:rPr>
            </w:pPr>
          </w:p>
          <w:p w14:paraId="1D6C9C4B" w14:textId="77777777" w:rsidR="001D3EEC" w:rsidRDefault="001D3EEC" w:rsidP="007209B8">
            <w:pPr>
              <w:rPr>
                <w:lang w:val="nb-NO"/>
              </w:rPr>
            </w:pPr>
          </w:p>
          <w:p w14:paraId="0D71315D" w14:textId="09B3214F" w:rsidR="001D3EEC" w:rsidRDefault="001D3EEC" w:rsidP="007209B8">
            <w:pPr>
              <w:rPr>
                <w:lang w:val="it-IT"/>
              </w:rPr>
            </w:pPr>
            <w:r>
              <w:rPr>
                <w:lang w:val="it-IT"/>
              </w:rPr>
              <w:t>20</w:t>
            </w:r>
            <w:r w:rsidRPr="00CF6B9C">
              <w:rPr>
                <w:lang w:val="it-IT"/>
              </w:rPr>
              <w:t xml:space="preserve"> phút</w:t>
            </w:r>
          </w:p>
          <w:p w14:paraId="18780FB1" w14:textId="77777777" w:rsidR="001D3EEC" w:rsidRDefault="001D3EEC" w:rsidP="007209B8">
            <w:pPr>
              <w:rPr>
                <w:lang w:val="nb-NO"/>
              </w:rPr>
            </w:pPr>
          </w:p>
          <w:p w14:paraId="57E06150" w14:textId="77777777" w:rsidR="001D3EEC" w:rsidRDefault="001D3EEC" w:rsidP="007209B8">
            <w:pPr>
              <w:rPr>
                <w:lang w:val="nb-NO"/>
              </w:rPr>
            </w:pPr>
          </w:p>
          <w:p w14:paraId="2BCD538B" w14:textId="77777777" w:rsidR="001D3EEC" w:rsidRDefault="001D3EEC" w:rsidP="007209B8">
            <w:pPr>
              <w:rPr>
                <w:lang w:val="nb-NO"/>
              </w:rPr>
            </w:pPr>
          </w:p>
          <w:p w14:paraId="5CF1FE0F" w14:textId="77777777" w:rsidR="001D3EEC" w:rsidRDefault="001D3EEC" w:rsidP="007209B8">
            <w:pPr>
              <w:rPr>
                <w:lang w:val="nb-NO"/>
              </w:rPr>
            </w:pPr>
          </w:p>
          <w:p w14:paraId="562BB960" w14:textId="77777777" w:rsidR="001D3EEC" w:rsidRDefault="001D3EEC" w:rsidP="007209B8">
            <w:pPr>
              <w:rPr>
                <w:lang w:val="nb-NO"/>
              </w:rPr>
            </w:pPr>
          </w:p>
          <w:p w14:paraId="77A476B7" w14:textId="77777777" w:rsidR="001D3EEC" w:rsidRDefault="001D3EEC" w:rsidP="007209B8">
            <w:pPr>
              <w:rPr>
                <w:lang w:val="nb-NO"/>
              </w:rPr>
            </w:pPr>
          </w:p>
          <w:p w14:paraId="5E33EC49" w14:textId="77777777" w:rsidR="001D3EEC" w:rsidRDefault="001D3EEC" w:rsidP="007209B8">
            <w:pPr>
              <w:rPr>
                <w:lang w:val="nb-NO"/>
              </w:rPr>
            </w:pPr>
          </w:p>
          <w:p w14:paraId="5C873466" w14:textId="77777777" w:rsidR="001D3EEC" w:rsidRDefault="001D3EEC" w:rsidP="007209B8">
            <w:pPr>
              <w:rPr>
                <w:lang w:val="nb-NO"/>
              </w:rPr>
            </w:pPr>
          </w:p>
          <w:p w14:paraId="6999DBD6" w14:textId="77777777" w:rsidR="001D3EEC" w:rsidRDefault="001D3EEC" w:rsidP="007209B8">
            <w:pPr>
              <w:rPr>
                <w:lang w:val="nb-NO"/>
              </w:rPr>
            </w:pPr>
          </w:p>
          <w:p w14:paraId="1041B936" w14:textId="77777777" w:rsidR="001D3EEC" w:rsidRDefault="001D3EEC" w:rsidP="007209B8">
            <w:pPr>
              <w:rPr>
                <w:lang w:val="nb-NO"/>
              </w:rPr>
            </w:pPr>
          </w:p>
          <w:p w14:paraId="57E9AAA6" w14:textId="77777777" w:rsidR="001D3EEC" w:rsidRDefault="001D3EEC" w:rsidP="007209B8">
            <w:pPr>
              <w:rPr>
                <w:lang w:val="nb-NO"/>
              </w:rPr>
            </w:pPr>
          </w:p>
          <w:p w14:paraId="71865BA9" w14:textId="77777777" w:rsidR="001D3EEC" w:rsidRDefault="001D3EEC" w:rsidP="007209B8">
            <w:pPr>
              <w:rPr>
                <w:lang w:val="nb-NO"/>
              </w:rPr>
            </w:pPr>
          </w:p>
          <w:p w14:paraId="6000257C" w14:textId="77777777" w:rsidR="001D3EEC" w:rsidRDefault="001D3EEC" w:rsidP="007209B8">
            <w:pPr>
              <w:rPr>
                <w:lang w:val="nb-NO"/>
              </w:rPr>
            </w:pPr>
          </w:p>
          <w:p w14:paraId="37E5A76B" w14:textId="77777777" w:rsidR="001D3EEC" w:rsidRDefault="001D3EEC" w:rsidP="007209B8">
            <w:pPr>
              <w:rPr>
                <w:lang w:val="nb-NO"/>
              </w:rPr>
            </w:pPr>
          </w:p>
          <w:p w14:paraId="485CEA47" w14:textId="77777777" w:rsidR="001D3EEC" w:rsidRDefault="001D3EEC" w:rsidP="007209B8">
            <w:pPr>
              <w:rPr>
                <w:lang w:val="nb-NO"/>
              </w:rPr>
            </w:pPr>
          </w:p>
          <w:p w14:paraId="6E1113FF" w14:textId="77777777" w:rsidR="001D3EEC" w:rsidRDefault="001D3EEC" w:rsidP="007209B8">
            <w:pPr>
              <w:rPr>
                <w:lang w:val="nb-NO"/>
              </w:rPr>
            </w:pPr>
          </w:p>
          <w:p w14:paraId="45DF4508" w14:textId="77777777" w:rsidR="001D3EEC" w:rsidRDefault="001D3EEC" w:rsidP="007209B8">
            <w:pPr>
              <w:rPr>
                <w:lang w:val="nb-NO"/>
              </w:rPr>
            </w:pPr>
          </w:p>
          <w:p w14:paraId="316CA405" w14:textId="77777777" w:rsidR="001D3EEC" w:rsidRDefault="001D3EEC" w:rsidP="007209B8">
            <w:pPr>
              <w:rPr>
                <w:lang w:val="nb-NO"/>
              </w:rPr>
            </w:pPr>
          </w:p>
          <w:p w14:paraId="4EEBE8B8" w14:textId="77777777" w:rsidR="001D3EEC" w:rsidRDefault="001D3EEC" w:rsidP="007209B8">
            <w:pPr>
              <w:rPr>
                <w:lang w:val="nb-NO"/>
              </w:rPr>
            </w:pPr>
          </w:p>
          <w:p w14:paraId="663A7776" w14:textId="4B4BA938" w:rsidR="001D3EEC" w:rsidRPr="00CF6B9C" w:rsidRDefault="001D3EEC" w:rsidP="007209B8">
            <w:pPr>
              <w:rPr>
                <w:lang w:val="nb-NO"/>
              </w:rPr>
            </w:pPr>
            <w:r>
              <w:rPr>
                <w:lang w:val="it-IT"/>
              </w:rPr>
              <w:t>20</w:t>
            </w:r>
            <w:r w:rsidRPr="00CF6B9C">
              <w:rPr>
                <w:lang w:val="it-IT"/>
              </w:rPr>
              <w:t xml:space="preserve"> phút</w:t>
            </w:r>
          </w:p>
        </w:tc>
      </w:tr>
      <w:tr w:rsidR="00C30EF1" w:rsidRPr="00CF6B9C" w14:paraId="75C78861" w14:textId="77777777" w:rsidTr="007209B8">
        <w:tc>
          <w:tcPr>
            <w:tcW w:w="521" w:type="dxa"/>
            <w:tcBorders>
              <w:top w:val="single" w:sz="4" w:space="0" w:color="auto"/>
              <w:left w:val="single" w:sz="4" w:space="0" w:color="auto"/>
              <w:bottom w:val="single" w:sz="4" w:space="0" w:color="auto"/>
              <w:right w:val="single" w:sz="4" w:space="0" w:color="auto"/>
            </w:tcBorders>
            <w:shd w:val="clear" w:color="auto" w:fill="auto"/>
          </w:tcPr>
          <w:p w14:paraId="3711A752" w14:textId="77777777" w:rsidR="00C30EF1" w:rsidRPr="00CF6B9C" w:rsidRDefault="00C30EF1" w:rsidP="007209B8">
            <w:pPr>
              <w:jc w:val="center"/>
              <w:rPr>
                <w:b/>
                <w:bCs/>
                <w:lang w:val="nb-NO"/>
              </w:rPr>
            </w:pPr>
            <w:r w:rsidRPr="00CF6B9C">
              <w:rPr>
                <w:b/>
                <w:bCs/>
                <w:lang w:val="nb-NO"/>
              </w:rPr>
              <w:lastRenderedPageBreak/>
              <w:t>3</w:t>
            </w:r>
          </w:p>
        </w:tc>
        <w:tc>
          <w:tcPr>
            <w:tcW w:w="3982" w:type="dxa"/>
            <w:tcBorders>
              <w:top w:val="single" w:sz="4" w:space="0" w:color="auto"/>
              <w:left w:val="single" w:sz="4" w:space="0" w:color="auto"/>
              <w:bottom w:val="single" w:sz="4" w:space="0" w:color="auto"/>
              <w:right w:val="single" w:sz="4" w:space="0" w:color="auto"/>
            </w:tcBorders>
            <w:shd w:val="clear" w:color="auto" w:fill="auto"/>
          </w:tcPr>
          <w:p w14:paraId="3B4CBB26" w14:textId="77777777" w:rsidR="00C30EF1" w:rsidRPr="00CF6B9C" w:rsidRDefault="00C30EF1" w:rsidP="007209B8">
            <w:pPr>
              <w:rPr>
                <w:lang w:val="nb-NO"/>
              </w:rPr>
            </w:pPr>
            <w:r w:rsidRPr="00CF6B9C">
              <w:rPr>
                <w:b/>
                <w:bCs/>
                <w:u w:val="single"/>
                <w:lang w:val="nb-NO"/>
              </w:rPr>
              <w:t>Củng cố kiến thức và kết thúc bài</w:t>
            </w:r>
          </w:p>
          <w:p w14:paraId="09B469CA" w14:textId="77777777" w:rsidR="00C30EF1" w:rsidRPr="00CF6B9C" w:rsidRDefault="00C30EF1" w:rsidP="007209B8">
            <w:pPr>
              <w:rPr>
                <w:lang w:val="nb-NO"/>
              </w:rPr>
            </w:pPr>
            <w:r w:rsidRPr="00CF6B9C">
              <w:rPr>
                <w:bCs/>
              </w:rPr>
              <w:t>yêu c</w:t>
            </w:r>
            <w:r w:rsidRPr="00CF6B9C">
              <w:t>ầu HS nêu tính chất hóa học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94B1AB6" w14:textId="77777777" w:rsidR="00C30EF1" w:rsidRPr="00CF6B9C" w:rsidRDefault="00C30EF1" w:rsidP="007209B8">
            <w:pPr>
              <w:rPr>
                <w:lang w:val="nb-NO"/>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4C9808" w14:textId="77777777" w:rsidR="00C30EF1" w:rsidRPr="00CF6B9C" w:rsidRDefault="00C30EF1" w:rsidP="007209B8">
            <w:pPr>
              <w:rPr>
                <w:lang w:val="nb-NO"/>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710B33" w14:textId="38119197" w:rsidR="00C30EF1" w:rsidRPr="00CF6B9C" w:rsidRDefault="001D3EEC" w:rsidP="007209B8">
            <w:pPr>
              <w:rPr>
                <w:lang w:val="nb-NO"/>
              </w:rPr>
            </w:pPr>
            <w:r>
              <w:rPr>
                <w:lang w:val="it-IT"/>
              </w:rPr>
              <w:t>20</w:t>
            </w:r>
            <w:r w:rsidRPr="00CF6B9C">
              <w:rPr>
                <w:lang w:val="it-IT"/>
              </w:rPr>
              <w:t xml:space="preserve"> phút</w:t>
            </w:r>
          </w:p>
        </w:tc>
      </w:tr>
      <w:tr w:rsidR="00C30EF1" w:rsidRPr="00CF6B9C" w14:paraId="4B811099" w14:textId="77777777" w:rsidTr="007209B8">
        <w:tc>
          <w:tcPr>
            <w:tcW w:w="521" w:type="dxa"/>
            <w:tcBorders>
              <w:top w:val="single" w:sz="4" w:space="0" w:color="auto"/>
              <w:left w:val="single" w:sz="4" w:space="0" w:color="auto"/>
              <w:bottom w:val="single" w:sz="4" w:space="0" w:color="auto"/>
              <w:right w:val="single" w:sz="4" w:space="0" w:color="auto"/>
            </w:tcBorders>
            <w:shd w:val="clear" w:color="auto" w:fill="auto"/>
          </w:tcPr>
          <w:p w14:paraId="02C7E95A" w14:textId="77777777" w:rsidR="00C30EF1" w:rsidRPr="00CF6B9C" w:rsidRDefault="00C30EF1" w:rsidP="007209B8">
            <w:pPr>
              <w:jc w:val="center"/>
              <w:rPr>
                <w:b/>
                <w:bCs/>
                <w:lang w:val="nb-NO"/>
              </w:rPr>
            </w:pPr>
            <w:r w:rsidRPr="00CF6B9C">
              <w:rPr>
                <w:b/>
                <w:bCs/>
                <w:lang w:val="nb-NO"/>
              </w:rPr>
              <w:t>4</w:t>
            </w:r>
          </w:p>
        </w:tc>
        <w:tc>
          <w:tcPr>
            <w:tcW w:w="3982" w:type="dxa"/>
            <w:tcBorders>
              <w:top w:val="single" w:sz="4" w:space="0" w:color="auto"/>
              <w:left w:val="single" w:sz="4" w:space="0" w:color="auto"/>
              <w:bottom w:val="single" w:sz="4" w:space="0" w:color="auto"/>
              <w:right w:val="single" w:sz="4" w:space="0" w:color="auto"/>
            </w:tcBorders>
            <w:shd w:val="clear" w:color="auto" w:fill="auto"/>
          </w:tcPr>
          <w:p w14:paraId="4A4FDBC4" w14:textId="77777777" w:rsidR="00C30EF1" w:rsidRPr="00CF6B9C" w:rsidRDefault="00C30EF1" w:rsidP="007209B8">
            <w:pPr>
              <w:rPr>
                <w:b/>
                <w:bCs/>
                <w:u w:val="single"/>
                <w:lang w:val="pt-BR"/>
              </w:rPr>
            </w:pPr>
            <w:r w:rsidRPr="00CF6B9C">
              <w:rPr>
                <w:b/>
                <w:bCs/>
                <w:u w:val="single"/>
                <w:lang w:val="pt-BR"/>
              </w:rPr>
              <w:t>Hướng dẫn tự học</w:t>
            </w:r>
          </w:p>
          <w:p w14:paraId="74AEBF46" w14:textId="77777777" w:rsidR="00C30EF1" w:rsidRPr="00CF6B9C" w:rsidRDefault="00C30EF1" w:rsidP="007209B8">
            <w:pPr>
              <w:rPr>
                <w:lang w:val="pt-BR"/>
              </w:rPr>
            </w:pPr>
            <w:r w:rsidRPr="00CF6B9C">
              <w:rPr>
                <w:lang w:val="pt-BR"/>
              </w:rPr>
              <w:t xml:space="preserve">bt trang </w:t>
            </w: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14:paraId="6EECE5CD" w14:textId="77777777" w:rsidR="00C30EF1" w:rsidRPr="00CF6B9C" w:rsidRDefault="00C30EF1" w:rsidP="007209B8">
            <w:pPr>
              <w:rPr>
                <w:lang w:val="pt-BR"/>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38CF9A" w14:textId="41F779CF" w:rsidR="00C30EF1" w:rsidRPr="00CF6B9C" w:rsidRDefault="001D3EEC" w:rsidP="007209B8">
            <w:pPr>
              <w:rPr>
                <w:lang w:val="pt-BR"/>
              </w:rPr>
            </w:pPr>
            <w:r>
              <w:rPr>
                <w:lang w:val="it-IT"/>
              </w:rPr>
              <w:t>15</w:t>
            </w:r>
            <w:r w:rsidRPr="00CF6B9C">
              <w:rPr>
                <w:lang w:val="it-IT"/>
              </w:rPr>
              <w:t xml:space="preserve"> phút</w:t>
            </w:r>
          </w:p>
        </w:tc>
      </w:tr>
    </w:tbl>
    <w:p w14:paraId="3166ACA1" w14:textId="77777777" w:rsidR="00C30EF1" w:rsidRPr="00CF6B9C" w:rsidRDefault="00C30EF1" w:rsidP="00C30EF1">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337"/>
      </w:tblGrid>
      <w:tr w:rsidR="00C30EF1" w:rsidRPr="00CF6B9C" w14:paraId="68F5EA48" w14:textId="77777777" w:rsidTr="005E15F7">
        <w:tc>
          <w:tcPr>
            <w:tcW w:w="3384" w:type="dxa"/>
            <w:tcBorders>
              <w:top w:val="single" w:sz="4" w:space="0" w:color="auto"/>
              <w:left w:val="single" w:sz="4" w:space="0" w:color="auto"/>
              <w:bottom w:val="single" w:sz="4" w:space="0" w:color="auto"/>
              <w:right w:val="single" w:sz="4" w:space="0" w:color="auto"/>
            </w:tcBorders>
            <w:shd w:val="clear" w:color="auto" w:fill="auto"/>
          </w:tcPr>
          <w:p w14:paraId="4AF9574F" w14:textId="77777777" w:rsidR="00C30EF1" w:rsidRPr="00242273" w:rsidRDefault="00C30EF1" w:rsidP="007209B8">
            <w:pPr>
              <w:rPr>
                <w:b/>
                <w:u w:val="single"/>
                <w:lang w:val="pt-BR"/>
              </w:rPr>
            </w:pPr>
          </w:p>
          <w:p w14:paraId="5A973BBA" w14:textId="77777777" w:rsidR="00C30EF1" w:rsidRPr="00242273" w:rsidRDefault="00C30EF1" w:rsidP="007209B8">
            <w:pPr>
              <w:rPr>
                <w:b/>
                <w:u w:val="single"/>
                <w:lang w:val="pt-BR"/>
              </w:rPr>
            </w:pPr>
          </w:p>
          <w:p w14:paraId="76DB3A17" w14:textId="77777777" w:rsidR="00C30EF1" w:rsidRPr="00242273" w:rsidRDefault="00C30EF1" w:rsidP="007209B8">
            <w:pPr>
              <w:rPr>
                <w:b/>
                <w:u w:val="single"/>
                <w:lang w:val="pt-BR"/>
              </w:rPr>
            </w:pPr>
            <w:r w:rsidRPr="00242273">
              <w:rPr>
                <w:b/>
                <w:u w:val="single"/>
                <w:lang w:val="pt-BR"/>
              </w:rPr>
              <w:t xml:space="preserve">Nguồn tài liệu tham khảo </w:t>
            </w:r>
          </w:p>
        </w:tc>
        <w:tc>
          <w:tcPr>
            <w:tcW w:w="6647" w:type="dxa"/>
            <w:gridSpan w:val="2"/>
            <w:tcBorders>
              <w:top w:val="single" w:sz="4" w:space="0" w:color="auto"/>
              <w:left w:val="single" w:sz="4" w:space="0" w:color="auto"/>
              <w:bottom w:val="single" w:sz="4" w:space="0" w:color="auto"/>
              <w:right w:val="single" w:sz="4" w:space="0" w:color="auto"/>
            </w:tcBorders>
            <w:shd w:val="clear" w:color="auto" w:fill="auto"/>
          </w:tcPr>
          <w:p w14:paraId="5350774B" w14:textId="77777777" w:rsidR="00C30EF1" w:rsidRPr="00242273" w:rsidRDefault="00C30EF1" w:rsidP="007209B8">
            <w:pPr>
              <w:jc w:val="both"/>
            </w:pPr>
            <w:r w:rsidRPr="00242273">
              <w:t xml:space="preserve">1. </w:t>
            </w:r>
            <w:r w:rsidRPr="00242273">
              <w:rPr>
                <w:i/>
                <w:iCs/>
              </w:rPr>
              <w:t xml:space="preserve">Giáo trình hóa học 4, </w:t>
            </w:r>
            <w:r w:rsidRPr="00242273">
              <w:t>Trường CĐ lý tự trọng Tp. HCM, năm 2018.</w:t>
            </w:r>
          </w:p>
          <w:p w14:paraId="50FD6AA9" w14:textId="77777777" w:rsidR="00C30EF1" w:rsidRPr="00242273" w:rsidRDefault="00C30EF1" w:rsidP="007209B8">
            <w:pPr>
              <w:jc w:val="both"/>
            </w:pPr>
            <w:r w:rsidRPr="00242273">
              <w:t xml:space="preserve">2. </w:t>
            </w:r>
            <w:r w:rsidRPr="00242273">
              <w:rPr>
                <w:lang w:val="vi-VN"/>
              </w:rPr>
              <w:t>Nguyễn Xuân Trường</w:t>
            </w:r>
            <w:r w:rsidRPr="00242273">
              <w:t xml:space="preserve">, </w:t>
            </w:r>
            <w:r w:rsidRPr="00242273">
              <w:rPr>
                <w:i/>
                <w:iCs/>
              </w:rPr>
              <w:t xml:space="preserve">Hóa học 12, </w:t>
            </w:r>
            <w:r w:rsidRPr="00242273">
              <w:rPr>
                <w:lang w:val="vi-VN"/>
              </w:rPr>
              <w:t>NXB Giáo dục Việt Nam</w:t>
            </w:r>
            <w:r w:rsidRPr="00242273">
              <w:t>, năm 2015.</w:t>
            </w:r>
          </w:p>
          <w:p w14:paraId="24F1BD3F" w14:textId="77777777" w:rsidR="00C30EF1" w:rsidRPr="00242273" w:rsidRDefault="00C30EF1" w:rsidP="007209B8">
            <w:pPr>
              <w:jc w:val="both"/>
              <w:rPr>
                <w:b/>
                <w:lang w:val="pt-BR"/>
              </w:rPr>
            </w:pPr>
            <w:r w:rsidRPr="00242273">
              <w:t xml:space="preserve">3. </w:t>
            </w:r>
            <w:r w:rsidRPr="00242273">
              <w:rPr>
                <w:lang w:val="vi-VN"/>
              </w:rPr>
              <w:t xml:space="preserve">Nguyễn Xuân Trường, </w:t>
            </w:r>
            <w:r w:rsidRPr="00242273">
              <w:rPr>
                <w:i/>
                <w:iCs/>
                <w:lang w:val="vi-VN"/>
              </w:rPr>
              <w:t xml:space="preserve">Bài tập Hóa học </w:t>
            </w:r>
            <w:r w:rsidRPr="00242273">
              <w:t xml:space="preserve">12, </w:t>
            </w:r>
            <w:r w:rsidRPr="00242273">
              <w:rPr>
                <w:lang w:val="vi-VN"/>
              </w:rPr>
              <w:t>NXB Giáo dục Việt Nam</w:t>
            </w:r>
            <w:r w:rsidRPr="00242273">
              <w:t>, năm 2015.</w:t>
            </w:r>
          </w:p>
        </w:tc>
      </w:tr>
      <w:tr w:rsidR="00C30EF1" w:rsidRPr="00CF6B9C" w14:paraId="14623903" w14:textId="77777777" w:rsidTr="005E15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
        </w:trPr>
        <w:tc>
          <w:tcPr>
            <w:tcW w:w="4694" w:type="dxa"/>
            <w:gridSpan w:val="2"/>
            <w:shd w:val="clear" w:color="auto" w:fill="auto"/>
          </w:tcPr>
          <w:p w14:paraId="3D29C88A" w14:textId="77777777" w:rsidR="00C30EF1" w:rsidRPr="00CF6B9C" w:rsidRDefault="00C30EF1" w:rsidP="007209B8">
            <w:pPr>
              <w:rPr>
                <w:lang w:val="pt-BR"/>
              </w:rPr>
            </w:pPr>
          </w:p>
          <w:p w14:paraId="06FF1DB1" w14:textId="77777777" w:rsidR="00C30EF1" w:rsidRPr="00CF6B9C" w:rsidRDefault="00C30EF1" w:rsidP="007209B8">
            <w:pPr>
              <w:rPr>
                <w:lang w:val="pt-BR"/>
              </w:rPr>
            </w:pPr>
          </w:p>
          <w:p w14:paraId="0422D4B0" w14:textId="77777777" w:rsidR="00C30EF1" w:rsidRPr="00CF6B9C" w:rsidRDefault="00C30EF1" w:rsidP="007209B8">
            <w:pPr>
              <w:jc w:val="center"/>
              <w:rPr>
                <w:b/>
                <w:bCs/>
                <w:lang w:val="pt-BR"/>
              </w:rPr>
            </w:pPr>
            <w:r w:rsidRPr="00CF6B9C">
              <w:rPr>
                <w:b/>
                <w:bCs/>
                <w:lang w:val="pt-BR"/>
              </w:rPr>
              <w:lastRenderedPageBreak/>
              <w:t>Trưởng khoa/Trưởng tổ môn</w:t>
            </w:r>
          </w:p>
          <w:p w14:paraId="47461F0E" w14:textId="2AD98EDB" w:rsidR="00C30EF1" w:rsidRPr="00CF6B9C" w:rsidRDefault="008961A6" w:rsidP="007209B8">
            <w:pPr>
              <w:jc w:val="center"/>
              <w:rPr>
                <w:b/>
                <w:bCs/>
                <w:lang w:val="pt-BR"/>
              </w:rPr>
            </w:pPr>
            <w:r>
              <w:rPr>
                <w:b/>
                <w:bCs/>
                <w:sz w:val="26"/>
                <w:szCs w:val="26"/>
              </w:rPr>
              <w:t>Phạm Thị Thu Nga</w:t>
            </w:r>
          </w:p>
          <w:p w14:paraId="682241FC" w14:textId="77777777" w:rsidR="00C30EF1" w:rsidRPr="00CF6B9C" w:rsidRDefault="00C30EF1" w:rsidP="007209B8">
            <w:pPr>
              <w:jc w:val="center"/>
              <w:rPr>
                <w:b/>
                <w:bCs/>
                <w:lang w:val="pt-BR"/>
              </w:rPr>
            </w:pPr>
          </w:p>
          <w:p w14:paraId="054A61F4" w14:textId="77777777" w:rsidR="00C30EF1" w:rsidRPr="00CF6B9C" w:rsidRDefault="00C30EF1" w:rsidP="007209B8">
            <w:pPr>
              <w:jc w:val="center"/>
              <w:rPr>
                <w:b/>
                <w:bCs/>
                <w:lang w:val="pt-BR"/>
              </w:rPr>
            </w:pPr>
          </w:p>
          <w:p w14:paraId="119C755B" w14:textId="77777777" w:rsidR="00C30EF1" w:rsidRPr="00133714" w:rsidRDefault="00C30EF1" w:rsidP="007209B8">
            <w:pPr>
              <w:rPr>
                <w:b/>
                <w:bCs/>
                <w:lang w:val="vi-VN"/>
              </w:rPr>
            </w:pPr>
          </w:p>
          <w:p w14:paraId="3A4EE1E0" w14:textId="77777777" w:rsidR="00C30EF1" w:rsidRPr="00CF6B9C" w:rsidRDefault="00C30EF1" w:rsidP="007209B8">
            <w:pPr>
              <w:jc w:val="center"/>
              <w:rPr>
                <w:b/>
                <w:bCs/>
                <w:lang w:val="pt-BR"/>
              </w:rPr>
            </w:pPr>
          </w:p>
          <w:p w14:paraId="7F3C2297" w14:textId="77777777" w:rsidR="00C30EF1" w:rsidRPr="00CF6B9C" w:rsidRDefault="00C30EF1" w:rsidP="007209B8">
            <w:pPr>
              <w:jc w:val="center"/>
              <w:rPr>
                <w:b/>
                <w:bCs/>
                <w:lang w:val="pt-BR"/>
              </w:rPr>
            </w:pPr>
          </w:p>
        </w:tc>
        <w:tc>
          <w:tcPr>
            <w:tcW w:w="5337" w:type="dxa"/>
            <w:shd w:val="clear" w:color="auto" w:fill="auto"/>
          </w:tcPr>
          <w:p w14:paraId="4108015A" w14:textId="77777777" w:rsidR="00C30EF1" w:rsidRPr="00CF6B9C" w:rsidRDefault="00C30EF1" w:rsidP="007209B8">
            <w:pPr>
              <w:rPr>
                <w:lang w:val="pt-BR"/>
              </w:rPr>
            </w:pPr>
          </w:p>
          <w:p w14:paraId="13C15D57" w14:textId="48475C9C" w:rsidR="00C30EF1" w:rsidRPr="00CF6B9C" w:rsidRDefault="005E15F7" w:rsidP="007209B8">
            <w:pPr>
              <w:jc w:val="center"/>
              <w:rPr>
                <w:b/>
                <w:bCs/>
                <w:lang w:val="pt-BR"/>
              </w:rPr>
            </w:pPr>
            <w:r>
              <w:rPr>
                <w:i/>
                <w:lang w:val="pt-BR"/>
              </w:rPr>
              <w:t xml:space="preserve">Tp. Hồ Chí Minh, ngày 18 tháng 10  năm 2021 </w:t>
            </w:r>
            <w:r w:rsidR="00C30EF1" w:rsidRPr="00CF6B9C">
              <w:rPr>
                <w:lang w:val="pt-BR"/>
              </w:rPr>
              <w:t xml:space="preserve">          </w:t>
            </w:r>
            <w:r w:rsidR="00C30EF1" w:rsidRPr="00CF6B9C">
              <w:rPr>
                <w:b/>
                <w:lang w:val="pt-BR"/>
              </w:rPr>
              <w:lastRenderedPageBreak/>
              <w:t>Giảng viên</w:t>
            </w:r>
          </w:p>
          <w:p w14:paraId="7C2695F6" w14:textId="77777777" w:rsidR="00C30EF1" w:rsidRPr="00CF6B9C" w:rsidRDefault="00C30EF1" w:rsidP="007209B8">
            <w:pPr>
              <w:jc w:val="center"/>
              <w:rPr>
                <w:b/>
                <w:lang w:val="pt-BR"/>
              </w:rPr>
            </w:pPr>
          </w:p>
          <w:p w14:paraId="6F5409E2" w14:textId="39203C31" w:rsidR="00C30EF1" w:rsidRPr="00CF6B9C" w:rsidRDefault="00881F7D" w:rsidP="007209B8">
            <w:pPr>
              <w:jc w:val="center"/>
              <w:rPr>
                <w:lang w:val="pt-BR"/>
              </w:rPr>
            </w:pPr>
            <w:r>
              <w:t>Trịnh Khắc Vũ</w:t>
            </w:r>
          </w:p>
          <w:p w14:paraId="060C0556" w14:textId="77777777" w:rsidR="00C30EF1" w:rsidRPr="00CF6B9C" w:rsidRDefault="00C30EF1" w:rsidP="007209B8">
            <w:pPr>
              <w:jc w:val="center"/>
              <w:rPr>
                <w:lang w:val="pt-BR"/>
              </w:rPr>
            </w:pPr>
          </w:p>
          <w:p w14:paraId="16356CD1" w14:textId="77777777" w:rsidR="00C30EF1" w:rsidRPr="00CF6B9C" w:rsidRDefault="00C30EF1" w:rsidP="007209B8">
            <w:pPr>
              <w:jc w:val="center"/>
              <w:rPr>
                <w:lang w:val="pt-BR"/>
              </w:rPr>
            </w:pPr>
          </w:p>
          <w:p w14:paraId="1A9C46B9" w14:textId="77777777" w:rsidR="00C30EF1" w:rsidRPr="00CF6B9C" w:rsidRDefault="00C30EF1" w:rsidP="007209B8">
            <w:pPr>
              <w:jc w:val="center"/>
              <w:rPr>
                <w:lang w:val="pt-BR"/>
              </w:rPr>
            </w:pPr>
          </w:p>
          <w:p w14:paraId="7851F4E8" w14:textId="77777777" w:rsidR="00C30EF1" w:rsidRPr="00CF6B9C" w:rsidRDefault="00C30EF1" w:rsidP="007209B8">
            <w:pPr>
              <w:jc w:val="center"/>
              <w:rPr>
                <w:lang w:val="pt-BR"/>
              </w:rPr>
            </w:pPr>
          </w:p>
          <w:p w14:paraId="7B2D4FFB" w14:textId="77777777" w:rsidR="00C30EF1" w:rsidRPr="00CF6B9C" w:rsidRDefault="00C30EF1" w:rsidP="007209B8">
            <w:pPr>
              <w:rPr>
                <w:lang w:val="pt-BR"/>
              </w:rPr>
            </w:pPr>
          </w:p>
        </w:tc>
      </w:tr>
    </w:tbl>
    <w:p w14:paraId="62C33191" w14:textId="3EBC3F94" w:rsidR="00446636" w:rsidRDefault="00446636" w:rsidP="00446636">
      <w:pPr>
        <w:tabs>
          <w:tab w:val="left" w:pos="3610"/>
        </w:tabs>
      </w:pPr>
    </w:p>
    <w:p w14:paraId="56DFEEF3" w14:textId="67DEC67A" w:rsidR="00C30EF1" w:rsidRDefault="00C30EF1">
      <w:r>
        <w:br w:type="page"/>
      </w:r>
    </w:p>
    <w:p w14:paraId="2832B3A6" w14:textId="77777777" w:rsidR="00C30EF1" w:rsidRPr="00822EEB" w:rsidRDefault="00C30EF1" w:rsidP="00C30EF1">
      <w:pPr>
        <w:rPr>
          <w:lang w:val="vi-VN"/>
        </w:rPr>
      </w:pPr>
    </w:p>
    <w:tbl>
      <w:tblPr>
        <w:tblW w:w="9389" w:type="dxa"/>
        <w:tblLook w:val="01E0" w:firstRow="1" w:lastRow="1" w:firstColumn="1" w:lastColumn="1" w:noHBand="0" w:noVBand="0"/>
      </w:tblPr>
      <w:tblGrid>
        <w:gridCol w:w="3755"/>
        <w:gridCol w:w="5634"/>
      </w:tblGrid>
      <w:tr w:rsidR="00C30EF1" w:rsidRPr="00CF6B9C" w14:paraId="5E1776B8" w14:textId="77777777" w:rsidTr="007209B8">
        <w:tc>
          <w:tcPr>
            <w:tcW w:w="3755" w:type="dxa"/>
            <w:shd w:val="clear" w:color="auto" w:fill="auto"/>
          </w:tcPr>
          <w:p w14:paraId="3C22B6F4" w14:textId="3535E9CF" w:rsidR="00C30EF1" w:rsidRPr="005E15F7" w:rsidRDefault="00C30EF1" w:rsidP="007209B8">
            <w:r w:rsidRPr="00CF6B9C">
              <w:rPr>
                <w:lang w:val="pt-BR"/>
              </w:rPr>
              <w:t>Giáo án số:</w:t>
            </w:r>
            <w:r>
              <w:rPr>
                <w:lang w:val="vi-VN"/>
              </w:rPr>
              <w:t>2</w:t>
            </w:r>
            <w:r w:rsidR="005E15F7">
              <w:t>1</w:t>
            </w:r>
          </w:p>
        </w:tc>
        <w:tc>
          <w:tcPr>
            <w:tcW w:w="5634" w:type="dxa"/>
          </w:tcPr>
          <w:p w14:paraId="1AD18BB4" w14:textId="77777777" w:rsidR="00C30EF1" w:rsidRPr="001F40FC" w:rsidRDefault="00C30EF1" w:rsidP="007209B8">
            <w:pPr>
              <w:rPr>
                <w:lang w:val="vi-VN"/>
              </w:rPr>
            </w:pPr>
            <w:r w:rsidRPr="00CF6B9C">
              <w:t>Thời gian thực hiện:</w:t>
            </w:r>
            <w:r>
              <w:rPr>
                <w:lang w:val="vi-VN"/>
              </w:rPr>
              <w:t>2 tiết</w:t>
            </w:r>
          </w:p>
          <w:p w14:paraId="5C833CB8" w14:textId="77777777" w:rsidR="00C30EF1" w:rsidRPr="00A0188D" w:rsidRDefault="00C30EF1" w:rsidP="00C30EF1">
            <w:pPr>
              <w:tabs>
                <w:tab w:val="right" w:leader="dot" w:pos="3331"/>
              </w:tabs>
              <w:spacing w:line="256" w:lineRule="auto"/>
              <w:jc w:val="both"/>
              <w:rPr>
                <w:b/>
                <w:bCs/>
                <w:color w:val="000000"/>
                <w:sz w:val="26"/>
                <w:szCs w:val="26"/>
              </w:rPr>
            </w:pPr>
            <w:r w:rsidRPr="00CF6B9C">
              <w:t>Tên chương</w:t>
            </w:r>
            <w:r>
              <w:rPr>
                <w:lang w:val="vi-VN"/>
              </w:rPr>
              <w:t xml:space="preserve">: </w:t>
            </w:r>
            <w:r>
              <w:rPr>
                <w:b/>
                <w:bCs/>
                <w:lang w:val="vi-VN"/>
              </w:rPr>
              <w:t xml:space="preserve"> </w:t>
            </w:r>
            <w:r w:rsidRPr="00A0188D">
              <w:rPr>
                <w:b/>
                <w:bCs/>
                <w:color w:val="000000"/>
                <w:sz w:val="26"/>
                <w:szCs w:val="26"/>
              </w:rPr>
              <w:t xml:space="preserve">Chương 5 : KIM LOẠI - KIM LOẠI KIỀM, NHÔM, SẮT </w:t>
            </w:r>
          </w:p>
          <w:p w14:paraId="73E942CB" w14:textId="6DFFB4B5" w:rsidR="00C30EF1" w:rsidRDefault="00C30EF1" w:rsidP="007209B8">
            <w:pPr>
              <w:rPr>
                <w:lang w:val="vi-VN"/>
              </w:rPr>
            </w:pPr>
          </w:p>
          <w:p w14:paraId="56B44DBF" w14:textId="2576799C" w:rsidR="00C30EF1" w:rsidRPr="00CF6B9C" w:rsidRDefault="00C30EF1" w:rsidP="007209B8">
            <w:r w:rsidRPr="00CF6B9C">
              <w:t xml:space="preserve"> hiện ngày...</w:t>
            </w:r>
            <w:r w:rsidR="005E15F7">
              <w:t>29</w:t>
            </w:r>
            <w:r w:rsidRPr="00CF6B9C">
              <w:t>.....tháng..</w:t>
            </w:r>
            <w:r w:rsidR="005E15F7">
              <w:t>11</w:t>
            </w:r>
            <w:r w:rsidRPr="00CF6B9C">
              <w:t>....năm...</w:t>
            </w:r>
            <w:r w:rsidR="005E15F7">
              <w:t>2021</w:t>
            </w:r>
            <w:r w:rsidRPr="00CF6B9C">
              <w:t>.........</w:t>
            </w:r>
          </w:p>
        </w:tc>
      </w:tr>
    </w:tbl>
    <w:p w14:paraId="453264FC" w14:textId="77777777" w:rsidR="00C30EF1" w:rsidRPr="00CF6B9C" w:rsidRDefault="00C30EF1" w:rsidP="00C30EF1"/>
    <w:p w14:paraId="3958DFDA" w14:textId="59D40758" w:rsidR="00C30EF1" w:rsidRPr="00CF6B9C" w:rsidRDefault="00C30EF1" w:rsidP="00C30EF1">
      <w:pPr>
        <w:rPr>
          <w:b/>
          <w:bCs/>
        </w:rPr>
      </w:pPr>
      <w:r w:rsidRPr="00CF6B9C">
        <w:rPr>
          <w:lang w:val="it-IT"/>
        </w:rPr>
        <w:t xml:space="preserve">Tên bài: </w:t>
      </w:r>
      <w:r w:rsidRPr="00CF6B9C">
        <w:rPr>
          <w:b/>
          <w:bCs/>
        </w:rPr>
        <w:t>ÔN TẬP CHƯƠ</w:t>
      </w:r>
      <w:r>
        <w:rPr>
          <w:b/>
          <w:bCs/>
        </w:rPr>
        <w:t>NG</w:t>
      </w:r>
    </w:p>
    <w:p w14:paraId="219092E7" w14:textId="77777777" w:rsidR="00C30EF1" w:rsidRPr="00CF6B9C" w:rsidRDefault="00C30EF1" w:rsidP="00C30EF1">
      <w:pPr>
        <w:jc w:val="both"/>
        <w:outlineLvl w:val="0"/>
        <w:rPr>
          <w:b/>
          <w:u w:val="single"/>
          <w:lang w:val="it-IT"/>
        </w:rPr>
      </w:pPr>
      <w:r w:rsidRPr="00CF6B9C">
        <w:rPr>
          <w:b/>
          <w:u w:val="single"/>
          <w:lang w:val="it-IT"/>
        </w:rPr>
        <w:t xml:space="preserve">Mục tiêu của bài: : </w:t>
      </w:r>
    </w:p>
    <w:p w14:paraId="42606030" w14:textId="77777777" w:rsidR="00C30EF1" w:rsidRPr="00CF6B9C" w:rsidRDefault="00C30EF1" w:rsidP="00C30EF1">
      <w:pPr>
        <w:rPr>
          <w:b/>
          <w:u w:val="single"/>
          <w:lang w:val="it-IT"/>
        </w:rPr>
      </w:pPr>
    </w:p>
    <w:p w14:paraId="0656FB17" w14:textId="77777777" w:rsidR="00C30EF1" w:rsidRPr="00CF6B9C" w:rsidRDefault="00C30EF1" w:rsidP="00C30EF1">
      <w:pPr>
        <w:jc w:val="both"/>
        <w:outlineLvl w:val="0"/>
        <w:rPr>
          <w:lang w:val="it-IT"/>
        </w:rPr>
      </w:pPr>
      <w:r w:rsidRPr="00CF6B9C">
        <w:rPr>
          <w:lang w:val="it-IT"/>
        </w:rPr>
        <w:t>Sau khi học xong bài này người học có khả năng:</w:t>
      </w:r>
    </w:p>
    <w:p w14:paraId="51EB592D" w14:textId="77777777" w:rsidR="00C30EF1" w:rsidRPr="00CF6B9C" w:rsidRDefault="00C30EF1" w:rsidP="00C30EF1">
      <w:pPr>
        <w:jc w:val="both"/>
        <w:outlineLvl w:val="0"/>
        <w:rPr>
          <w:b/>
        </w:rPr>
      </w:pPr>
      <w:r>
        <w:rPr>
          <w:b/>
          <w:lang w:val="vi-VN"/>
        </w:rPr>
        <w:t>1.</w:t>
      </w:r>
      <w:r w:rsidRPr="00CF6B9C">
        <w:rPr>
          <w:b/>
          <w:lang w:val="it-IT"/>
        </w:rPr>
        <w:t>Kiến thức:</w:t>
      </w:r>
      <w:r w:rsidRPr="00CF6B9C">
        <w:rPr>
          <w:b/>
        </w:rPr>
        <w:t xml:space="preserve">   </w:t>
      </w:r>
    </w:p>
    <w:p w14:paraId="4CC8F98D" w14:textId="77777777" w:rsidR="00C30EF1" w:rsidRPr="00DB0BF9" w:rsidRDefault="00C30EF1" w:rsidP="00C30EF1">
      <w:pPr>
        <w:jc w:val="both"/>
        <w:outlineLvl w:val="0"/>
        <w:rPr>
          <w:lang w:val="vi-VN"/>
        </w:rPr>
      </w:pPr>
      <w:r>
        <w:rPr>
          <w:lang w:val="vi-VN"/>
        </w:rPr>
        <w:t xml:space="preserve">- </w:t>
      </w:r>
      <w:r w:rsidRPr="008355E4">
        <w:rPr>
          <w:lang w:val="vi-VN"/>
        </w:rPr>
        <w:t xml:space="preserve">Sắp xếp, hệ thống </w:t>
      </w:r>
      <w:r w:rsidRPr="008355E4">
        <w:t>được những kiến thức về tính c</w:t>
      </w:r>
      <w:r>
        <w:t>hất</w:t>
      </w:r>
      <w:r>
        <w:rPr>
          <w:lang w:val="vi-VN"/>
        </w:rPr>
        <w:t>, của săt, crom và hợp chất của chúng.</w:t>
      </w:r>
    </w:p>
    <w:p w14:paraId="551A66C5" w14:textId="77777777" w:rsidR="00C30EF1" w:rsidRDefault="00C30EF1" w:rsidP="00C30EF1">
      <w:pPr>
        <w:jc w:val="both"/>
        <w:outlineLvl w:val="0"/>
        <w:rPr>
          <w:b/>
          <w:bCs/>
          <w:lang w:val="vi-VN"/>
        </w:rPr>
      </w:pPr>
      <w:r>
        <w:rPr>
          <w:lang w:val="vi-VN"/>
        </w:rPr>
        <w:t xml:space="preserve">2. </w:t>
      </w:r>
      <w:r>
        <w:t xml:space="preserve"> </w:t>
      </w:r>
      <w:r w:rsidRPr="00CF6B9C">
        <w:rPr>
          <w:b/>
          <w:bCs/>
        </w:rPr>
        <w:t xml:space="preserve">Kĩ năng: </w:t>
      </w:r>
    </w:p>
    <w:p w14:paraId="70E57785" w14:textId="77777777" w:rsidR="00C30EF1" w:rsidRPr="00B00397" w:rsidRDefault="00C30EF1" w:rsidP="00C30EF1">
      <w:pPr>
        <w:jc w:val="both"/>
        <w:outlineLvl w:val="0"/>
        <w:rPr>
          <w:lang w:val="vi-VN"/>
        </w:rPr>
      </w:pPr>
      <w:r w:rsidRPr="00CF6B9C">
        <w:t xml:space="preserve">- </w:t>
      </w:r>
      <w:r w:rsidRPr="00CB6D3A">
        <w:rPr>
          <w:szCs w:val="22"/>
          <w:lang w:val="it-IT"/>
        </w:rPr>
        <w:t xml:space="preserve">Viết </w:t>
      </w:r>
      <w:r>
        <w:rPr>
          <w:szCs w:val="22"/>
          <w:lang w:val="vi-VN"/>
        </w:rPr>
        <w:t>được</w:t>
      </w:r>
      <w:r w:rsidRPr="00CB6D3A">
        <w:rPr>
          <w:szCs w:val="22"/>
          <w:lang w:val="it-IT"/>
        </w:rPr>
        <w:t xml:space="preserve"> các phương trình phản ứng hoá học </w:t>
      </w:r>
      <w:r w:rsidRPr="008355E4">
        <w:t>về tính c</w:t>
      </w:r>
      <w:r>
        <w:t>hất</w:t>
      </w:r>
      <w:r>
        <w:rPr>
          <w:lang w:val="vi-VN"/>
        </w:rPr>
        <w:t>, của săt, crom và hợp chất của chúng</w:t>
      </w:r>
    </w:p>
    <w:p w14:paraId="2E270EFF" w14:textId="77777777" w:rsidR="00C30EF1" w:rsidRDefault="00C30EF1" w:rsidP="00C30EF1">
      <w:pPr>
        <w:jc w:val="both"/>
        <w:outlineLvl w:val="0"/>
        <w:rPr>
          <w:lang w:val="vi-VN"/>
        </w:rPr>
      </w:pPr>
      <w:r w:rsidRPr="00CF6B9C">
        <w:t xml:space="preserve"> - Giả</w:t>
      </w:r>
      <w:r>
        <w:rPr>
          <w:lang w:val="vi-VN"/>
        </w:rPr>
        <w:t xml:space="preserve"> được</w:t>
      </w:r>
      <w:r>
        <w:t xml:space="preserve"> bài tập</w:t>
      </w:r>
      <w:r>
        <w:rPr>
          <w:lang w:val="vi-VN"/>
        </w:rPr>
        <w:t xml:space="preserve"> về </w:t>
      </w:r>
      <w:r w:rsidRPr="008355E4">
        <w:t>về tính c</w:t>
      </w:r>
      <w:r>
        <w:t>hất</w:t>
      </w:r>
      <w:r>
        <w:rPr>
          <w:lang w:val="vi-VN"/>
        </w:rPr>
        <w:t>, của săt, crom và hợp chất của chúng</w:t>
      </w:r>
    </w:p>
    <w:p w14:paraId="2B7712D9" w14:textId="77777777" w:rsidR="00C30EF1" w:rsidRPr="004F36C0" w:rsidRDefault="00C30EF1" w:rsidP="00C30EF1">
      <w:pPr>
        <w:jc w:val="both"/>
        <w:outlineLvl w:val="0"/>
        <w:rPr>
          <w:lang w:val="vi-VN"/>
        </w:rPr>
      </w:pPr>
      <w:r>
        <w:rPr>
          <w:b/>
          <w:bCs/>
          <w:lang w:val="vi-VN"/>
        </w:rPr>
        <w:t>2.</w:t>
      </w:r>
      <w:r w:rsidRPr="00CF6B9C">
        <w:rPr>
          <w:b/>
          <w:bCs/>
        </w:rPr>
        <w:t xml:space="preserve"> Thái độ: </w:t>
      </w:r>
    </w:p>
    <w:p w14:paraId="121AC9E1" w14:textId="77777777" w:rsidR="00C30EF1" w:rsidRPr="00C167C8" w:rsidRDefault="00C30EF1" w:rsidP="00C30EF1">
      <w:pPr>
        <w:pStyle w:val="NormalWeb"/>
        <w:shd w:val="clear" w:color="auto" w:fill="FFFFFF"/>
        <w:spacing w:before="0" w:beforeAutospacing="0" w:after="0" w:afterAutospacing="0"/>
        <w:textAlignment w:val="baseline"/>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 sử dụng hợp lí tài nguyên.</w:t>
      </w:r>
    </w:p>
    <w:p w14:paraId="28BF7550" w14:textId="77777777" w:rsidR="00C30EF1" w:rsidRPr="00CF6B9C" w:rsidRDefault="00C30EF1" w:rsidP="00C30EF1">
      <w:pPr>
        <w:jc w:val="both"/>
        <w:outlineLvl w:val="0"/>
      </w:pPr>
    </w:p>
    <w:p w14:paraId="540436DB" w14:textId="77777777" w:rsidR="00C30EF1" w:rsidRPr="00CF6B9C" w:rsidRDefault="00C30EF1" w:rsidP="00C30EF1">
      <w:pPr>
        <w:rPr>
          <w:b/>
          <w:u w:val="single"/>
          <w:lang w:val="it-IT"/>
        </w:rPr>
      </w:pPr>
      <w:r w:rsidRPr="00CF6B9C">
        <w:rPr>
          <w:b/>
          <w:u w:val="single"/>
          <w:lang w:val="it-IT"/>
        </w:rPr>
        <w:t>đồ dùng và phương tiện dạy học:</w:t>
      </w:r>
    </w:p>
    <w:p w14:paraId="40B9639F" w14:textId="77777777" w:rsidR="00C30EF1" w:rsidRPr="00CF6B9C" w:rsidRDefault="00C30EF1" w:rsidP="00C30EF1">
      <w:pPr>
        <w:ind w:firstLine="720"/>
        <w:jc w:val="both"/>
        <w:outlineLvl w:val="0"/>
      </w:pPr>
      <w:r w:rsidRPr="00CF6B9C">
        <w:t xml:space="preserve">giáo trình </w:t>
      </w:r>
    </w:p>
    <w:p w14:paraId="232FB277" w14:textId="77777777" w:rsidR="00C30EF1" w:rsidRPr="00CF6B9C" w:rsidRDefault="00C30EF1" w:rsidP="00C30EF1">
      <w:r w:rsidRPr="00CF6B9C">
        <w:rPr>
          <w:b/>
          <w:lang w:val="it-IT"/>
        </w:rPr>
        <w:t>I. Ổn định lớp học:</w:t>
      </w:r>
      <w:r w:rsidRPr="00CF6B9C">
        <w:t xml:space="preserve"> Điểm danh, nhắc nhở các trường hợp gần bị cấm thi.</w:t>
      </w:r>
      <w:r w:rsidRPr="00CF6B9C">
        <w:rPr>
          <w:lang w:val="it-IT"/>
        </w:rPr>
        <w:t xml:space="preserve"> Thời gian: 5 phút</w:t>
      </w:r>
    </w:p>
    <w:p w14:paraId="77DE41B0" w14:textId="77777777" w:rsidR="00C30EF1" w:rsidRDefault="00C30EF1" w:rsidP="00C30EF1">
      <w:pPr>
        <w:rPr>
          <w:lang w:val="vi-VN"/>
        </w:rPr>
      </w:pPr>
      <w:r w:rsidRPr="008355E4">
        <w:rPr>
          <w:lang w:val="de-DE"/>
        </w:rPr>
        <w:t>Số học sinh vắng:…………Tên:</w:t>
      </w:r>
    </w:p>
    <w:p w14:paraId="248B0190" w14:textId="77777777" w:rsidR="00C30EF1" w:rsidRPr="00CF6B9C" w:rsidRDefault="00C30EF1" w:rsidP="00C30EF1">
      <w:pPr>
        <w:rPr>
          <w:b/>
          <w:lang w:val="sv-SE"/>
        </w:rPr>
      </w:pPr>
      <w:r w:rsidRPr="00CF6B9C">
        <w:rPr>
          <w:b/>
          <w:lang w:val="sv-SE"/>
        </w:rPr>
        <w:t>II. Thực hiện bài học:</w:t>
      </w:r>
    </w:p>
    <w:p w14:paraId="03C7B846" w14:textId="77777777" w:rsidR="00C30EF1" w:rsidRPr="00CF6B9C" w:rsidRDefault="00C30EF1" w:rsidP="00C30EF1">
      <w:pPr>
        <w:rPr>
          <w:lang w:val="sv-S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982"/>
        <w:gridCol w:w="2835"/>
        <w:gridCol w:w="1984"/>
        <w:gridCol w:w="851"/>
      </w:tblGrid>
      <w:tr w:rsidR="00C30EF1" w:rsidRPr="00CF6B9C" w14:paraId="4D5BCFB0" w14:textId="77777777" w:rsidTr="007209B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1FF5096F" w14:textId="77777777" w:rsidR="00C30EF1" w:rsidRPr="00CF6B9C" w:rsidRDefault="00C30EF1" w:rsidP="007209B8">
            <w:pPr>
              <w:rPr>
                <w:lang w:val="de-DE"/>
              </w:rPr>
            </w:pPr>
            <w:r w:rsidRPr="00CF6B9C">
              <w:rPr>
                <w:lang w:val="de-DE"/>
              </w:rPr>
              <w:t>TT</w:t>
            </w:r>
          </w:p>
        </w:tc>
        <w:tc>
          <w:tcPr>
            <w:tcW w:w="3982" w:type="dxa"/>
            <w:vMerge w:val="restart"/>
            <w:tcBorders>
              <w:top w:val="single" w:sz="4" w:space="0" w:color="auto"/>
              <w:left w:val="single" w:sz="4" w:space="0" w:color="auto"/>
              <w:bottom w:val="single" w:sz="4" w:space="0" w:color="auto"/>
              <w:right w:val="single" w:sz="4" w:space="0" w:color="auto"/>
            </w:tcBorders>
            <w:shd w:val="clear" w:color="auto" w:fill="auto"/>
          </w:tcPr>
          <w:p w14:paraId="16779D0D" w14:textId="77777777" w:rsidR="00C30EF1" w:rsidRPr="00CF6B9C" w:rsidRDefault="00C30EF1" w:rsidP="007209B8">
            <w:pPr>
              <w:jc w:val="center"/>
              <w:rPr>
                <w:lang w:val="de-DE"/>
              </w:rPr>
            </w:pPr>
            <w:r w:rsidRPr="00CF6B9C">
              <w:rPr>
                <w:lang w:val="de-DE"/>
              </w:rPr>
              <w:t>Nội dung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14:paraId="05D0B845" w14:textId="77777777" w:rsidR="00C30EF1" w:rsidRPr="00CF6B9C" w:rsidRDefault="00C30EF1" w:rsidP="007209B8">
            <w:pPr>
              <w:jc w:val="center"/>
              <w:rPr>
                <w:lang w:val="fr-FR"/>
              </w:rPr>
            </w:pPr>
            <w:r w:rsidRPr="00CF6B9C">
              <w:rPr>
                <w:lang w:val="fr-FR"/>
              </w:rPr>
              <w:t>Hoạt động dạy học</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14:paraId="3339D98D" w14:textId="77777777" w:rsidR="00C30EF1" w:rsidRPr="00CF6B9C" w:rsidRDefault="00C30EF1" w:rsidP="007209B8">
            <w:pPr>
              <w:jc w:val="center"/>
              <w:rPr>
                <w:lang w:val="de-DE"/>
              </w:rPr>
            </w:pPr>
            <w:r w:rsidRPr="00CF6B9C">
              <w:rPr>
                <w:lang w:val="de-DE"/>
              </w:rPr>
              <w:t>Thời gian</w:t>
            </w:r>
          </w:p>
        </w:tc>
      </w:tr>
      <w:tr w:rsidR="00C30EF1" w:rsidRPr="00CF6B9C" w14:paraId="43BF9909" w14:textId="77777777" w:rsidTr="007209B8">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563B6821" w14:textId="77777777" w:rsidR="00C30EF1" w:rsidRPr="00CF6B9C" w:rsidRDefault="00C30EF1" w:rsidP="007209B8">
            <w:pPr>
              <w:rPr>
                <w:lang w:val="de-DE"/>
              </w:rPr>
            </w:pPr>
          </w:p>
        </w:tc>
        <w:tc>
          <w:tcPr>
            <w:tcW w:w="3982" w:type="dxa"/>
            <w:vMerge/>
            <w:tcBorders>
              <w:top w:val="single" w:sz="4" w:space="0" w:color="auto"/>
              <w:left w:val="single" w:sz="4" w:space="0" w:color="auto"/>
              <w:bottom w:val="single" w:sz="4" w:space="0" w:color="auto"/>
              <w:right w:val="single" w:sz="4" w:space="0" w:color="auto"/>
            </w:tcBorders>
            <w:shd w:val="clear" w:color="auto" w:fill="auto"/>
          </w:tcPr>
          <w:p w14:paraId="4016A7FC" w14:textId="77777777" w:rsidR="00C30EF1" w:rsidRPr="00CF6B9C" w:rsidRDefault="00C30EF1" w:rsidP="007209B8">
            <w:pPr>
              <w:rPr>
                <w:lang w:val="de-D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0373AE6" w14:textId="77777777" w:rsidR="00C30EF1" w:rsidRPr="00CF6B9C" w:rsidRDefault="00C30EF1" w:rsidP="007209B8">
            <w:pPr>
              <w:jc w:val="center"/>
              <w:rPr>
                <w:lang w:val="de-DE"/>
              </w:rPr>
            </w:pPr>
            <w:r w:rsidRPr="00CF6B9C">
              <w:rPr>
                <w:lang w:val="de-DE"/>
              </w:rPr>
              <w:t xml:space="preserve">Hoạt động của </w:t>
            </w:r>
            <w:r w:rsidRPr="00CF6B9C">
              <w:rPr>
                <w:lang w:val="pt-BR"/>
              </w:rPr>
              <w:t>giảng viên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1DB66EB" w14:textId="77777777" w:rsidR="00C30EF1" w:rsidRPr="00CF6B9C" w:rsidRDefault="00C30EF1" w:rsidP="007209B8">
            <w:pPr>
              <w:jc w:val="center"/>
              <w:rPr>
                <w:lang w:val="de-DE"/>
              </w:rPr>
            </w:pPr>
            <w:r w:rsidRPr="00CF6B9C">
              <w:rPr>
                <w:lang w:val="de-DE"/>
              </w:rPr>
              <w:t xml:space="preserve">Hoạt động của </w:t>
            </w:r>
            <w:r w:rsidRPr="00CF6B9C">
              <w:rPr>
                <w:lang w:val="it-IT"/>
              </w:rPr>
              <w:t>người học</w:t>
            </w: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79080548" w14:textId="77777777" w:rsidR="00C30EF1" w:rsidRPr="00CF6B9C" w:rsidRDefault="00C30EF1" w:rsidP="007209B8">
            <w:pPr>
              <w:rPr>
                <w:lang w:val="de-DE"/>
              </w:rPr>
            </w:pPr>
          </w:p>
        </w:tc>
      </w:tr>
      <w:tr w:rsidR="00C30EF1" w:rsidRPr="00CF6B9C" w14:paraId="5CB63F48" w14:textId="77777777" w:rsidTr="007209B8">
        <w:tc>
          <w:tcPr>
            <w:tcW w:w="521" w:type="dxa"/>
            <w:tcBorders>
              <w:top w:val="single" w:sz="4" w:space="0" w:color="auto"/>
              <w:left w:val="single" w:sz="4" w:space="0" w:color="auto"/>
              <w:bottom w:val="single" w:sz="4" w:space="0" w:color="auto"/>
              <w:right w:val="single" w:sz="4" w:space="0" w:color="auto"/>
            </w:tcBorders>
            <w:shd w:val="clear" w:color="auto" w:fill="auto"/>
          </w:tcPr>
          <w:p w14:paraId="285ECE1B" w14:textId="77777777" w:rsidR="00C30EF1" w:rsidRPr="00CF6B9C" w:rsidRDefault="00C30EF1" w:rsidP="007209B8">
            <w:pPr>
              <w:jc w:val="center"/>
              <w:rPr>
                <w:b/>
                <w:bCs/>
                <w:lang w:val="de-DE"/>
              </w:rPr>
            </w:pPr>
            <w:r w:rsidRPr="00CF6B9C">
              <w:rPr>
                <w:b/>
                <w:bCs/>
                <w:lang w:val="de-DE"/>
              </w:rPr>
              <w:t>1</w:t>
            </w:r>
          </w:p>
        </w:tc>
        <w:tc>
          <w:tcPr>
            <w:tcW w:w="3982" w:type="dxa"/>
            <w:tcBorders>
              <w:top w:val="single" w:sz="4" w:space="0" w:color="auto"/>
              <w:left w:val="single" w:sz="4" w:space="0" w:color="auto"/>
              <w:bottom w:val="single" w:sz="4" w:space="0" w:color="auto"/>
              <w:right w:val="single" w:sz="4" w:space="0" w:color="auto"/>
            </w:tcBorders>
            <w:shd w:val="clear" w:color="auto" w:fill="auto"/>
          </w:tcPr>
          <w:p w14:paraId="5815A17F" w14:textId="77777777" w:rsidR="00C30EF1" w:rsidRPr="00CF6B9C" w:rsidRDefault="00C30EF1" w:rsidP="007209B8">
            <w:pPr>
              <w:rPr>
                <w:lang w:val="de-DE"/>
              </w:rPr>
            </w:pPr>
            <w:r w:rsidRPr="00CF6B9C">
              <w:rPr>
                <w:b/>
                <w:bCs/>
                <w:u w:val="single"/>
                <w:lang w:val="de-DE"/>
              </w:rPr>
              <w:t>Dẫn nhập</w:t>
            </w:r>
          </w:p>
          <w:p w14:paraId="50E16E1C" w14:textId="77777777" w:rsidR="00C30EF1" w:rsidRPr="00CF6B9C" w:rsidRDefault="00C30EF1" w:rsidP="007209B8">
            <w:pPr>
              <w:rPr>
                <w:lang w:val="de-DE"/>
              </w:rPr>
            </w:pPr>
            <w:r w:rsidRPr="00CF6B9C">
              <w:rPr>
                <w:lang w:val="de-DE"/>
              </w:rPr>
              <w:t>Tính chất chung của kim loại</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34A145E" w14:textId="77777777" w:rsidR="00C30EF1" w:rsidRPr="00CF6B9C" w:rsidRDefault="00C30EF1" w:rsidP="007209B8">
            <w:pPr>
              <w:rPr>
                <w:lang w:val="de-DE"/>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BFC3F13" w14:textId="77777777" w:rsidR="00C30EF1" w:rsidRPr="00CF6B9C" w:rsidRDefault="00C30EF1" w:rsidP="007209B8">
            <w:pPr>
              <w:rPr>
                <w:lang w:val="de-DE"/>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0CAF85" w14:textId="7C271F45" w:rsidR="00C30EF1" w:rsidRPr="00CF6B9C" w:rsidRDefault="00EB4D2B" w:rsidP="007209B8">
            <w:pPr>
              <w:rPr>
                <w:lang w:val="de-DE"/>
              </w:rPr>
            </w:pPr>
            <w:r>
              <w:rPr>
                <w:lang w:val="it-IT"/>
              </w:rPr>
              <w:t xml:space="preserve">5 </w:t>
            </w:r>
            <w:r w:rsidRPr="00CF6B9C">
              <w:rPr>
                <w:lang w:val="it-IT"/>
              </w:rPr>
              <w:t>phút</w:t>
            </w:r>
          </w:p>
        </w:tc>
      </w:tr>
      <w:tr w:rsidR="00C30EF1" w:rsidRPr="00CF6B9C" w14:paraId="3CDAC689" w14:textId="77777777" w:rsidTr="007209B8">
        <w:tc>
          <w:tcPr>
            <w:tcW w:w="521" w:type="dxa"/>
            <w:tcBorders>
              <w:top w:val="single" w:sz="4" w:space="0" w:color="auto"/>
              <w:left w:val="single" w:sz="4" w:space="0" w:color="auto"/>
              <w:bottom w:val="single" w:sz="4" w:space="0" w:color="auto"/>
              <w:right w:val="single" w:sz="4" w:space="0" w:color="auto"/>
            </w:tcBorders>
            <w:shd w:val="clear" w:color="auto" w:fill="auto"/>
          </w:tcPr>
          <w:p w14:paraId="56A68F50" w14:textId="77777777" w:rsidR="00C30EF1" w:rsidRPr="00CF6B9C" w:rsidRDefault="00C30EF1" w:rsidP="007209B8">
            <w:pPr>
              <w:jc w:val="center"/>
              <w:rPr>
                <w:b/>
                <w:bCs/>
                <w:lang w:val="de-DE"/>
              </w:rPr>
            </w:pPr>
            <w:r w:rsidRPr="00CF6B9C">
              <w:rPr>
                <w:b/>
                <w:bCs/>
                <w:lang w:val="de-DE"/>
              </w:rPr>
              <w:t>2</w:t>
            </w:r>
          </w:p>
        </w:tc>
        <w:tc>
          <w:tcPr>
            <w:tcW w:w="3982" w:type="dxa"/>
            <w:tcBorders>
              <w:top w:val="single" w:sz="4" w:space="0" w:color="auto"/>
              <w:left w:val="single" w:sz="4" w:space="0" w:color="auto"/>
              <w:bottom w:val="single" w:sz="4" w:space="0" w:color="auto"/>
              <w:right w:val="single" w:sz="4" w:space="0" w:color="auto"/>
            </w:tcBorders>
            <w:shd w:val="clear" w:color="auto" w:fill="auto"/>
          </w:tcPr>
          <w:p w14:paraId="4ED4C7F4" w14:textId="77777777" w:rsidR="00C30EF1" w:rsidRPr="00A269CA" w:rsidRDefault="00C30EF1" w:rsidP="007209B8">
            <w:pPr>
              <w:pStyle w:val="NoSpacing"/>
              <w:ind w:left="-79"/>
              <w:rPr>
                <w:sz w:val="24"/>
                <w:szCs w:val="24"/>
                <w:lang w:val="vi-VN"/>
              </w:rPr>
            </w:pPr>
            <w:r w:rsidRPr="00CF6B9C">
              <w:rPr>
                <w:bCs/>
              </w:rPr>
              <w:t>I</w:t>
            </w:r>
            <w:r w:rsidRPr="0021656F">
              <w:rPr>
                <w:bCs/>
                <w:sz w:val="24"/>
                <w:szCs w:val="24"/>
              </w:rPr>
              <w:t xml:space="preserve"> . </w:t>
            </w:r>
            <w:r w:rsidRPr="0021656F">
              <w:rPr>
                <w:bCs/>
                <w:sz w:val="24"/>
                <w:szCs w:val="24"/>
                <w:lang w:val="vi-VN"/>
              </w:rPr>
              <w:t>Vị trí cấu tạo</w:t>
            </w:r>
          </w:p>
          <w:p w14:paraId="5407B7F4" w14:textId="77777777" w:rsidR="00C30EF1" w:rsidRDefault="00C30EF1" w:rsidP="007209B8">
            <w:pPr>
              <w:pStyle w:val="NoSpacing"/>
              <w:ind w:left="-70"/>
              <w:rPr>
                <w:bCs/>
                <w:sz w:val="24"/>
                <w:szCs w:val="24"/>
                <w:lang w:val="vi-VN"/>
              </w:rPr>
            </w:pPr>
            <w:r w:rsidRPr="0021656F">
              <w:rPr>
                <w:bCs/>
                <w:sz w:val="24"/>
                <w:szCs w:val="24"/>
              </w:rPr>
              <w:t xml:space="preserve">II. </w:t>
            </w:r>
            <w:r>
              <w:rPr>
                <w:bCs/>
                <w:sz w:val="24"/>
                <w:szCs w:val="24"/>
                <w:lang w:val="vi-VN"/>
              </w:rPr>
              <w:t>Tính chất vật lý</w:t>
            </w:r>
          </w:p>
          <w:p w14:paraId="4728DD16" w14:textId="77777777" w:rsidR="00C30EF1" w:rsidRDefault="00C30EF1" w:rsidP="007209B8">
            <w:pPr>
              <w:pStyle w:val="NoSpacing"/>
              <w:ind w:left="-70"/>
              <w:rPr>
                <w:bCs/>
                <w:sz w:val="24"/>
                <w:szCs w:val="24"/>
                <w:lang w:val="vi-VN"/>
              </w:rPr>
            </w:pPr>
            <w:r w:rsidRPr="0021656F">
              <w:rPr>
                <w:bCs/>
                <w:sz w:val="24"/>
                <w:szCs w:val="24"/>
              </w:rPr>
              <w:t xml:space="preserve">III. </w:t>
            </w:r>
            <w:r>
              <w:rPr>
                <w:bCs/>
                <w:sz w:val="24"/>
                <w:szCs w:val="24"/>
                <w:lang w:val="vi-VN"/>
              </w:rPr>
              <w:t>Tính chất hóa học</w:t>
            </w:r>
            <w:r w:rsidRPr="0021656F">
              <w:rPr>
                <w:bCs/>
                <w:sz w:val="24"/>
                <w:szCs w:val="24"/>
              </w:rPr>
              <w:t xml:space="preserve"> </w:t>
            </w:r>
          </w:p>
          <w:p w14:paraId="05B67FD8" w14:textId="77777777" w:rsidR="00C30EF1" w:rsidRPr="009D52A0" w:rsidRDefault="00C30EF1" w:rsidP="007209B8">
            <w:pPr>
              <w:ind w:left="-59"/>
              <w:outlineLvl w:val="0"/>
              <w:rPr>
                <w:b/>
                <w:bCs/>
                <w:lang w:val="vi-VN"/>
              </w:rPr>
            </w:pPr>
            <w:r>
              <w:rPr>
                <w:bCs/>
              </w:rPr>
              <w:t>IV</w:t>
            </w:r>
            <w:r w:rsidRPr="009D52A0">
              <w:rPr>
                <w:bCs/>
              </w:rPr>
              <w:t>. Ứng dụng</w:t>
            </w:r>
            <w:r w:rsidRPr="009D52A0">
              <w:rPr>
                <w:bCs/>
                <w:lang w:val="vi-VN"/>
              </w:rPr>
              <w:t xml:space="preserve">, </w:t>
            </w:r>
            <w:r w:rsidRPr="009D52A0">
              <w:rPr>
                <w:bCs/>
                <w:lang w:val="pt-BR"/>
              </w:rPr>
              <w:t>Trạng thái thiên nhiên</w:t>
            </w:r>
            <w:r w:rsidRPr="009D52A0">
              <w:rPr>
                <w:bCs/>
                <w:lang w:val="vi-VN"/>
              </w:rPr>
              <w:t>, điều chế.</w:t>
            </w:r>
          </w:p>
          <w:p w14:paraId="455335B2" w14:textId="77777777" w:rsidR="00C30EF1" w:rsidRPr="00CF6B9C" w:rsidRDefault="00C30EF1" w:rsidP="007209B8">
            <w:pPr>
              <w:outlineLvl w:val="0"/>
              <w:rPr>
                <w:lang w:val="pt-BR"/>
              </w:rPr>
            </w:pPr>
            <w:r w:rsidRPr="00CF6B9C">
              <w:rPr>
                <w:b/>
                <w:bCs/>
                <w:lang w:val="pt-BR"/>
              </w:rPr>
              <w:t xml:space="preserve">Bài 1: </w:t>
            </w:r>
            <w:r w:rsidRPr="00CF6B9C">
              <w:rPr>
                <w:lang w:val="pt-BR"/>
              </w:rPr>
              <w:t>Điền CTHH của các chất vào những chổ trống và lập các PTHH sau:</w:t>
            </w:r>
          </w:p>
          <w:p w14:paraId="243FB84B" w14:textId="77777777" w:rsidR="00C30EF1" w:rsidRPr="00CF6B9C" w:rsidRDefault="00C30EF1" w:rsidP="007209B8">
            <w:pPr>
              <w:ind w:left="-59"/>
              <w:outlineLvl w:val="0"/>
            </w:pPr>
            <w:r w:rsidRPr="00CF6B9C">
              <w:t>a) FeO + H</w:t>
            </w:r>
            <w:r w:rsidRPr="00CF6B9C">
              <w:rPr>
                <w:vertAlign w:val="subscript"/>
              </w:rPr>
              <w:t>2</w:t>
            </w:r>
            <w:r w:rsidRPr="00CF6B9C">
              <w:t>SO</w:t>
            </w:r>
            <w:r w:rsidRPr="00CF6B9C">
              <w:rPr>
                <w:vertAlign w:val="subscript"/>
              </w:rPr>
              <w:t>4</w:t>
            </w:r>
            <w:r w:rsidRPr="00CF6B9C">
              <w:t xml:space="preserve"> (đặc) → SO</w:t>
            </w:r>
            <w:r w:rsidRPr="00CF6B9C">
              <w:rPr>
                <w:vertAlign w:val="subscript"/>
              </w:rPr>
              <w:t>2</w:t>
            </w:r>
            <w:r w:rsidRPr="00CF6B9C">
              <w:sym w:font="Symbol" w:char="F0AD"/>
            </w:r>
            <w:r w:rsidRPr="00CF6B9C">
              <w:t xml:space="preserve"> + …</w:t>
            </w:r>
          </w:p>
          <w:p w14:paraId="3B8DEBCA" w14:textId="77777777" w:rsidR="00C30EF1" w:rsidRPr="00CF6B9C" w:rsidRDefault="00C30EF1" w:rsidP="007209B8">
            <w:pPr>
              <w:ind w:left="-59"/>
              <w:outlineLvl w:val="0"/>
              <w:rPr>
                <w:lang w:val="pt-BR"/>
              </w:rPr>
            </w:pPr>
            <w:r w:rsidRPr="00CF6B9C">
              <w:rPr>
                <w:lang w:val="pt-BR"/>
              </w:rPr>
              <w:t>b) Fe</w:t>
            </w:r>
            <w:r w:rsidRPr="00CF6B9C">
              <w:rPr>
                <w:vertAlign w:val="subscript"/>
                <w:lang w:val="pt-BR"/>
              </w:rPr>
              <w:t>3</w:t>
            </w:r>
            <w:r w:rsidRPr="00CF6B9C">
              <w:rPr>
                <w:lang w:val="pt-BR"/>
              </w:rPr>
              <w:t>O</w:t>
            </w:r>
            <w:r w:rsidRPr="00CF6B9C">
              <w:rPr>
                <w:vertAlign w:val="subscript"/>
                <w:lang w:val="pt-BR"/>
              </w:rPr>
              <w:t>4</w:t>
            </w:r>
            <w:r w:rsidRPr="00CF6B9C">
              <w:rPr>
                <w:lang w:val="pt-BR"/>
              </w:rPr>
              <w:t xml:space="preserve"> + HNO</w:t>
            </w:r>
            <w:r w:rsidRPr="00CF6B9C">
              <w:rPr>
                <w:vertAlign w:val="subscript"/>
                <w:lang w:val="pt-BR"/>
              </w:rPr>
              <w:t>3</w:t>
            </w:r>
            <w:r w:rsidRPr="00CF6B9C">
              <w:rPr>
                <w:lang w:val="pt-BR"/>
              </w:rPr>
              <w:t xml:space="preserve"> (đặc) → NO</w:t>
            </w:r>
            <w:r w:rsidRPr="00CF6B9C">
              <w:rPr>
                <w:vertAlign w:val="subscript"/>
                <w:lang w:val="pt-BR"/>
              </w:rPr>
              <w:t>2</w:t>
            </w:r>
            <w:r w:rsidRPr="00CF6B9C">
              <w:sym w:font="Symbol" w:char="F0AD"/>
            </w:r>
            <w:r w:rsidRPr="00CF6B9C">
              <w:rPr>
                <w:lang w:val="pt-BR"/>
              </w:rPr>
              <w:t xml:space="preserve"> + … </w:t>
            </w:r>
          </w:p>
          <w:p w14:paraId="4E9B765B" w14:textId="77777777" w:rsidR="00C30EF1" w:rsidRPr="00CF6B9C" w:rsidRDefault="00C30EF1" w:rsidP="007209B8">
            <w:pPr>
              <w:ind w:left="-59"/>
              <w:outlineLvl w:val="0"/>
              <w:rPr>
                <w:lang w:val="pt-BR"/>
              </w:rPr>
            </w:pPr>
            <w:r w:rsidRPr="00CF6B9C">
              <w:rPr>
                <w:lang w:val="pt-BR"/>
              </w:rPr>
              <w:t>c) FeO + HNO</w:t>
            </w:r>
            <w:r w:rsidRPr="00CF6B9C">
              <w:rPr>
                <w:vertAlign w:val="subscript"/>
                <w:lang w:val="pt-BR"/>
              </w:rPr>
              <w:t>3</w:t>
            </w:r>
            <w:r w:rsidRPr="00CF6B9C">
              <w:rPr>
                <w:lang w:val="pt-BR"/>
              </w:rPr>
              <w:t xml:space="preserve"> (loãng) → NO</w:t>
            </w:r>
            <w:r w:rsidRPr="00CF6B9C">
              <w:sym w:font="Symbol" w:char="F0AD"/>
            </w:r>
            <w:r w:rsidRPr="00CF6B9C">
              <w:rPr>
                <w:lang w:val="pt-BR"/>
              </w:rPr>
              <w:t xml:space="preserve"> + …</w:t>
            </w:r>
          </w:p>
          <w:p w14:paraId="3D184FF5" w14:textId="77777777" w:rsidR="00C30EF1" w:rsidRPr="00CF6B9C" w:rsidRDefault="00C30EF1" w:rsidP="007209B8">
            <w:pPr>
              <w:ind w:left="-59"/>
              <w:outlineLvl w:val="0"/>
            </w:pPr>
            <w:r w:rsidRPr="00CF6B9C">
              <w:t>d) FeS + HNO</w:t>
            </w:r>
            <w:r w:rsidRPr="00CF6B9C">
              <w:rPr>
                <w:vertAlign w:val="subscript"/>
              </w:rPr>
              <w:t>3</w:t>
            </w:r>
            <w:r w:rsidRPr="00CF6B9C">
              <w:t xml:space="preserve"> → NO</w:t>
            </w:r>
            <w:r w:rsidRPr="00CF6B9C">
              <w:sym w:font="Symbol" w:char="F0AD"/>
            </w:r>
            <w:r w:rsidRPr="00CF6B9C">
              <w:t xml:space="preserve"> + Fe</w:t>
            </w:r>
            <w:r w:rsidRPr="00CF6B9C">
              <w:rPr>
                <w:vertAlign w:val="subscript"/>
              </w:rPr>
              <w:t>2</w:t>
            </w:r>
            <w:r w:rsidRPr="00CF6B9C">
              <w:t>(SO</w:t>
            </w:r>
            <w:r w:rsidRPr="00CF6B9C">
              <w:rPr>
                <w:vertAlign w:val="subscript"/>
              </w:rPr>
              <w:t>4</w:t>
            </w:r>
            <w:r w:rsidRPr="00CF6B9C">
              <w:t>)</w:t>
            </w:r>
            <w:r w:rsidRPr="00CF6B9C">
              <w:rPr>
                <w:vertAlign w:val="subscript"/>
              </w:rPr>
              <w:t>3</w:t>
            </w:r>
            <w:r w:rsidRPr="00CF6B9C">
              <w:t xml:space="preserve"> + …</w:t>
            </w:r>
          </w:p>
          <w:p w14:paraId="68C04E1B" w14:textId="77777777" w:rsidR="00C30EF1" w:rsidRPr="00CF6B9C" w:rsidRDefault="00C30EF1" w:rsidP="007209B8">
            <w:pPr>
              <w:ind w:left="-59"/>
              <w:outlineLvl w:val="0"/>
            </w:pPr>
            <w:r w:rsidRPr="00CF6B9C">
              <w:t>e) Fe</w:t>
            </w:r>
            <w:r w:rsidRPr="00CF6B9C">
              <w:rPr>
                <w:vertAlign w:val="subscript"/>
              </w:rPr>
              <w:t>2</w:t>
            </w:r>
            <w:r w:rsidRPr="00CF6B9C">
              <w:t>O</w:t>
            </w:r>
            <w:r w:rsidRPr="00CF6B9C">
              <w:rPr>
                <w:vertAlign w:val="subscript"/>
              </w:rPr>
              <w:t xml:space="preserve">3 </w:t>
            </w:r>
            <w:r w:rsidRPr="00CF6B9C">
              <w:t>+....    →   Fe</w:t>
            </w:r>
          </w:p>
          <w:p w14:paraId="3481556D" w14:textId="77777777" w:rsidR="00C30EF1" w:rsidRPr="00CF6B9C" w:rsidRDefault="00C30EF1" w:rsidP="007209B8">
            <w:pPr>
              <w:ind w:left="-59"/>
              <w:outlineLvl w:val="0"/>
            </w:pPr>
            <w:r w:rsidRPr="00CF6B9C">
              <w:t>f) FeS</w:t>
            </w:r>
            <w:r w:rsidRPr="00CF6B9C">
              <w:rPr>
                <w:vertAlign w:val="subscript"/>
              </w:rPr>
              <w:t xml:space="preserve">2 </w:t>
            </w:r>
            <w:r w:rsidRPr="00CF6B9C">
              <w:t xml:space="preserve">   +   O</w:t>
            </w:r>
            <w:r w:rsidRPr="00CF6B9C">
              <w:rPr>
                <w:vertAlign w:val="subscript"/>
              </w:rPr>
              <w:t>2</w:t>
            </w:r>
            <w:r w:rsidRPr="00CF6B9C">
              <w:t xml:space="preserve">   → </w:t>
            </w:r>
          </w:p>
          <w:p w14:paraId="60B6F47D" w14:textId="77777777" w:rsidR="00C30EF1" w:rsidRPr="00CF6B9C" w:rsidRDefault="00C30EF1" w:rsidP="007209B8">
            <w:pPr>
              <w:ind w:left="-59"/>
              <w:outlineLvl w:val="0"/>
              <w:rPr>
                <w:lang w:val="pt-BR"/>
              </w:rPr>
            </w:pPr>
          </w:p>
          <w:p w14:paraId="65CE3A99" w14:textId="77777777" w:rsidR="00C30EF1" w:rsidRPr="00CF6B9C" w:rsidRDefault="00C30EF1" w:rsidP="007209B8">
            <w:pPr>
              <w:pStyle w:val="NoSpacing"/>
              <w:ind w:left="-73"/>
              <w:rPr>
                <w:sz w:val="24"/>
                <w:szCs w:val="24"/>
                <w:lang w:val="pt-BR"/>
              </w:rPr>
            </w:pPr>
            <w:r w:rsidRPr="00CF6B9C">
              <w:rPr>
                <w:b/>
                <w:bCs/>
                <w:sz w:val="24"/>
                <w:szCs w:val="24"/>
                <w:lang w:val="pt-BR"/>
              </w:rPr>
              <w:t xml:space="preserve">Bài 2: </w:t>
            </w:r>
            <w:r w:rsidRPr="00CF6B9C">
              <w:rPr>
                <w:sz w:val="24"/>
                <w:szCs w:val="24"/>
                <w:lang w:val="pt-BR"/>
              </w:rPr>
              <w:t xml:space="preserve">Bằng phương pháp hoá học, hãy phân biệt 3 mẫu hợp kim sau: Al – Fe, Al – Cu và Cu – Fe.  </w:t>
            </w:r>
          </w:p>
          <w:p w14:paraId="33AADB98" w14:textId="77777777" w:rsidR="00C30EF1" w:rsidRPr="00CF6B9C" w:rsidRDefault="00C30EF1" w:rsidP="007209B8">
            <w:pPr>
              <w:pStyle w:val="NoSpacing"/>
              <w:ind w:left="-73"/>
              <w:jc w:val="center"/>
              <w:rPr>
                <w:b/>
                <w:bCs/>
                <w:sz w:val="24"/>
                <w:szCs w:val="24"/>
                <w:lang w:val="pt-BR"/>
              </w:rPr>
            </w:pPr>
            <w:r w:rsidRPr="00CF6B9C">
              <w:rPr>
                <w:b/>
                <w:bCs/>
                <w:sz w:val="24"/>
                <w:szCs w:val="24"/>
                <w:lang w:val="pt-BR"/>
              </w:rPr>
              <w:t>Giải</w:t>
            </w:r>
          </w:p>
          <w:p w14:paraId="3CB73228" w14:textId="77777777" w:rsidR="00C30EF1" w:rsidRPr="00CF6B9C" w:rsidRDefault="00C30EF1" w:rsidP="007209B8">
            <w:pPr>
              <w:pStyle w:val="NoSpacing"/>
              <w:ind w:left="-73"/>
              <w:rPr>
                <w:sz w:val="24"/>
                <w:szCs w:val="24"/>
                <w:lang w:val="pt-BR"/>
              </w:rPr>
            </w:pPr>
            <w:r w:rsidRPr="00CF6B9C">
              <w:rPr>
                <w:sz w:val="24"/>
                <w:szCs w:val="24"/>
              </w:rPr>
              <w:t>-</w:t>
            </w:r>
            <w:r w:rsidRPr="00CF6B9C">
              <w:rPr>
                <w:sz w:val="24"/>
                <w:szCs w:val="24"/>
                <w:lang w:val="pt-BR"/>
              </w:rPr>
              <w:t xml:space="preserve"> Cho 3 mẫu hợp kim trên tác dụng với dung dịch NaOH, mấu nào không thấy </w:t>
            </w:r>
            <w:r w:rsidRPr="00CF6B9C">
              <w:rPr>
                <w:sz w:val="24"/>
                <w:szCs w:val="24"/>
                <w:lang w:val="pt-BR"/>
              </w:rPr>
              <w:lastRenderedPageBreak/>
              <w:t>sủi bọt khí là mẫu Cu – Fe.</w:t>
            </w:r>
          </w:p>
          <w:p w14:paraId="5B0BFD80" w14:textId="77777777" w:rsidR="00C30EF1" w:rsidRPr="00CF6B9C" w:rsidRDefault="00C30EF1" w:rsidP="007209B8">
            <w:pPr>
              <w:pStyle w:val="NoSpacing"/>
              <w:ind w:left="-73"/>
              <w:rPr>
                <w:sz w:val="24"/>
                <w:szCs w:val="24"/>
                <w:lang w:val="pt-BR"/>
              </w:rPr>
            </w:pPr>
            <w:r w:rsidRPr="00CF6B9C">
              <w:rPr>
                <w:sz w:val="24"/>
                <w:szCs w:val="24"/>
              </w:rPr>
              <w:t>-</w:t>
            </w:r>
            <w:r w:rsidRPr="00CF6B9C">
              <w:rPr>
                <w:sz w:val="24"/>
                <w:szCs w:val="24"/>
                <w:lang w:val="pt-BR"/>
              </w:rPr>
              <w:t xml:space="preserve"> Cho 2 mẫu còn lại vào dung dịch HCl dư, mẫu nào tan hết là mẫu Al – Fe, mẫu nào không tan hết là mẫu Al – Cu.</w:t>
            </w:r>
          </w:p>
          <w:p w14:paraId="7608F096" w14:textId="77777777" w:rsidR="00C30EF1" w:rsidRPr="00CF6B9C" w:rsidRDefault="00C30EF1" w:rsidP="007209B8">
            <w:pPr>
              <w:ind w:left="-73"/>
              <w:outlineLvl w:val="0"/>
            </w:pPr>
            <w:r w:rsidRPr="00CF6B9C">
              <w:rPr>
                <w:b/>
                <w:bCs/>
              </w:rPr>
              <w:t xml:space="preserve">Bài 3: </w:t>
            </w:r>
            <w:r w:rsidRPr="00CF6B9C">
              <w:t>Biết 2,3g hỗn hợp gồm MgO, CuO và FeO tác dụng vừa đủ với 100 ml dung dịch H</w:t>
            </w:r>
            <w:r w:rsidRPr="00CF6B9C">
              <w:rPr>
                <w:vertAlign w:val="subscript"/>
              </w:rPr>
              <w:t>2</w:t>
            </w:r>
            <w:r w:rsidRPr="00CF6B9C">
              <w:t>SO</w:t>
            </w:r>
            <w:r w:rsidRPr="00CF6B9C">
              <w:rPr>
                <w:vertAlign w:val="subscript"/>
              </w:rPr>
              <w:t>4</w:t>
            </w:r>
            <w:r w:rsidRPr="00CF6B9C">
              <w:t xml:space="preserve"> 0,2M. Khối lượng muối thu được là</w:t>
            </w:r>
          </w:p>
          <w:p w14:paraId="5002A992" w14:textId="77777777" w:rsidR="00C30EF1" w:rsidRPr="00CF6B9C" w:rsidRDefault="00C30EF1" w:rsidP="007209B8">
            <w:pPr>
              <w:ind w:left="-73"/>
              <w:outlineLvl w:val="0"/>
            </w:pPr>
            <w:r w:rsidRPr="00CF6B9C">
              <w:rPr>
                <w:b/>
                <w:bCs/>
              </w:rPr>
              <w:t>A.</w:t>
            </w:r>
            <w:r w:rsidRPr="00CF6B9C">
              <w:t xml:space="preserve"> 3,6g</w:t>
            </w:r>
            <w:r w:rsidRPr="00CF6B9C">
              <w:tab/>
            </w:r>
            <w:r w:rsidRPr="00CF6B9C">
              <w:tab/>
            </w:r>
            <w:r w:rsidRPr="00CF6B9C">
              <w:rPr>
                <w:b/>
                <w:bCs/>
              </w:rPr>
              <w:t>B.</w:t>
            </w:r>
            <w:r w:rsidRPr="00CF6B9C">
              <w:t xml:space="preserve"> 3,7g</w:t>
            </w:r>
            <w:r w:rsidRPr="00CF6B9C">
              <w:tab/>
            </w:r>
            <w:r w:rsidRPr="00CF6B9C">
              <w:tab/>
            </w:r>
            <w:r w:rsidRPr="00CF6B9C">
              <w:rPr>
                <w:b/>
                <w:bCs/>
              </w:rPr>
              <w:t>C.</w:t>
            </w:r>
            <w:r w:rsidRPr="00CF6B9C">
              <w:t xml:space="preserve"> 3,8g</w:t>
            </w:r>
            <w:r w:rsidRPr="00CF6B9C">
              <w:tab/>
            </w:r>
            <w:r w:rsidRPr="00CF6B9C">
              <w:tab/>
            </w:r>
            <w:r w:rsidRPr="00CF6B9C">
              <w:rPr>
                <w:b/>
                <w:bCs/>
              </w:rPr>
              <w:t>D.</w:t>
            </w:r>
            <w:r w:rsidRPr="00CF6B9C">
              <w:t xml:space="preserve"> 3,9g</w:t>
            </w:r>
            <w:r w:rsidRPr="00CF6B9C">
              <w:sym w:font="Wingdings 2" w:char="F050"/>
            </w:r>
          </w:p>
          <w:p w14:paraId="11302247" w14:textId="77777777" w:rsidR="00C30EF1" w:rsidRPr="00CF6B9C" w:rsidRDefault="00C30EF1" w:rsidP="007209B8">
            <w:pPr>
              <w:ind w:left="-73"/>
              <w:jc w:val="center"/>
              <w:outlineLvl w:val="0"/>
              <w:rPr>
                <w:b/>
                <w:bCs/>
              </w:rPr>
            </w:pPr>
            <w:r w:rsidRPr="00CF6B9C">
              <w:rPr>
                <w:b/>
                <w:bCs/>
              </w:rPr>
              <w:t>Giải</w:t>
            </w:r>
          </w:p>
          <w:p w14:paraId="7E9FC845" w14:textId="77777777" w:rsidR="00C30EF1" w:rsidRPr="00CF6B9C" w:rsidRDefault="00C30EF1" w:rsidP="007209B8">
            <w:pPr>
              <w:ind w:left="-73"/>
              <w:jc w:val="center"/>
              <w:outlineLvl w:val="0"/>
            </w:pPr>
            <w:r w:rsidRPr="00CF6B9C">
              <w:t>n</w:t>
            </w:r>
            <w:r w:rsidRPr="00CF6B9C">
              <w:rPr>
                <w:position w:val="-4"/>
              </w:rPr>
              <w:t>H</w:t>
            </w:r>
            <w:r w:rsidRPr="00CF6B9C">
              <w:rPr>
                <w:position w:val="-4"/>
                <w:vertAlign w:val="subscript"/>
              </w:rPr>
              <w:t>2</w:t>
            </w:r>
            <w:r w:rsidRPr="00CF6B9C">
              <w:rPr>
                <w:position w:val="-4"/>
              </w:rPr>
              <w:t>SO</w:t>
            </w:r>
            <w:r w:rsidRPr="00CF6B9C">
              <w:rPr>
                <w:position w:val="-4"/>
                <w:vertAlign w:val="subscript"/>
              </w:rPr>
              <w:t>4</w:t>
            </w:r>
            <w:r w:rsidRPr="00CF6B9C">
              <w:t xml:space="preserve"> = 0,02 (mol)</w:t>
            </w:r>
          </w:p>
          <w:p w14:paraId="52D2EE09" w14:textId="77777777" w:rsidR="00C30EF1" w:rsidRPr="00CF6B9C" w:rsidRDefault="00C30EF1" w:rsidP="007209B8">
            <w:pPr>
              <w:ind w:left="-73"/>
              <w:jc w:val="center"/>
              <w:outlineLvl w:val="0"/>
            </w:pPr>
            <w:r w:rsidRPr="00CF6B9C">
              <w:t>m</w:t>
            </w:r>
            <w:r w:rsidRPr="00CF6B9C">
              <w:rPr>
                <w:vertAlign w:val="subscript"/>
              </w:rPr>
              <w:t>muối</w:t>
            </w:r>
            <w:r w:rsidRPr="00CF6B9C">
              <w:t xml:space="preserve">  = 2,3 + 0,02(96 – 16) = 3,9g</w:t>
            </w:r>
          </w:p>
          <w:p w14:paraId="0102A990" w14:textId="77777777" w:rsidR="00C30EF1" w:rsidRPr="00CF6B9C" w:rsidRDefault="00C30EF1" w:rsidP="007209B8">
            <w:pPr>
              <w:ind w:left="-73"/>
              <w:jc w:val="center"/>
              <w:outlineLvl w:val="0"/>
            </w:pPr>
          </w:p>
          <w:p w14:paraId="5E2FA811" w14:textId="77777777" w:rsidR="00C30EF1" w:rsidRPr="00CF6B9C" w:rsidRDefault="00C30EF1" w:rsidP="007209B8">
            <w:pPr>
              <w:ind w:left="-59"/>
              <w:outlineLvl w:val="0"/>
            </w:pPr>
            <w:r w:rsidRPr="00CF6B9C">
              <w:rPr>
                <w:b/>
                <w:bCs/>
              </w:rPr>
              <w:t xml:space="preserve">Bài 1: </w:t>
            </w:r>
            <w:r w:rsidRPr="00CF6B9C">
              <w:t>Hoàn thành các PTHH của phản ứng theo sơ đồ sau:</w:t>
            </w:r>
          </w:p>
          <w:p w14:paraId="654F7B34" w14:textId="77777777" w:rsidR="00C30EF1" w:rsidRPr="00CF6B9C" w:rsidRDefault="00C30EF1" w:rsidP="007209B8">
            <w:pPr>
              <w:ind w:left="-59"/>
              <w:jc w:val="center"/>
              <w:outlineLvl w:val="0"/>
            </w:pPr>
            <w:r w:rsidRPr="00CF6B9C">
              <w:object w:dxaOrig="4025" w:dyaOrig="1953" w14:anchorId="3DB4FF99">
                <v:shape id="_x0000_i1072" type="#_x0000_t75" style="width:201.75pt;height:86.25pt" o:ole="">
                  <v:imagedata r:id="rId132" o:title=""/>
                </v:shape>
                <o:OLEObject Type="Embed" ProgID="Unknown" ShapeID="_x0000_i1072" DrawAspect="Content" ObjectID="_1697434719" r:id="rId133"/>
              </w:object>
            </w:r>
          </w:p>
          <w:p w14:paraId="353655D4" w14:textId="77777777" w:rsidR="00C30EF1" w:rsidRPr="00CF6B9C" w:rsidRDefault="00C30EF1" w:rsidP="007209B8">
            <w:pPr>
              <w:ind w:left="-59"/>
              <w:jc w:val="center"/>
              <w:outlineLvl w:val="0"/>
              <w:rPr>
                <w:b/>
                <w:bCs/>
              </w:rPr>
            </w:pPr>
            <w:r w:rsidRPr="00CF6B9C">
              <w:rPr>
                <w:b/>
                <w:bCs/>
              </w:rPr>
              <w:t>Giải</w:t>
            </w:r>
          </w:p>
          <w:p w14:paraId="00877AFD" w14:textId="77777777" w:rsidR="00C30EF1" w:rsidRPr="00CF6B9C" w:rsidRDefault="00C30EF1" w:rsidP="007209B8">
            <w:pPr>
              <w:ind w:left="-59"/>
              <w:outlineLvl w:val="0"/>
            </w:pPr>
            <w:r w:rsidRPr="00CF6B9C">
              <w:t>(1) Fe + 2HCl → FeCl</w:t>
            </w:r>
            <w:r w:rsidRPr="00CF6B9C">
              <w:rPr>
                <w:vertAlign w:val="subscript"/>
              </w:rPr>
              <w:t>2</w:t>
            </w:r>
            <w:r w:rsidRPr="00CF6B9C">
              <w:t xml:space="preserve"> + H</w:t>
            </w:r>
            <w:r w:rsidRPr="00CF6B9C">
              <w:rPr>
                <w:vertAlign w:val="subscript"/>
              </w:rPr>
              <w:t>2</w:t>
            </w:r>
          </w:p>
          <w:p w14:paraId="6885EEA2" w14:textId="77777777" w:rsidR="00C30EF1" w:rsidRPr="00CF6B9C" w:rsidRDefault="00C30EF1" w:rsidP="007209B8">
            <w:pPr>
              <w:ind w:left="-59"/>
              <w:outlineLvl w:val="0"/>
            </w:pPr>
            <w:r w:rsidRPr="00CF6B9C">
              <w:t>(2) FeCl</w:t>
            </w:r>
            <w:r w:rsidRPr="00CF6B9C">
              <w:rPr>
                <w:vertAlign w:val="subscript"/>
              </w:rPr>
              <w:t>2</w:t>
            </w:r>
            <w:r w:rsidRPr="00CF6B9C">
              <w:t xml:space="preserve"> + Mg → MgCl</w:t>
            </w:r>
            <w:r w:rsidRPr="00CF6B9C">
              <w:rPr>
                <w:vertAlign w:val="subscript"/>
              </w:rPr>
              <w:t>2</w:t>
            </w:r>
            <w:r w:rsidRPr="00CF6B9C">
              <w:t xml:space="preserve"> + Fe</w:t>
            </w:r>
          </w:p>
          <w:p w14:paraId="7520BBEE" w14:textId="77777777" w:rsidR="00C30EF1" w:rsidRPr="00CF6B9C" w:rsidRDefault="00C30EF1" w:rsidP="007209B8">
            <w:pPr>
              <w:ind w:left="-59"/>
              <w:outlineLvl w:val="0"/>
              <w:rPr>
                <w:lang w:val="pt-BR"/>
              </w:rPr>
            </w:pPr>
            <w:r w:rsidRPr="00CF6B9C">
              <w:rPr>
                <w:lang w:val="pt-BR"/>
              </w:rPr>
              <w:t>(3) 2Fe + 3Cl</w:t>
            </w:r>
            <w:r w:rsidRPr="00CF6B9C">
              <w:rPr>
                <w:vertAlign w:val="subscript"/>
                <w:lang w:val="pt-BR"/>
              </w:rPr>
              <w:t>2</w:t>
            </w:r>
            <w:r w:rsidRPr="00CF6B9C">
              <w:rPr>
                <w:lang w:val="pt-BR"/>
              </w:rPr>
              <w:t xml:space="preserve"> → 2FeCl</w:t>
            </w:r>
            <w:r w:rsidRPr="00CF6B9C">
              <w:rPr>
                <w:vertAlign w:val="subscript"/>
                <w:lang w:val="pt-BR"/>
              </w:rPr>
              <w:t>3</w:t>
            </w:r>
          </w:p>
          <w:p w14:paraId="03D6812A" w14:textId="77777777" w:rsidR="00C30EF1" w:rsidRPr="00CF6B9C" w:rsidRDefault="00C30EF1" w:rsidP="007209B8">
            <w:pPr>
              <w:ind w:left="-59"/>
              <w:outlineLvl w:val="0"/>
              <w:rPr>
                <w:lang w:val="pt-BR"/>
              </w:rPr>
            </w:pPr>
            <w:r w:rsidRPr="00CF6B9C">
              <w:rPr>
                <w:lang w:val="pt-BR"/>
              </w:rPr>
              <w:t>(4) 2FeCl</w:t>
            </w:r>
            <w:r w:rsidRPr="00CF6B9C">
              <w:rPr>
                <w:vertAlign w:val="subscript"/>
                <w:lang w:val="pt-BR"/>
              </w:rPr>
              <w:t>3</w:t>
            </w:r>
            <w:r w:rsidRPr="00CF6B9C">
              <w:rPr>
                <w:lang w:val="pt-BR"/>
              </w:rPr>
              <w:t xml:space="preserve"> + 3Mg → 3MgCl</w:t>
            </w:r>
            <w:r w:rsidRPr="00CF6B9C">
              <w:rPr>
                <w:vertAlign w:val="subscript"/>
                <w:lang w:val="pt-BR"/>
              </w:rPr>
              <w:t>2</w:t>
            </w:r>
            <w:r w:rsidRPr="00CF6B9C">
              <w:rPr>
                <w:lang w:val="pt-BR"/>
              </w:rPr>
              <w:t xml:space="preserve"> + 2Fe</w:t>
            </w:r>
          </w:p>
          <w:p w14:paraId="5725EAB8" w14:textId="77777777" w:rsidR="00C30EF1" w:rsidRPr="00CF6B9C" w:rsidRDefault="00C30EF1" w:rsidP="007209B8">
            <w:pPr>
              <w:ind w:left="-59"/>
              <w:outlineLvl w:val="0"/>
              <w:rPr>
                <w:lang w:val="pt-BR"/>
              </w:rPr>
            </w:pPr>
            <w:r w:rsidRPr="00CF6B9C">
              <w:rPr>
                <w:lang w:val="pt-BR"/>
              </w:rPr>
              <w:t>(5) FeCl</w:t>
            </w:r>
            <w:r w:rsidRPr="00CF6B9C">
              <w:rPr>
                <w:vertAlign w:val="subscript"/>
                <w:lang w:val="pt-BR"/>
              </w:rPr>
              <w:t>2</w:t>
            </w:r>
            <w:r w:rsidRPr="00CF6B9C">
              <w:rPr>
                <w:lang w:val="pt-BR"/>
              </w:rPr>
              <w:t xml:space="preserve"> + 2NaOH → Fe(OH)</w:t>
            </w:r>
            <w:r w:rsidRPr="00CF6B9C">
              <w:rPr>
                <w:vertAlign w:val="subscript"/>
                <w:lang w:val="pt-BR"/>
              </w:rPr>
              <w:t>2</w:t>
            </w:r>
            <w:r w:rsidRPr="00CF6B9C">
              <w:rPr>
                <w:lang w:val="pt-BR"/>
              </w:rPr>
              <w:t xml:space="preserve"> + 2NaCl</w:t>
            </w:r>
          </w:p>
          <w:p w14:paraId="64AA731A" w14:textId="77777777" w:rsidR="00C30EF1" w:rsidRPr="00CF6B9C" w:rsidRDefault="00C30EF1" w:rsidP="007209B8">
            <w:pPr>
              <w:ind w:left="-59"/>
              <w:outlineLvl w:val="0"/>
              <w:rPr>
                <w:lang w:val="pt-BR"/>
              </w:rPr>
            </w:pPr>
            <w:r w:rsidRPr="00CF6B9C">
              <w:rPr>
                <w:lang w:val="pt-BR"/>
              </w:rPr>
              <w:t>(6) FeCl</w:t>
            </w:r>
            <w:r w:rsidRPr="00CF6B9C">
              <w:rPr>
                <w:vertAlign w:val="subscript"/>
                <w:lang w:val="pt-BR"/>
              </w:rPr>
              <w:t>3</w:t>
            </w:r>
            <w:r w:rsidRPr="00CF6B9C">
              <w:rPr>
                <w:lang w:val="pt-BR"/>
              </w:rPr>
              <w:t xml:space="preserve"> + 3NaOH → Fe(OH)</w:t>
            </w:r>
            <w:r w:rsidRPr="00CF6B9C">
              <w:rPr>
                <w:vertAlign w:val="subscript"/>
                <w:lang w:val="pt-BR"/>
              </w:rPr>
              <w:t>3</w:t>
            </w:r>
            <w:r w:rsidRPr="00CF6B9C">
              <w:rPr>
                <w:lang w:val="pt-BR"/>
              </w:rPr>
              <w:t xml:space="preserve"> + 3NaCl</w:t>
            </w:r>
          </w:p>
          <w:p w14:paraId="7A0E999D" w14:textId="77777777" w:rsidR="00C30EF1" w:rsidRPr="00CF6B9C" w:rsidRDefault="00C30EF1" w:rsidP="007209B8">
            <w:pPr>
              <w:ind w:left="-59"/>
              <w:outlineLvl w:val="0"/>
              <w:rPr>
                <w:vertAlign w:val="subscript"/>
                <w:lang w:val="pt-BR"/>
              </w:rPr>
            </w:pPr>
            <w:r w:rsidRPr="00CF6B9C">
              <w:rPr>
                <w:lang w:val="pt-BR"/>
              </w:rPr>
              <w:t>(7) 4Fe(OH)</w:t>
            </w:r>
            <w:r w:rsidRPr="00CF6B9C">
              <w:rPr>
                <w:vertAlign w:val="subscript"/>
                <w:lang w:val="pt-BR"/>
              </w:rPr>
              <w:t>2</w:t>
            </w:r>
            <w:r w:rsidRPr="00CF6B9C">
              <w:rPr>
                <w:lang w:val="pt-BR"/>
              </w:rPr>
              <w:t xml:space="preserve"> + O</w:t>
            </w:r>
            <w:r w:rsidRPr="00CF6B9C">
              <w:rPr>
                <w:vertAlign w:val="subscript"/>
                <w:lang w:val="pt-BR"/>
              </w:rPr>
              <w:t>2</w:t>
            </w:r>
            <w:r w:rsidRPr="00CF6B9C">
              <w:rPr>
                <w:lang w:val="pt-BR"/>
              </w:rPr>
              <w:t xml:space="preserve"> + 2H</w:t>
            </w:r>
            <w:r w:rsidRPr="00CF6B9C">
              <w:rPr>
                <w:vertAlign w:val="subscript"/>
                <w:lang w:val="pt-BR"/>
              </w:rPr>
              <w:t>2</w:t>
            </w:r>
            <w:r w:rsidRPr="00CF6B9C">
              <w:rPr>
                <w:lang w:val="pt-BR"/>
              </w:rPr>
              <w:t>O→ 4Fe(OH)</w:t>
            </w:r>
            <w:r w:rsidRPr="00CF6B9C">
              <w:rPr>
                <w:vertAlign w:val="subscript"/>
                <w:lang w:val="pt-BR"/>
              </w:rPr>
              <w:t>3</w:t>
            </w:r>
          </w:p>
          <w:p w14:paraId="1D280ED4" w14:textId="77777777" w:rsidR="00C30EF1" w:rsidRPr="00CF6B9C" w:rsidRDefault="00C30EF1" w:rsidP="007209B8">
            <w:pPr>
              <w:rPr>
                <w:lang w:val="nb-NO"/>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4CD98FC" w14:textId="77777777" w:rsidR="00C30EF1" w:rsidRPr="00CF6B9C" w:rsidRDefault="00C30EF1" w:rsidP="007209B8">
            <w:pPr>
              <w:pStyle w:val="NoSpacing"/>
              <w:ind w:left="-58"/>
              <w:rPr>
                <w:b/>
                <w:bCs/>
                <w:sz w:val="24"/>
                <w:szCs w:val="24"/>
                <w:lang w:val="pt-BR"/>
              </w:rPr>
            </w:pPr>
            <w:r w:rsidRPr="00CF6B9C">
              <w:rPr>
                <w:b/>
                <w:bCs/>
                <w:sz w:val="24"/>
                <w:szCs w:val="24"/>
                <w:lang w:val="pt-BR"/>
              </w:rPr>
              <w:lastRenderedPageBreak/>
              <w:t xml:space="preserve">Hoạt động </w:t>
            </w:r>
          </w:p>
          <w:p w14:paraId="7E72B756" w14:textId="77777777" w:rsidR="00C30EF1" w:rsidRPr="00CF6B9C" w:rsidRDefault="00C30EF1" w:rsidP="007209B8">
            <w:pPr>
              <w:pStyle w:val="NoSpacing"/>
              <w:ind w:left="-58"/>
              <w:rPr>
                <w:sz w:val="24"/>
                <w:szCs w:val="24"/>
                <w:lang w:val="pt-BR"/>
              </w:rPr>
            </w:pPr>
            <w:r w:rsidRPr="00CF6B9C">
              <w:rPr>
                <w:sz w:val="24"/>
                <w:szCs w:val="24"/>
              </w:rPr>
              <w:t>-</w:t>
            </w:r>
            <w:r w:rsidRPr="00CF6B9C">
              <w:rPr>
                <w:sz w:val="24"/>
                <w:szCs w:val="24"/>
                <w:lang w:val="pt-BR"/>
              </w:rPr>
              <w:t xml:space="preserve"> GV lưu ý HS phản ứng (d) có nhiều phương trình phân tử nhưng có cùng chung phương trình ion thu gọn.</w:t>
            </w:r>
          </w:p>
          <w:p w14:paraId="11F05C80" w14:textId="77777777" w:rsidR="00C30EF1" w:rsidRPr="00CF6B9C" w:rsidRDefault="00C30EF1" w:rsidP="007209B8">
            <w:pPr>
              <w:pStyle w:val="NoSpacing"/>
              <w:ind w:left="-58"/>
              <w:rPr>
                <w:sz w:val="24"/>
                <w:szCs w:val="24"/>
                <w:lang w:val="pt-BR"/>
              </w:rPr>
            </w:pPr>
          </w:p>
          <w:p w14:paraId="4D195086" w14:textId="77777777" w:rsidR="00C30EF1" w:rsidRPr="00CF6B9C" w:rsidRDefault="00C30EF1" w:rsidP="007209B8">
            <w:pPr>
              <w:pStyle w:val="NoSpacing"/>
              <w:ind w:left="-58"/>
              <w:rPr>
                <w:sz w:val="24"/>
                <w:szCs w:val="24"/>
                <w:lang w:val="pt-BR"/>
              </w:rPr>
            </w:pPr>
          </w:p>
          <w:p w14:paraId="5F32FD18" w14:textId="77777777" w:rsidR="00C30EF1" w:rsidRPr="00CF6B9C" w:rsidRDefault="00C30EF1" w:rsidP="007209B8">
            <w:pPr>
              <w:ind w:left="-59"/>
              <w:jc w:val="center"/>
              <w:outlineLvl w:val="0"/>
              <w:rPr>
                <w:b/>
                <w:bCs/>
                <w:lang w:val="pt-BR"/>
              </w:rPr>
            </w:pPr>
            <w:r w:rsidRPr="00CF6B9C">
              <w:rPr>
                <w:b/>
                <w:bCs/>
                <w:lang w:val="pt-BR"/>
              </w:rPr>
              <w:t>Giải</w:t>
            </w:r>
          </w:p>
          <w:p w14:paraId="42246872" w14:textId="77777777" w:rsidR="00C30EF1" w:rsidRPr="00CF6B9C" w:rsidRDefault="00C30EF1" w:rsidP="007209B8">
            <w:pPr>
              <w:ind w:left="-59"/>
              <w:outlineLvl w:val="0"/>
              <w:rPr>
                <w:lang w:val="pt-BR"/>
              </w:rPr>
            </w:pPr>
            <w:r w:rsidRPr="00CF6B9C">
              <w:rPr>
                <w:b/>
                <w:bCs/>
                <w:lang w:val="pt-BR"/>
              </w:rPr>
              <w:t xml:space="preserve">a) </w:t>
            </w:r>
            <w:r w:rsidRPr="00CF6B9C">
              <w:rPr>
                <w:bCs/>
                <w:lang w:val="pt-BR"/>
              </w:rPr>
              <w:t>2</w:t>
            </w:r>
            <w:r w:rsidRPr="00CF6B9C">
              <w:rPr>
                <w:lang w:val="pt-BR"/>
              </w:rPr>
              <w:t>Fe</w:t>
            </w:r>
            <w:r w:rsidRPr="00CF6B9C">
              <w:t>O</w:t>
            </w:r>
            <w:r w:rsidRPr="00CF6B9C">
              <w:rPr>
                <w:lang w:val="pt-BR"/>
              </w:rPr>
              <w:t xml:space="preserve"> + 4H</w:t>
            </w:r>
            <w:r w:rsidRPr="00CF6B9C">
              <w:rPr>
                <w:vertAlign w:val="subscript"/>
                <w:lang w:val="pt-BR"/>
              </w:rPr>
              <w:t>2</w:t>
            </w:r>
            <w:r w:rsidRPr="00CF6B9C">
              <w:rPr>
                <w:lang w:val="pt-BR"/>
              </w:rPr>
              <w:t>SO</w:t>
            </w:r>
            <w:r w:rsidRPr="00CF6B9C">
              <w:rPr>
                <w:vertAlign w:val="subscript"/>
                <w:lang w:val="pt-BR"/>
              </w:rPr>
              <w:t>4</w:t>
            </w:r>
            <w:r w:rsidRPr="00CF6B9C">
              <w:rPr>
                <w:lang w:val="pt-BR"/>
              </w:rPr>
              <w:t xml:space="preserve"> (đặc) → Fe</w:t>
            </w:r>
            <w:r w:rsidRPr="00CF6B9C">
              <w:rPr>
                <w:vertAlign w:val="subscript"/>
                <w:lang w:val="pt-BR"/>
              </w:rPr>
              <w:t>2</w:t>
            </w:r>
            <w:r w:rsidRPr="00CF6B9C">
              <w:rPr>
                <w:lang w:val="pt-BR"/>
              </w:rPr>
              <w:t>(SO</w:t>
            </w:r>
            <w:r w:rsidRPr="00CF6B9C">
              <w:rPr>
                <w:vertAlign w:val="subscript"/>
                <w:lang w:val="pt-BR"/>
              </w:rPr>
              <w:t>4</w:t>
            </w:r>
            <w:r w:rsidRPr="00CF6B9C">
              <w:rPr>
                <w:lang w:val="pt-BR"/>
              </w:rPr>
              <w:t>)</w:t>
            </w:r>
            <w:r w:rsidRPr="00CF6B9C">
              <w:rPr>
                <w:vertAlign w:val="subscript"/>
                <w:lang w:val="pt-BR"/>
              </w:rPr>
              <w:t>3</w:t>
            </w:r>
            <w:r w:rsidRPr="00CF6B9C">
              <w:rPr>
                <w:lang w:val="pt-BR"/>
              </w:rPr>
              <w:t xml:space="preserve"> + SO</w:t>
            </w:r>
            <w:r w:rsidRPr="00CF6B9C">
              <w:rPr>
                <w:vertAlign w:val="subscript"/>
                <w:lang w:val="pt-BR"/>
              </w:rPr>
              <w:t>2</w:t>
            </w:r>
            <w:r w:rsidRPr="00CF6B9C">
              <w:sym w:font="Symbol" w:char="F0AD"/>
            </w:r>
            <w:r w:rsidRPr="00CF6B9C">
              <w:rPr>
                <w:lang w:val="pt-BR"/>
              </w:rPr>
              <w:t xml:space="preserve"> + 4H</w:t>
            </w:r>
            <w:r w:rsidRPr="00CF6B9C">
              <w:rPr>
                <w:vertAlign w:val="subscript"/>
                <w:lang w:val="pt-BR"/>
              </w:rPr>
              <w:t>2</w:t>
            </w:r>
            <w:r w:rsidRPr="00CF6B9C">
              <w:rPr>
                <w:lang w:val="pt-BR"/>
              </w:rPr>
              <w:t>O</w:t>
            </w:r>
          </w:p>
          <w:p w14:paraId="09C7B861" w14:textId="77777777" w:rsidR="00C30EF1" w:rsidRPr="00CF6B9C" w:rsidRDefault="00C30EF1" w:rsidP="007209B8">
            <w:pPr>
              <w:ind w:left="-59"/>
              <w:outlineLvl w:val="0"/>
              <w:rPr>
                <w:lang w:val="pt-BR"/>
              </w:rPr>
            </w:pPr>
            <w:r w:rsidRPr="00CF6B9C">
              <w:rPr>
                <w:b/>
                <w:bCs/>
                <w:lang w:val="pt-BR"/>
              </w:rPr>
              <w:t xml:space="preserve">b) </w:t>
            </w:r>
            <w:r w:rsidRPr="00CF6B9C">
              <w:rPr>
                <w:lang w:val="pt-BR"/>
              </w:rPr>
              <w:t>Fe</w:t>
            </w:r>
            <w:r w:rsidRPr="00CF6B9C">
              <w:rPr>
                <w:vertAlign w:val="subscript"/>
                <w:lang w:val="pt-BR"/>
              </w:rPr>
              <w:t>3</w:t>
            </w:r>
            <w:r w:rsidRPr="00CF6B9C">
              <w:rPr>
                <w:lang w:val="pt-BR"/>
              </w:rPr>
              <w:t>O</w:t>
            </w:r>
            <w:r w:rsidRPr="00CF6B9C">
              <w:rPr>
                <w:vertAlign w:val="subscript"/>
                <w:lang w:val="pt-BR"/>
              </w:rPr>
              <w:t>4</w:t>
            </w:r>
            <w:r w:rsidRPr="00CF6B9C">
              <w:rPr>
                <w:lang w:val="pt-BR"/>
              </w:rPr>
              <w:t xml:space="preserve"> + 10HNO</w:t>
            </w:r>
            <w:r w:rsidRPr="00CF6B9C">
              <w:rPr>
                <w:vertAlign w:val="subscript"/>
                <w:lang w:val="pt-BR"/>
              </w:rPr>
              <w:t>3</w:t>
            </w:r>
            <w:r w:rsidRPr="00CF6B9C">
              <w:rPr>
                <w:lang w:val="pt-BR"/>
              </w:rPr>
              <w:t xml:space="preserve"> → 3Fe(NO</w:t>
            </w:r>
            <w:r w:rsidRPr="00CF6B9C">
              <w:rPr>
                <w:vertAlign w:val="subscript"/>
                <w:lang w:val="pt-BR"/>
              </w:rPr>
              <w:t>3</w:t>
            </w:r>
            <w:r w:rsidRPr="00CF6B9C">
              <w:rPr>
                <w:lang w:val="pt-BR"/>
              </w:rPr>
              <w:t>)</w:t>
            </w:r>
            <w:r w:rsidRPr="00CF6B9C">
              <w:rPr>
                <w:vertAlign w:val="subscript"/>
                <w:lang w:val="pt-BR"/>
              </w:rPr>
              <w:t>3</w:t>
            </w:r>
            <w:r w:rsidRPr="00CF6B9C">
              <w:rPr>
                <w:lang w:val="pt-BR"/>
              </w:rPr>
              <w:t xml:space="preserve"> + NO</w:t>
            </w:r>
            <w:r w:rsidRPr="00CF6B9C">
              <w:rPr>
                <w:vertAlign w:val="subscript"/>
                <w:lang w:val="pt-BR"/>
              </w:rPr>
              <w:t>2</w:t>
            </w:r>
            <w:r w:rsidRPr="00CF6B9C">
              <w:sym w:font="Symbol" w:char="F0AD"/>
            </w:r>
            <w:r w:rsidRPr="00CF6B9C">
              <w:rPr>
                <w:lang w:val="pt-BR"/>
              </w:rPr>
              <w:t xml:space="preserve"> + 5H</w:t>
            </w:r>
            <w:r w:rsidRPr="00CF6B9C">
              <w:rPr>
                <w:vertAlign w:val="subscript"/>
                <w:lang w:val="pt-BR"/>
              </w:rPr>
              <w:t>2</w:t>
            </w:r>
            <w:r w:rsidRPr="00CF6B9C">
              <w:rPr>
                <w:lang w:val="pt-BR"/>
              </w:rPr>
              <w:t>O</w:t>
            </w:r>
          </w:p>
          <w:p w14:paraId="4DF92858" w14:textId="77777777" w:rsidR="00C30EF1" w:rsidRPr="00CF6B9C" w:rsidRDefault="00C30EF1" w:rsidP="007209B8">
            <w:pPr>
              <w:ind w:left="-59"/>
              <w:outlineLvl w:val="0"/>
              <w:rPr>
                <w:lang w:val="pt-BR"/>
              </w:rPr>
            </w:pPr>
            <w:r w:rsidRPr="00CF6B9C">
              <w:rPr>
                <w:b/>
                <w:bCs/>
                <w:lang w:val="pt-BR"/>
              </w:rPr>
              <w:t xml:space="preserve">c) </w:t>
            </w:r>
            <w:r w:rsidRPr="00CF6B9C">
              <w:rPr>
                <w:bCs/>
                <w:lang w:val="pt-BR"/>
              </w:rPr>
              <w:t>3</w:t>
            </w:r>
            <w:r w:rsidRPr="00CF6B9C">
              <w:rPr>
                <w:lang w:val="pt-BR"/>
              </w:rPr>
              <w:t>FeO + 10HNO</w:t>
            </w:r>
            <w:r w:rsidRPr="00CF6B9C">
              <w:rPr>
                <w:vertAlign w:val="subscript"/>
                <w:lang w:val="pt-BR"/>
              </w:rPr>
              <w:t>3</w:t>
            </w:r>
            <w:r w:rsidRPr="00CF6B9C">
              <w:rPr>
                <w:lang w:val="pt-BR"/>
              </w:rPr>
              <w:t xml:space="preserve"> → 3Fe(NO</w:t>
            </w:r>
            <w:r w:rsidRPr="00CF6B9C">
              <w:rPr>
                <w:vertAlign w:val="subscript"/>
                <w:lang w:val="pt-BR"/>
              </w:rPr>
              <w:t>3</w:t>
            </w:r>
            <w:r w:rsidRPr="00CF6B9C">
              <w:rPr>
                <w:lang w:val="pt-BR"/>
              </w:rPr>
              <w:t>)</w:t>
            </w:r>
            <w:r w:rsidRPr="00CF6B9C">
              <w:rPr>
                <w:vertAlign w:val="subscript"/>
                <w:lang w:val="pt-BR"/>
              </w:rPr>
              <w:t>3</w:t>
            </w:r>
            <w:r w:rsidRPr="00CF6B9C">
              <w:rPr>
                <w:lang w:val="pt-BR"/>
              </w:rPr>
              <w:t xml:space="preserve"> + NO</w:t>
            </w:r>
            <w:r w:rsidRPr="00CF6B9C">
              <w:sym w:font="Symbol" w:char="F0AD"/>
            </w:r>
            <w:r w:rsidRPr="00CF6B9C">
              <w:rPr>
                <w:lang w:val="pt-BR"/>
              </w:rPr>
              <w:t xml:space="preserve"> + 5H</w:t>
            </w:r>
            <w:r w:rsidRPr="00CF6B9C">
              <w:rPr>
                <w:vertAlign w:val="subscript"/>
                <w:lang w:val="pt-BR"/>
              </w:rPr>
              <w:t>2</w:t>
            </w:r>
            <w:r w:rsidRPr="00CF6B9C">
              <w:rPr>
                <w:lang w:val="pt-BR"/>
              </w:rPr>
              <w:t>O</w:t>
            </w:r>
          </w:p>
          <w:p w14:paraId="6A8DA044" w14:textId="77777777" w:rsidR="00C30EF1" w:rsidRPr="00CF6B9C" w:rsidRDefault="00C30EF1" w:rsidP="007209B8">
            <w:pPr>
              <w:ind w:left="-59"/>
              <w:outlineLvl w:val="0"/>
              <w:rPr>
                <w:lang w:val="pt-BR"/>
              </w:rPr>
            </w:pPr>
            <w:r w:rsidRPr="00CF6B9C">
              <w:rPr>
                <w:b/>
                <w:bCs/>
                <w:lang w:val="pt-BR"/>
              </w:rPr>
              <w:t>d)</w:t>
            </w:r>
            <w:r w:rsidRPr="00CF6B9C">
              <w:rPr>
                <w:lang w:val="pt-BR"/>
              </w:rPr>
              <w:t xml:space="preserve"> FeS + HNO</w:t>
            </w:r>
            <w:r w:rsidRPr="00CF6B9C">
              <w:rPr>
                <w:vertAlign w:val="subscript"/>
                <w:lang w:val="pt-BR"/>
              </w:rPr>
              <w:t>3</w:t>
            </w:r>
            <w:r w:rsidRPr="00CF6B9C">
              <w:rPr>
                <w:lang w:val="pt-BR"/>
              </w:rPr>
              <w:t xml:space="preserve"> → Fe</w:t>
            </w:r>
            <w:r w:rsidRPr="00CF6B9C">
              <w:rPr>
                <w:vertAlign w:val="subscript"/>
                <w:lang w:val="pt-BR"/>
              </w:rPr>
              <w:t>2</w:t>
            </w:r>
            <w:r w:rsidRPr="00CF6B9C">
              <w:rPr>
                <w:lang w:val="pt-BR"/>
              </w:rPr>
              <w:t>(SO</w:t>
            </w:r>
            <w:r w:rsidRPr="00CF6B9C">
              <w:rPr>
                <w:vertAlign w:val="subscript"/>
                <w:lang w:val="pt-BR"/>
              </w:rPr>
              <w:t>4</w:t>
            </w:r>
            <w:r w:rsidRPr="00CF6B9C">
              <w:rPr>
                <w:lang w:val="pt-BR"/>
              </w:rPr>
              <w:t>)</w:t>
            </w:r>
            <w:r w:rsidRPr="00CF6B9C">
              <w:rPr>
                <w:vertAlign w:val="subscript"/>
                <w:lang w:val="pt-BR"/>
              </w:rPr>
              <w:t>3</w:t>
            </w:r>
            <w:r w:rsidRPr="00CF6B9C">
              <w:rPr>
                <w:lang w:val="pt-BR"/>
              </w:rPr>
              <w:t xml:space="preserve"> + NO</w:t>
            </w:r>
            <w:r w:rsidRPr="00CF6B9C">
              <w:sym w:font="Symbol" w:char="F0AD"/>
            </w:r>
            <w:r w:rsidRPr="00CF6B9C">
              <w:rPr>
                <w:lang w:val="pt-BR"/>
              </w:rPr>
              <w:t xml:space="preserve"> + Fe(NO</w:t>
            </w:r>
            <w:r w:rsidRPr="00CF6B9C">
              <w:rPr>
                <w:vertAlign w:val="subscript"/>
                <w:lang w:val="pt-BR"/>
              </w:rPr>
              <w:t>3</w:t>
            </w:r>
            <w:r w:rsidRPr="00CF6B9C">
              <w:rPr>
                <w:lang w:val="pt-BR"/>
              </w:rPr>
              <w:t>)</w:t>
            </w:r>
            <w:r w:rsidRPr="00CF6B9C">
              <w:rPr>
                <w:vertAlign w:val="subscript"/>
                <w:lang w:val="pt-BR"/>
              </w:rPr>
              <w:t>3</w:t>
            </w:r>
            <w:r w:rsidRPr="00CF6B9C">
              <w:rPr>
                <w:lang w:val="pt-BR"/>
              </w:rPr>
              <w:t xml:space="preserve"> + H</w:t>
            </w:r>
            <w:r w:rsidRPr="00CF6B9C">
              <w:rPr>
                <w:vertAlign w:val="subscript"/>
                <w:lang w:val="pt-BR"/>
              </w:rPr>
              <w:t>2</w:t>
            </w:r>
            <w:r w:rsidRPr="00CF6B9C">
              <w:rPr>
                <w:lang w:val="pt-BR"/>
              </w:rPr>
              <w:t>O</w:t>
            </w:r>
          </w:p>
          <w:p w14:paraId="564A4AE9" w14:textId="77777777" w:rsidR="00C30EF1" w:rsidRPr="00CF6B9C" w:rsidRDefault="00C30EF1" w:rsidP="007209B8">
            <w:pPr>
              <w:ind w:left="-59"/>
              <w:outlineLvl w:val="0"/>
              <w:rPr>
                <w:vertAlign w:val="subscript"/>
              </w:rPr>
            </w:pPr>
            <w:r w:rsidRPr="00CF6B9C">
              <w:rPr>
                <w:b/>
              </w:rPr>
              <w:t>e)</w:t>
            </w:r>
            <w:r w:rsidRPr="00CF6B9C">
              <w:t xml:space="preserve"> Fe</w:t>
            </w:r>
            <w:r w:rsidRPr="00CF6B9C">
              <w:rPr>
                <w:vertAlign w:val="subscript"/>
              </w:rPr>
              <w:t>2</w:t>
            </w:r>
            <w:r w:rsidRPr="00CF6B9C">
              <w:t>O</w:t>
            </w:r>
            <w:r w:rsidRPr="00CF6B9C">
              <w:rPr>
                <w:vertAlign w:val="subscript"/>
              </w:rPr>
              <w:t xml:space="preserve">3 </w:t>
            </w:r>
            <w:r w:rsidRPr="00CF6B9C">
              <w:t>+   3CO   →   2Fe  + 3CO</w:t>
            </w:r>
            <w:r w:rsidRPr="00CF6B9C">
              <w:rPr>
                <w:vertAlign w:val="subscript"/>
              </w:rPr>
              <w:t>2</w:t>
            </w:r>
          </w:p>
          <w:p w14:paraId="7B28B04C" w14:textId="77777777" w:rsidR="00C30EF1" w:rsidRPr="00CF6B9C" w:rsidRDefault="00C30EF1" w:rsidP="007209B8">
            <w:pPr>
              <w:ind w:left="-59"/>
              <w:outlineLvl w:val="0"/>
              <w:rPr>
                <w:vertAlign w:val="subscript"/>
              </w:rPr>
            </w:pPr>
            <w:r w:rsidRPr="00CF6B9C">
              <w:rPr>
                <w:b/>
              </w:rPr>
              <w:t>f)</w:t>
            </w:r>
            <w:r w:rsidRPr="00CF6B9C">
              <w:t xml:space="preserve"> 4FeS</w:t>
            </w:r>
            <w:r w:rsidRPr="00CF6B9C">
              <w:rPr>
                <w:vertAlign w:val="subscript"/>
              </w:rPr>
              <w:t xml:space="preserve">2 </w:t>
            </w:r>
            <w:r w:rsidRPr="00CF6B9C">
              <w:t xml:space="preserve">   +   11O</w:t>
            </w:r>
            <w:r w:rsidRPr="00CF6B9C">
              <w:rPr>
                <w:vertAlign w:val="subscript"/>
              </w:rPr>
              <w:t>2</w:t>
            </w:r>
            <w:r w:rsidRPr="00CF6B9C">
              <w:t xml:space="preserve">   →  </w:t>
            </w:r>
            <w:r w:rsidRPr="00CF6B9C">
              <w:lastRenderedPageBreak/>
              <w:t>2Fe</w:t>
            </w:r>
            <w:r w:rsidRPr="00CF6B9C">
              <w:rPr>
                <w:vertAlign w:val="subscript"/>
              </w:rPr>
              <w:t>2</w:t>
            </w:r>
            <w:r w:rsidRPr="00CF6B9C">
              <w:t>O</w:t>
            </w:r>
            <w:r w:rsidRPr="00CF6B9C">
              <w:rPr>
                <w:vertAlign w:val="subscript"/>
              </w:rPr>
              <w:t xml:space="preserve">3    </w:t>
            </w:r>
            <w:r w:rsidRPr="00CF6B9C">
              <w:t>+ 8SO</w:t>
            </w:r>
            <w:r w:rsidRPr="00CF6B9C">
              <w:rPr>
                <w:vertAlign w:val="subscript"/>
              </w:rPr>
              <w:t>2</w:t>
            </w:r>
          </w:p>
          <w:p w14:paraId="630043C6" w14:textId="77777777" w:rsidR="00C30EF1" w:rsidRPr="00CF6B9C" w:rsidRDefault="00C30EF1" w:rsidP="007209B8">
            <w:pPr>
              <w:pStyle w:val="NoSpacing"/>
              <w:ind w:left="-58"/>
              <w:rPr>
                <w:sz w:val="24"/>
                <w:szCs w:val="24"/>
                <w:lang w:val="pt-BR"/>
              </w:rPr>
            </w:pPr>
          </w:p>
          <w:p w14:paraId="1C34FFFD" w14:textId="77777777" w:rsidR="00C30EF1" w:rsidRPr="00CF6B9C" w:rsidRDefault="00C30EF1" w:rsidP="007209B8">
            <w:pPr>
              <w:pStyle w:val="NoSpacing"/>
              <w:ind w:left="-58"/>
              <w:rPr>
                <w:sz w:val="24"/>
                <w:szCs w:val="24"/>
                <w:lang w:val="pt-BR"/>
              </w:rPr>
            </w:pPr>
          </w:p>
          <w:p w14:paraId="384D4675" w14:textId="77777777" w:rsidR="00C30EF1" w:rsidRPr="00CF6B9C" w:rsidRDefault="00C30EF1" w:rsidP="007209B8">
            <w:pPr>
              <w:pStyle w:val="NoSpacing"/>
              <w:ind w:left="-58"/>
              <w:rPr>
                <w:sz w:val="24"/>
                <w:szCs w:val="24"/>
                <w:lang w:val="pt-BR"/>
              </w:rPr>
            </w:pPr>
          </w:p>
          <w:p w14:paraId="0794BD2A" w14:textId="77777777" w:rsidR="00C30EF1" w:rsidRPr="00CF6B9C" w:rsidRDefault="00C30EF1" w:rsidP="007209B8">
            <w:pPr>
              <w:pStyle w:val="NoSpacing"/>
              <w:ind w:left="-58"/>
              <w:rPr>
                <w:sz w:val="24"/>
                <w:szCs w:val="24"/>
                <w:lang w:val="pt-BR"/>
              </w:rPr>
            </w:pPr>
          </w:p>
          <w:p w14:paraId="7029B2BF" w14:textId="77777777" w:rsidR="00C30EF1" w:rsidRPr="00CF6B9C" w:rsidRDefault="00C30EF1" w:rsidP="007209B8">
            <w:pPr>
              <w:pStyle w:val="NoSpacing"/>
              <w:ind w:left="-58"/>
              <w:rPr>
                <w:sz w:val="24"/>
                <w:szCs w:val="24"/>
                <w:lang w:val="pt-BR"/>
              </w:rPr>
            </w:pPr>
          </w:p>
          <w:p w14:paraId="0ABB35F6" w14:textId="77777777" w:rsidR="00C30EF1" w:rsidRPr="00CF6B9C" w:rsidRDefault="00C30EF1" w:rsidP="007209B8">
            <w:pPr>
              <w:pStyle w:val="NoSpacing"/>
              <w:ind w:left="-58"/>
              <w:rPr>
                <w:sz w:val="24"/>
                <w:szCs w:val="24"/>
                <w:lang w:val="pt-BR"/>
              </w:rPr>
            </w:pPr>
          </w:p>
          <w:p w14:paraId="4B11D97C" w14:textId="77777777" w:rsidR="00C30EF1" w:rsidRPr="00CF6B9C" w:rsidRDefault="00C30EF1" w:rsidP="007209B8">
            <w:pPr>
              <w:pStyle w:val="NoSpacing"/>
              <w:ind w:left="-58"/>
              <w:rPr>
                <w:sz w:val="24"/>
                <w:szCs w:val="24"/>
                <w:lang w:val="pt-BR"/>
              </w:rPr>
            </w:pPr>
          </w:p>
          <w:p w14:paraId="06D14FF4" w14:textId="77777777" w:rsidR="00C30EF1" w:rsidRPr="00CF6B9C" w:rsidRDefault="00C30EF1" w:rsidP="007209B8">
            <w:pPr>
              <w:pStyle w:val="NoSpacing"/>
              <w:ind w:left="-58"/>
              <w:rPr>
                <w:b/>
                <w:bCs/>
                <w:sz w:val="24"/>
                <w:szCs w:val="24"/>
                <w:lang w:val="pt-BR"/>
              </w:rPr>
            </w:pPr>
            <w:r w:rsidRPr="00CF6B9C">
              <w:rPr>
                <w:b/>
                <w:bCs/>
                <w:sz w:val="24"/>
                <w:szCs w:val="24"/>
                <w:lang w:val="pt-BR"/>
              </w:rPr>
              <w:t>Hoạt động 2</w:t>
            </w:r>
          </w:p>
          <w:p w14:paraId="26F4F851" w14:textId="77777777" w:rsidR="00C30EF1" w:rsidRPr="00CF6B9C" w:rsidRDefault="00C30EF1" w:rsidP="007209B8">
            <w:pPr>
              <w:pStyle w:val="NoSpacing"/>
              <w:ind w:left="-58"/>
              <w:rPr>
                <w:sz w:val="24"/>
                <w:szCs w:val="24"/>
                <w:lang w:val="pt-BR"/>
              </w:rPr>
            </w:pPr>
            <w:r w:rsidRPr="00CF6B9C">
              <w:rPr>
                <w:sz w:val="24"/>
                <w:szCs w:val="24"/>
              </w:rPr>
              <w:t>-</w:t>
            </w:r>
            <w:r w:rsidRPr="00CF6B9C">
              <w:rPr>
                <w:sz w:val="24"/>
                <w:szCs w:val="24"/>
                <w:lang w:val="pt-BR"/>
              </w:rPr>
              <w:t xml:space="preserve"> GV đặt câu hỏi: Các kim loại trong mỗi cặp có sự giống và khác nhau như thế nào về mặt tính chất hoá học ?</w:t>
            </w:r>
          </w:p>
          <w:p w14:paraId="1EE70981" w14:textId="77777777" w:rsidR="00C30EF1" w:rsidRPr="00CF6B9C" w:rsidRDefault="00C30EF1" w:rsidP="007209B8">
            <w:pPr>
              <w:ind w:left="-72"/>
              <w:jc w:val="both"/>
              <w:outlineLvl w:val="0"/>
              <w:rPr>
                <w:lang w:val="pt-BR"/>
              </w:rPr>
            </w:pPr>
          </w:p>
          <w:p w14:paraId="206457AE" w14:textId="77777777" w:rsidR="00C30EF1" w:rsidRPr="00CF6B9C" w:rsidRDefault="00C30EF1" w:rsidP="007209B8">
            <w:pPr>
              <w:ind w:left="-72"/>
              <w:jc w:val="both"/>
              <w:outlineLvl w:val="0"/>
              <w:rPr>
                <w:lang w:val="pt-BR"/>
              </w:rPr>
            </w:pPr>
          </w:p>
          <w:p w14:paraId="4484826E" w14:textId="77777777" w:rsidR="00C30EF1" w:rsidRPr="00CF6B9C" w:rsidRDefault="00C30EF1" w:rsidP="007209B8">
            <w:pPr>
              <w:ind w:left="-72"/>
              <w:jc w:val="both"/>
              <w:outlineLvl w:val="0"/>
              <w:rPr>
                <w:lang w:val="pt-BR"/>
              </w:rPr>
            </w:pPr>
          </w:p>
          <w:p w14:paraId="2A8C9618" w14:textId="77777777" w:rsidR="00C30EF1" w:rsidRPr="00CF6B9C" w:rsidRDefault="00C30EF1" w:rsidP="007209B8">
            <w:pPr>
              <w:ind w:left="-72"/>
              <w:jc w:val="both"/>
              <w:outlineLvl w:val="0"/>
              <w:rPr>
                <w:lang w:val="pt-BR"/>
              </w:rPr>
            </w:pPr>
          </w:p>
          <w:p w14:paraId="6E66F247" w14:textId="77777777" w:rsidR="00C30EF1" w:rsidRPr="00CF6B9C" w:rsidRDefault="00C30EF1" w:rsidP="007209B8">
            <w:pPr>
              <w:jc w:val="both"/>
              <w:outlineLvl w:val="0"/>
              <w:rPr>
                <w:lang w:val="pt-BR"/>
              </w:rPr>
            </w:pPr>
          </w:p>
          <w:p w14:paraId="7E698CA5" w14:textId="77777777" w:rsidR="00C30EF1" w:rsidRPr="00CF6B9C" w:rsidRDefault="00C30EF1" w:rsidP="007209B8">
            <w:pPr>
              <w:ind w:left="-72"/>
              <w:jc w:val="both"/>
              <w:outlineLvl w:val="0"/>
            </w:pPr>
            <w:r w:rsidRPr="00CF6B9C">
              <w:rPr>
                <w:b/>
                <w:bCs/>
              </w:rPr>
              <w:t xml:space="preserve">Hoạt động 3: </w:t>
            </w:r>
          </w:p>
          <w:p w14:paraId="324583B6" w14:textId="77777777" w:rsidR="00C30EF1" w:rsidRPr="00CF6B9C" w:rsidRDefault="00C30EF1" w:rsidP="007209B8">
            <w:r w:rsidRPr="00CF6B9C">
              <w:t>- GV: nhận xét, đánh giá</w:t>
            </w:r>
          </w:p>
          <w:p w14:paraId="2FDABB01" w14:textId="77777777" w:rsidR="00C30EF1" w:rsidRPr="00CF6B9C" w:rsidRDefault="00C30EF1" w:rsidP="007209B8"/>
          <w:p w14:paraId="7544DFB0" w14:textId="77777777" w:rsidR="00C30EF1" w:rsidRPr="00CF6B9C" w:rsidRDefault="00C30EF1" w:rsidP="007209B8"/>
          <w:p w14:paraId="6E466A55" w14:textId="77777777" w:rsidR="00C30EF1" w:rsidRPr="00CF6B9C" w:rsidRDefault="00C30EF1" w:rsidP="007209B8"/>
          <w:p w14:paraId="1E6A2169" w14:textId="77777777" w:rsidR="00C30EF1" w:rsidRPr="00CF6B9C" w:rsidRDefault="00C30EF1" w:rsidP="007209B8"/>
          <w:p w14:paraId="68908D96" w14:textId="77777777" w:rsidR="00C30EF1" w:rsidRPr="00CF6B9C" w:rsidRDefault="00C30EF1" w:rsidP="007209B8"/>
          <w:p w14:paraId="0C94A889" w14:textId="77777777" w:rsidR="00C30EF1" w:rsidRPr="00CF6B9C" w:rsidRDefault="00C30EF1" w:rsidP="007209B8"/>
          <w:p w14:paraId="3E12389B" w14:textId="77777777" w:rsidR="00C30EF1" w:rsidRPr="00CF6B9C" w:rsidRDefault="00C30EF1" w:rsidP="007209B8"/>
          <w:p w14:paraId="5C126BEC" w14:textId="77777777" w:rsidR="00C30EF1" w:rsidRPr="00CF6B9C" w:rsidRDefault="00C30EF1" w:rsidP="007209B8"/>
          <w:p w14:paraId="49C31FDD" w14:textId="77777777" w:rsidR="00C30EF1" w:rsidRPr="00CF6B9C" w:rsidRDefault="00C30EF1" w:rsidP="007209B8"/>
          <w:p w14:paraId="5DAA4709" w14:textId="77777777" w:rsidR="00C30EF1" w:rsidRPr="00CF6B9C" w:rsidRDefault="00C30EF1" w:rsidP="007209B8">
            <w:pPr>
              <w:pStyle w:val="NoSpacing"/>
              <w:rPr>
                <w:b/>
                <w:bCs/>
                <w:sz w:val="24"/>
                <w:szCs w:val="24"/>
                <w:lang w:val="pt-BR"/>
              </w:rPr>
            </w:pPr>
            <w:r w:rsidRPr="00CF6B9C">
              <w:rPr>
                <w:b/>
                <w:bCs/>
                <w:sz w:val="24"/>
                <w:szCs w:val="24"/>
                <w:lang w:val="pt-BR"/>
              </w:rPr>
              <w:t>Hoạt động 4</w:t>
            </w:r>
          </w:p>
          <w:p w14:paraId="687417BB" w14:textId="77777777" w:rsidR="00C30EF1" w:rsidRPr="00CF6B9C" w:rsidRDefault="00C30EF1" w:rsidP="007209B8">
            <w:pPr>
              <w:pStyle w:val="NoSpacing"/>
              <w:ind w:left="-58"/>
              <w:rPr>
                <w:sz w:val="24"/>
                <w:szCs w:val="24"/>
              </w:rPr>
            </w:pPr>
            <w:r w:rsidRPr="00CF6B9C">
              <w:rPr>
                <w:sz w:val="24"/>
                <w:szCs w:val="24"/>
              </w:rPr>
              <w:t>- GV quan sát, giúp đỡ HS hoàn thành các PTHH của phản ứng.</w:t>
            </w:r>
          </w:p>
          <w:p w14:paraId="48BF5D9D" w14:textId="77777777" w:rsidR="00C30EF1" w:rsidRPr="00CF6B9C" w:rsidRDefault="00C30EF1" w:rsidP="007209B8">
            <w:pPr>
              <w:rPr>
                <w:lang w:val="nb-NO"/>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773376" w14:textId="77777777" w:rsidR="00C30EF1" w:rsidRPr="00CF6B9C" w:rsidRDefault="00C30EF1" w:rsidP="007209B8">
            <w:pPr>
              <w:pStyle w:val="NoSpacing"/>
              <w:ind w:left="-58"/>
              <w:rPr>
                <w:sz w:val="24"/>
                <w:szCs w:val="24"/>
                <w:lang w:val="pt-BR"/>
              </w:rPr>
            </w:pPr>
            <w:r w:rsidRPr="00CF6B9C">
              <w:rPr>
                <w:sz w:val="24"/>
                <w:szCs w:val="24"/>
              </w:rPr>
              <w:lastRenderedPageBreak/>
              <w:t>-</w:t>
            </w:r>
            <w:r w:rsidRPr="00CF6B9C">
              <w:rPr>
                <w:sz w:val="24"/>
                <w:szCs w:val="24"/>
                <w:lang w:val="pt-BR"/>
              </w:rPr>
              <w:t xml:space="preserve"> HS dựa vào các kiến thức đã học để hoàn thành các phản ứng.</w:t>
            </w:r>
          </w:p>
          <w:p w14:paraId="27FE377F" w14:textId="77777777" w:rsidR="00C30EF1" w:rsidRPr="00CF6B9C" w:rsidRDefault="00C30EF1" w:rsidP="007209B8">
            <w:pPr>
              <w:pStyle w:val="NoSpacing"/>
              <w:ind w:left="-72"/>
              <w:rPr>
                <w:sz w:val="24"/>
                <w:szCs w:val="24"/>
                <w:lang w:val="nb-NO"/>
              </w:rPr>
            </w:pPr>
          </w:p>
          <w:p w14:paraId="5EA3BFE7" w14:textId="77777777" w:rsidR="00C30EF1" w:rsidRPr="00CF6B9C" w:rsidRDefault="00C30EF1" w:rsidP="007209B8">
            <w:pPr>
              <w:pStyle w:val="NoSpacing"/>
              <w:ind w:left="-72"/>
              <w:rPr>
                <w:sz w:val="24"/>
                <w:szCs w:val="24"/>
                <w:lang w:val="nb-NO"/>
              </w:rPr>
            </w:pPr>
          </w:p>
          <w:p w14:paraId="4B05E6AC" w14:textId="77777777" w:rsidR="00C30EF1" w:rsidRPr="00CF6B9C" w:rsidRDefault="00C30EF1" w:rsidP="007209B8">
            <w:pPr>
              <w:pStyle w:val="NoSpacing"/>
              <w:ind w:left="-72"/>
              <w:rPr>
                <w:sz w:val="24"/>
                <w:szCs w:val="24"/>
                <w:lang w:val="nb-NO"/>
              </w:rPr>
            </w:pPr>
          </w:p>
          <w:p w14:paraId="3C6F2196" w14:textId="77777777" w:rsidR="00C30EF1" w:rsidRPr="00CF6B9C" w:rsidRDefault="00C30EF1" w:rsidP="007209B8">
            <w:pPr>
              <w:pStyle w:val="NoSpacing"/>
              <w:ind w:left="-72"/>
              <w:rPr>
                <w:sz w:val="24"/>
                <w:szCs w:val="24"/>
                <w:lang w:val="nb-NO"/>
              </w:rPr>
            </w:pPr>
          </w:p>
          <w:p w14:paraId="0E684DD0" w14:textId="77777777" w:rsidR="00C30EF1" w:rsidRPr="00CF6B9C" w:rsidRDefault="00C30EF1" w:rsidP="007209B8">
            <w:pPr>
              <w:pStyle w:val="NoSpacing"/>
              <w:ind w:left="-72"/>
              <w:rPr>
                <w:sz w:val="24"/>
                <w:szCs w:val="24"/>
                <w:lang w:val="nb-NO"/>
              </w:rPr>
            </w:pPr>
          </w:p>
          <w:p w14:paraId="527DE1A1" w14:textId="77777777" w:rsidR="00C30EF1" w:rsidRPr="00CF6B9C" w:rsidRDefault="00C30EF1" w:rsidP="007209B8">
            <w:pPr>
              <w:pStyle w:val="NoSpacing"/>
              <w:ind w:left="-72"/>
              <w:rPr>
                <w:sz w:val="24"/>
                <w:szCs w:val="24"/>
                <w:lang w:val="nb-NO"/>
              </w:rPr>
            </w:pPr>
          </w:p>
          <w:p w14:paraId="4245B8C0" w14:textId="77777777" w:rsidR="00C30EF1" w:rsidRPr="00CF6B9C" w:rsidRDefault="00C30EF1" w:rsidP="007209B8">
            <w:pPr>
              <w:pStyle w:val="NoSpacing"/>
              <w:ind w:left="-72"/>
              <w:rPr>
                <w:sz w:val="24"/>
                <w:szCs w:val="24"/>
                <w:lang w:val="nb-NO"/>
              </w:rPr>
            </w:pPr>
          </w:p>
          <w:p w14:paraId="07CD80BC" w14:textId="77777777" w:rsidR="00C30EF1" w:rsidRPr="00CF6B9C" w:rsidRDefault="00C30EF1" w:rsidP="007209B8">
            <w:pPr>
              <w:pStyle w:val="NoSpacing"/>
              <w:ind w:left="-72"/>
              <w:rPr>
                <w:sz w:val="24"/>
                <w:szCs w:val="24"/>
                <w:lang w:val="nb-NO"/>
              </w:rPr>
            </w:pPr>
          </w:p>
          <w:p w14:paraId="71D05DBF" w14:textId="77777777" w:rsidR="00C30EF1" w:rsidRPr="00CF6B9C" w:rsidRDefault="00C30EF1" w:rsidP="007209B8">
            <w:pPr>
              <w:pStyle w:val="NoSpacing"/>
              <w:ind w:left="-72"/>
              <w:rPr>
                <w:sz w:val="24"/>
                <w:szCs w:val="24"/>
                <w:lang w:val="nb-NO"/>
              </w:rPr>
            </w:pPr>
          </w:p>
          <w:p w14:paraId="61A96417" w14:textId="77777777" w:rsidR="00C30EF1" w:rsidRPr="00CF6B9C" w:rsidRDefault="00C30EF1" w:rsidP="007209B8">
            <w:pPr>
              <w:pStyle w:val="NoSpacing"/>
              <w:ind w:left="-72"/>
              <w:rPr>
                <w:sz w:val="24"/>
                <w:szCs w:val="24"/>
                <w:lang w:val="nb-NO"/>
              </w:rPr>
            </w:pPr>
          </w:p>
          <w:p w14:paraId="3A71C25D" w14:textId="77777777" w:rsidR="00C30EF1" w:rsidRPr="00CF6B9C" w:rsidRDefault="00C30EF1" w:rsidP="007209B8">
            <w:pPr>
              <w:pStyle w:val="NoSpacing"/>
              <w:ind w:left="-72"/>
              <w:rPr>
                <w:sz w:val="24"/>
                <w:szCs w:val="24"/>
                <w:lang w:val="nb-NO"/>
              </w:rPr>
            </w:pPr>
          </w:p>
          <w:p w14:paraId="393A34DD" w14:textId="77777777" w:rsidR="00C30EF1" w:rsidRPr="00CF6B9C" w:rsidRDefault="00C30EF1" w:rsidP="007209B8">
            <w:pPr>
              <w:pStyle w:val="NoSpacing"/>
              <w:ind w:left="-72"/>
              <w:rPr>
                <w:sz w:val="24"/>
                <w:szCs w:val="24"/>
                <w:lang w:val="nb-NO"/>
              </w:rPr>
            </w:pPr>
          </w:p>
          <w:p w14:paraId="090ADC47" w14:textId="77777777" w:rsidR="00C30EF1" w:rsidRPr="00CF6B9C" w:rsidRDefault="00C30EF1" w:rsidP="007209B8">
            <w:pPr>
              <w:pStyle w:val="NoSpacing"/>
              <w:ind w:left="-72"/>
              <w:rPr>
                <w:sz w:val="24"/>
                <w:szCs w:val="24"/>
                <w:lang w:val="nb-NO"/>
              </w:rPr>
            </w:pPr>
          </w:p>
          <w:p w14:paraId="00B1490B" w14:textId="77777777" w:rsidR="00C30EF1" w:rsidRPr="00CF6B9C" w:rsidRDefault="00C30EF1" w:rsidP="007209B8">
            <w:pPr>
              <w:pStyle w:val="NoSpacing"/>
              <w:ind w:left="-72"/>
              <w:rPr>
                <w:sz w:val="24"/>
                <w:szCs w:val="24"/>
                <w:lang w:val="nb-NO"/>
              </w:rPr>
            </w:pPr>
          </w:p>
          <w:p w14:paraId="2C4BD5C8" w14:textId="77777777" w:rsidR="00C30EF1" w:rsidRPr="00CF6B9C" w:rsidRDefault="00C30EF1" w:rsidP="007209B8">
            <w:pPr>
              <w:pStyle w:val="NoSpacing"/>
              <w:ind w:left="-72"/>
              <w:rPr>
                <w:sz w:val="24"/>
                <w:szCs w:val="24"/>
                <w:lang w:val="nb-NO"/>
              </w:rPr>
            </w:pPr>
          </w:p>
          <w:p w14:paraId="745528A1" w14:textId="77777777" w:rsidR="00C30EF1" w:rsidRPr="00CF6B9C" w:rsidRDefault="00C30EF1" w:rsidP="007209B8">
            <w:pPr>
              <w:pStyle w:val="NoSpacing"/>
              <w:ind w:left="-72"/>
              <w:rPr>
                <w:sz w:val="24"/>
                <w:szCs w:val="24"/>
                <w:lang w:val="nb-NO"/>
              </w:rPr>
            </w:pPr>
          </w:p>
          <w:p w14:paraId="02049F11" w14:textId="77777777" w:rsidR="00C30EF1" w:rsidRPr="00CF6B9C" w:rsidRDefault="00C30EF1" w:rsidP="007209B8">
            <w:pPr>
              <w:pStyle w:val="NoSpacing"/>
              <w:ind w:left="-72"/>
              <w:rPr>
                <w:sz w:val="24"/>
                <w:szCs w:val="24"/>
                <w:lang w:val="nb-NO"/>
              </w:rPr>
            </w:pPr>
          </w:p>
          <w:p w14:paraId="065700B5" w14:textId="77777777" w:rsidR="00C30EF1" w:rsidRPr="00CF6B9C" w:rsidRDefault="00C30EF1" w:rsidP="007209B8">
            <w:pPr>
              <w:pStyle w:val="NoSpacing"/>
              <w:ind w:left="-72"/>
              <w:rPr>
                <w:sz w:val="24"/>
                <w:szCs w:val="24"/>
                <w:lang w:val="nb-NO"/>
              </w:rPr>
            </w:pPr>
          </w:p>
          <w:p w14:paraId="52C2D5B4" w14:textId="77777777" w:rsidR="00C30EF1" w:rsidRPr="00CF6B9C" w:rsidRDefault="00C30EF1" w:rsidP="007209B8">
            <w:pPr>
              <w:pStyle w:val="NoSpacing"/>
              <w:ind w:left="-72"/>
              <w:rPr>
                <w:sz w:val="24"/>
                <w:szCs w:val="24"/>
                <w:lang w:val="nb-NO"/>
              </w:rPr>
            </w:pPr>
          </w:p>
          <w:p w14:paraId="178D42D6" w14:textId="77777777" w:rsidR="00C30EF1" w:rsidRPr="00CF6B9C" w:rsidRDefault="00C30EF1" w:rsidP="007209B8">
            <w:pPr>
              <w:pStyle w:val="NoSpacing"/>
              <w:ind w:left="-58"/>
              <w:rPr>
                <w:sz w:val="24"/>
                <w:szCs w:val="24"/>
                <w:lang w:val="pt-BR"/>
              </w:rPr>
            </w:pPr>
            <w:r w:rsidRPr="00CF6B9C">
              <w:rPr>
                <w:sz w:val="24"/>
                <w:szCs w:val="24"/>
              </w:rPr>
              <w:t>-</w:t>
            </w:r>
            <w:r w:rsidRPr="00CF6B9C">
              <w:rPr>
                <w:sz w:val="24"/>
                <w:szCs w:val="24"/>
                <w:lang w:val="pt-BR"/>
              </w:rPr>
              <w:t xml:space="preserve"> HS phân biệt mỗi cặp kim loại dựa vào tính chất hoá học cơ bản của chúng. </w:t>
            </w:r>
          </w:p>
          <w:p w14:paraId="2149B7E1" w14:textId="77777777" w:rsidR="00C30EF1" w:rsidRPr="00CF6B9C" w:rsidRDefault="00C30EF1" w:rsidP="007209B8">
            <w:pPr>
              <w:ind w:left="-72"/>
              <w:jc w:val="both"/>
              <w:outlineLvl w:val="0"/>
              <w:rPr>
                <w:lang w:val="pt-BR"/>
              </w:rPr>
            </w:pPr>
          </w:p>
          <w:p w14:paraId="241FE5B1" w14:textId="77777777" w:rsidR="00C30EF1" w:rsidRPr="00CF6B9C" w:rsidRDefault="00C30EF1" w:rsidP="007209B8">
            <w:pPr>
              <w:ind w:left="-72"/>
              <w:jc w:val="both"/>
              <w:outlineLvl w:val="0"/>
            </w:pPr>
            <w:r w:rsidRPr="00CF6B9C">
              <w:t>- HS tự giải quyết bài toán.</w:t>
            </w:r>
          </w:p>
          <w:p w14:paraId="76BB7E8E" w14:textId="77777777" w:rsidR="00C30EF1" w:rsidRPr="00CF6B9C" w:rsidRDefault="00C30EF1" w:rsidP="007209B8">
            <w:pPr>
              <w:ind w:left="-72"/>
              <w:jc w:val="both"/>
              <w:outlineLvl w:val="0"/>
            </w:pPr>
          </w:p>
          <w:p w14:paraId="11F303D3" w14:textId="77777777" w:rsidR="00C30EF1" w:rsidRPr="00CF6B9C" w:rsidRDefault="00C30EF1" w:rsidP="007209B8">
            <w:pPr>
              <w:ind w:left="-72"/>
              <w:jc w:val="both"/>
              <w:outlineLvl w:val="0"/>
            </w:pPr>
          </w:p>
          <w:p w14:paraId="32E68168" w14:textId="77777777" w:rsidR="00C30EF1" w:rsidRPr="00CF6B9C" w:rsidRDefault="00C30EF1" w:rsidP="007209B8">
            <w:pPr>
              <w:ind w:left="-72"/>
              <w:jc w:val="both"/>
              <w:outlineLvl w:val="0"/>
            </w:pPr>
          </w:p>
          <w:p w14:paraId="4FFF3EC2" w14:textId="77777777" w:rsidR="00C30EF1" w:rsidRPr="00CF6B9C" w:rsidRDefault="00C30EF1" w:rsidP="007209B8">
            <w:pPr>
              <w:ind w:left="-72"/>
              <w:jc w:val="both"/>
              <w:outlineLvl w:val="0"/>
            </w:pPr>
          </w:p>
          <w:p w14:paraId="0E17795D" w14:textId="77777777" w:rsidR="00C30EF1" w:rsidRPr="00CF6B9C" w:rsidRDefault="00C30EF1" w:rsidP="007209B8">
            <w:pPr>
              <w:ind w:left="-72"/>
              <w:jc w:val="both"/>
              <w:outlineLvl w:val="0"/>
            </w:pPr>
          </w:p>
          <w:p w14:paraId="359792F1" w14:textId="77777777" w:rsidR="00C30EF1" w:rsidRPr="00CF6B9C" w:rsidRDefault="00C30EF1" w:rsidP="007209B8">
            <w:pPr>
              <w:ind w:left="-72"/>
              <w:jc w:val="both"/>
              <w:outlineLvl w:val="0"/>
            </w:pPr>
          </w:p>
          <w:p w14:paraId="12ECFD32" w14:textId="77777777" w:rsidR="00C30EF1" w:rsidRPr="00CF6B9C" w:rsidRDefault="00C30EF1" w:rsidP="007209B8">
            <w:pPr>
              <w:ind w:left="-72"/>
              <w:jc w:val="both"/>
              <w:outlineLvl w:val="0"/>
            </w:pPr>
          </w:p>
          <w:p w14:paraId="28BA323E" w14:textId="77777777" w:rsidR="00C30EF1" w:rsidRPr="00CF6B9C" w:rsidRDefault="00C30EF1" w:rsidP="007209B8">
            <w:pPr>
              <w:ind w:left="-72"/>
              <w:jc w:val="both"/>
              <w:outlineLvl w:val="0"/>
            </w:pPr>
          </w:p>
          <w:p w14:paraId="0A264E84" w14:textId="77777777" w:rsidR="00C30EF1" w:rsidRPr="00CF6B9C" w:rsidRDefault="00C30EF1" w:rsidP="007209B8">
            <w:pPr>
              <w:ind w:left="-72"/>
              <w:jc w:val="both"/>
              <w:outlineLvl w:val="0"/>
            </w:pPr>
          </w:p>
          <w:p w14:paraId="7A9ED732" w14:textId="77777777" w:rsidR="00C30EF1" w:rsidRPr="00CF6B9C" w:rsidRDefault="00C30EF1" w:rsidP="007209B8">
            <w:pPr>
              <w:ind w:left="-72"/>
              <w:jc w:val="both"/>
              <w:outlineLvl w:val="0"/>
            </w:pPr>
          </w:p>
          <w:p w14:paraId="3AB290AD" w14:textId="77777777" w:rsidR="00C30EF1" w:rsidRPr="00CF6B9C" w:rsidRDefault="00C30EF1" w:rsidP="007209B8">
            <w:pPr>
              <w:ind w:left="-72"/>
              <w:jc w:val="both"/>
              <w:outlineLvl w:val="0"/>
            </w:pPr>
          </w:p>
          <w:p w14:paraId="6F650BE5" w14:textId="77777777" w:rsidR="00C30EF1" w:rsidRPr="00CF6B9C" w:rsidRDefault="00C30EF1" w:rsidP="007209B8">
            <w:pPr>
              <w:ind w:left="-72"/>
              <w:jc w:val="both"/>
              <w:outlineLvl w:val="0"/>
            </w:pPr>
          </w:p>
          <w:p w14:paraId="1286423C" w14:textId="77777777" w:rsidR="00C30EF1" w:rsidRPr="00CF6B9C" w:rsidRDefault="00C30EF1" w:rsidP="007209B8">
            <w:pPr>
              <w:ind w:left="-72"/>
              <w:jc w:val="both"/>
              <w:outlineLvl w:val="0"/>
            </w:pPr>
          </w:p>
          <w:p w14:paraId="43A7BCF5" w14:textId="77777777" w:rsidR="00C30EF1" w:rsidRPr="00CF6B9C" w:rsidRDefault="00C30EF1" w:rsidP="007209B8">
            <w:pPr>
              <w:ind w:left="-72"/>
              <w:jc w:val="both"/>
              <w:outlineLvl w:val="0"/>
            </w:pPr>
          </w:p>
          <w:p w14:paraId="1508CF95" w14:textId="77777777" w:rsidR="00C30EF1" w:rsidRPr="00CF6B9C" w:rsidRDefault="00C30EF1" w:rsidP="007209B8">
            <w:pPr>
              <w:ind w:left="-72"/>
              <w:jc w:val="both"/>
              <w:outlineLvl w:val="0"/>
            </w:pPr>
          </w:p>
          <w:p w14:paraId="0E105309" w14:textId="77777777" w:rsidR="00C30EF1" w:rsidRPr="00CF6B9C" w:rsidRDefault="00C30EF1" w:rsidP="007209B8">
            <w:pPr>
              <w:ind w:left="-72"/>
              <w:jc w:val="both"/>
              <w:outlineLvl w:val="0"/>
            </w:pPr>
          </w:p>
          <w:p w14:paraId="234E33D3" w14:textId="77777777" w:rsidR="00C30EF1" w:rsidRPr="00CF6B9C" w:rsidRDefault="00C30EF1" w:rsidP="007209B8">
            <w:pPr>
              <w:pStyle w:val="NoSpacing"/>
              <w:ind w:left="-58"/>
              <w:rPr>
                <w:sz w:val="24"/>
                <w:szCs w:val="24"/>
              </w:rPr>
            </w:pPr>
            <w:r w:rsidRPr="00CF6B9C">
              <w:rPr>
                <w:sz w:val="24"/>
                <w:szCs w:val="24"/>
              </w:rPr>
              <w:t>- HS vận dụng các kiến thức đã học để hoàn thành PTHH của các phản ứng theo sơ đồ bên.</w:t>
            </w:r>
          </w:p>
          <w:p w14:paraId="0A26D7EF" w14:textId="77777777" w:rsidR="00C30EF1" w:rsidRPr="00CF6B9C" w:rsidRDefault="00C30EF1" w:rsidP="007209B8">
            <w:pPr>
              <w:pStyle w:val="NoSpacing"/>
              <w:ind w:left="-72"/>
              <w:rPr>
                <w:sz w:val="24"/>
                <w:szCs w:val="24"/>
                <w:lang w:val="nb-NO"/>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74794C" w14:textId="77777777" w:rsidR="00C30EF1" w:rsidRDefault="00EB4D2B" w:rsidP="007209B8">
            <w:pPr>
              <w:rPr>
                <w:lang w:val="it-IT"/>
              </w:rPr>
            </w:pPr>
            <w:r>
              <w:rPr>
                <w:lang w:val="it-IT"/>
              </w:rPr>
              <w:lastRenderedPageBreak/>
              <w:t>20</w:t>
            </w:r>
            <w:r w:rsidRPr="00CF6B9C">
              <w:rPr>
                <w:lang w:val="it-IT"/>
              </w:rPr>
              <w:t xml:space="preserve"> phút</w:t>
            </w:r>
          </w:p>
          <w:p w14:paraId="348FD5DC" w14:textId="77777777" w:rsidR="00EB4D2B" w:rsidRDefault="00EB4D2B" w:rsidP="007209B8">
            <w:pPr>
              <w:rPr>
                <w:lang w:val="nb-NO"/>
              </w:rPr>
            </w:pPr>
          </w:p>
          <w:p w14:paraId="249A5BD4" w14:textId="77777777" w:rsidR="00EB4D2B" w:rsidRDefault="00EB4D2B" w:rsidP="007209B8">
            <w:pPr>
              <w:rPr>
                <w:lang w:val="nb-NO"/>
              </w:rPr>
            </w:pPr>
          </w:p>
          <w:p w14:paraId="2F2C53C5" w14:textId="77777777" w:rsidR="00EB4D2B" w:rsidRDefault="00EB4D2B" w:rsidP="007209B8">
            <w:pPr>
              <w:rPr>
                <w:lang w:val="nb-NO"/>
              </w:rPr>
            </w:pPr>
          </w:p>
          <w:p w14:paraId="7108B3F9" w14:textId="77777777" w:rsidR="00EB4D2B" w:rsidRDefault="00EB4D2B" w:rsidP="007209B8">
            <w:pPr>
              <w:rPr>
                <w:lang w:val="nb-NO"/>
              </w:rPr>
            </w:pPr>
          </w:p>
          <w:p w14:paraId="297D2BDB" w14:textId="77777777" w:rsidR="00EB4D2B" w:rsidRDefault="00EB4D2B" w:rsidP="007209B8">
            <w:pPr>
              <w:rPr>
                <w:lang w:val="nb-NO"/>
              </w:rPr>
            </w:pPr>
          </w:p>
          <w:p w14:paraId="501E5F20" w14:textId="77777777" w:rsidR="00EB4D2B" w:rsidRDefault="00EB4D2B" w:rsidP="007209B8">
            <w:pPr>
              <w:rPr>
                <w:lang w:val="nb-NO"/>
              </w:rPr>
            </w:pPr>
          </w:p>
          <w:p w14:paraId="473D09A8" w14:textId="77777777" w:rsidR="00EB4D2B" w:rsidRDefault="00EB4D2B" w:rsidP="007209B8">
            <w:pPr>
              <w:rPr>
                <w:lang w:val="nb-NO"/>
              </w:rPr>
            </w:pPr>
          </w:p>
          <w:p w14:paraId="52BE3852" w14:textId="77777777" w:rsidR="00EB4D2B" w:rsidRDefault="00EB4D2B" w:rsidP="007209B8">
            <w:pPr>
              <w:rPr>
                <w:lang w:val="nb-NO"/>
              </w:rPr>
            </w:pPr>
          </w:p>
          <w:p w14:paraId="5E4A143A" w14:textId="77777777" w:rsidR="00EB4D2B" w:rsidRDefault="00EB4D2B" w:rsidP="007209B8">
            <w:pPr>
              <w:rPr>
                <w:lang w:val="nb-NO"/>
              </w:rPr>
            </w:pPr>
          </w:p>
          <w:p w14:paraId="4AD6C205" w14:textId="77777777" w:rsidR="00EB4D2B" w:rsidRDefault="00EB4D2B" w:rsidP="007209B8">
            <w:pPr>
              <w:rPr>
                <w:lang w:val="nb-NO"/>
              </w:rPr>
            </w:pPr>
          </w:p>
          <w:p w14:paraId="043FC7B4" w14:textId="77777777" w:rsidR="00EB4D2B" w:rsidRDefault="00EB4D2B" w:rsidP="007209B8">
            <w:pPr>
              <w:rPr>
                <w:lang w:val="nb-NO"/>
              </w:rPr>
            </w:pPr>
          </w:p>
          <w:p w14:paraId="417F8CEC" w14:textId="77777777" w:rsidR="00EB4D2B" w:rsidRDefault="00EB4D2B" w:rsidP="007209B8">
            <w:pPr>
              <w:rPr>
                <w:lang w:val="nb-NO"/>
              </w:rPr>
            </w:pPr>
          </w:p>
          <w:p w14:paraId="0591977D" w14:textId="77777777" w:rsidR="00EB4D2B" w:rsidRDefault="00EB4D2B" w:rsidP="007209B8">
            <w:pPr>
              <w:rPr>
                <w:lang w:val="it-IT"/>
              </w:rPr>
            </w:pPr>
            <w:r>
              <w:rPr>
                <w:lang w:val="it-IT"/>
              </w:rPr>
              <w:t>20</w:t>
            </w:r>
            <w:r w:rsidRPr="00CF6B9C">
              <w:rPr>
                <w:lang w:val="it-IT"/>
              </w:rPr>
              <w:t xml:space="preserve"> phút</w:t>
            </w:r>
          </w:p>
          <w:p w14:paraId="26E3222E" w14:textId="77777777" w:rsidR="00EB4D2B" w:rsidRDefault="00EB4D2B" w:rsidP="007209B8">
            <w:pPr>
              <w:rPr>
                <w:lang w:val="nb-NO"/>
              </w:rPr>
            </w:pPr>
          </w:p>
          <w:p w14:paraId="71AA7C2A" w14:textId="77777777" w:rsidR="00EB4D2B" w:rsidRDefault="00EB4D2B" w:rsidP="007209B8">
            <w:pPr>
              <w:rPr>
                <w:lang w:val="nb-NO"/>
              </w:rPr>
            </w:pPr>
          </w:p>
          <w:p w14:paraId="6E31610B" w14:textId="77777777" w:rsidR="00EB4D2B" w:rsidRDefault="00EB4D2B" w:rsidP="007209B8">
            <w:pPr>
              <w:rPr>
                <w:lang w:val="nb-NO"/>
              </w:rPr>
            </w:pPr>
          </w:p>
          <w:p w14:paraId="72986247" w14:textId="77777777" w:rsidR="00EB4D2B" w:rsidRDefault="00EB4D2B" w:rsidP="007209B8">
            <w:pPr>
              <w:rPr>
                <w:lang w:val="nb-NO"/>
              </w:rPr>
            </w:pPr>
          </w:p>
          <w:p w14:paraId="0A1A527F" w14:textId="77777777" w:rsidR="00EB4D2B" w:rsidRDefault="00EB4D2B" w:rsidP="007209B8">
            <w:pPr>
              <w:rPr>
                <w:lang w:val="nb-NO"/>
              </w:rPr>
            </w:pPr>
          </w:p>
          <w:p w14:paraId="34BBDF90" w14:textId="77777777" w:rsidR="00EB4D2B" w:rsidRDefault="00EB4D2B" w:rsidP="007209B8">
            <w:pPr>
              <w:rPr>
                <w:lang w:val="nb-NO"/>
              </w:rPr>
            </w:pPr>
          </w:p>
          <w:p w14:paraId="0FDF8D67" w14:textId="77777777" w:rsidR="00EB4D2B" w:rsidRDefault="00EB4D2B" w:rsidP="007209B8">
            <w:pPr>
              <w:rPr>
                <w:lang w:val="nb-NO"/>
              </w:rPr>
            </w:pPr>
          </w:p>
          <w:p w14:paraId="61B0CA79" w14:textId="77777777" w:rsidR="00EB4D2B" w:rsidRDefault="00EB4D2B" w:rsidP="007209B8">
            <w:pPr>
              <w:rPr>
                <w:lang w:val="it-IT"/>
              </w:rPr>
            </w:pPr>
            <w:r>
              <w:rPr>
                <w:lang w:val="it-IT"/>
              </w:rPr>
              <w:t>20</w:t>
            </w:r>
            <w:r w:rsidRPr="00CF6B9C">
              <w:rPr>
                <w:lang w:val="it-IT"/>
              </w:rPr>
              <w:t xml:space="preserve"> phút</w:t>
            </w:r>
          </w:p>
          <w:p w14:paraId="00179055" w14:textId="77777777" w:rsidR="00EB4D2B" w:rsidRDefault="00EB4D2B" w:rsidP="007209B8">
            <w:pPr>
              <w:rPr>
                <w:lang w:val="nb-NO"/>
              </w:rPr>
            </w:pPr>
          </w:p>
          <w:p w14:paraId="23D35D32" w14:textId="77777777" w:rsidR="00EB4D2B" w:rsidRDefault="00EB4D2B" w:rsidP="007209B8">
            <w:pPr>
              <w:rPr>
                <w:lang w:val="nb-NO"/>
              </w:rPr>
            </w:pPr>
          </w:p>
          <w:p w14:paraId="04ED42BF" w14:textId="77777777" w:rsidR="00EB4D2B" w:rsidRDefault="00EB4D2B" w:rsidP="007209B8">
            <w:pPr>
              <w:rPr>
                <w:lang w:val="nb-NO"/>
              </w:rPr>
            </w:pPr>
          </w:p>
          <w:p w14:paraId="63877320" w14:textId="77777777" w:rsidR="00EB4D2B" w:rsidRDefault="00EB4D2B" w:rsidP="007209B8">
            <w:pPr>
              <w:rPr>
                <w:lang w:val="nb-NO"/>
              </w:rPr>
            </w:pPr>
          </w:p>
          <w:p w14:paraId="035C8ADA" w14:textId="77777777" w:rsidR="00EB4D2B" w:rsidRDefault="00EB4D2B" w:rsidP="007209B8">
            <w:pPr>
              <w:rPr>
                <w:lang w:val="nb-NO"/>
              </w:rPr>
            </w:pPr>
          </w:p>
          <w:p w14:paraId="222B97A4" w14:textId="77777777" w:rsidR="00EB4D2B" w:rsidRDefault="00EB4D2B" w:rsidP="007209B8">
            <w:pPr>
              <w:rPr>
                <w:lang w:val="nb-NO"/>
              </w:rPr>
            </w:pPr>
          </w:p>
          <w:p w14:paraId="2F0E5FC6" w14:textId="77777777" w:rsidR="00EB4D2B" w:rsidRDefault="00EB4D2B" w:rsidP="007209B8">
            <w:pPr>
              <w:rPr>
                <w:lang w:val="nb-NO"/>
              </w:rPr>
            </w:pPr>
          </w:p>
          <w:p w14:paraId="348D6FDE" w14:textId="77777777" w:rsidR="00EB4D2B" w:rsidRDefault="00EB4D2B" w:rsidP="007209B8">
            <w:pPr>
              <w:rPr>
                <w:lang w:val="nb-NO"/>
              </w:rPr>
            </w:pPr>
          </w:p>
          <w:p w14:paraId="4EC18335" w14:textId="77777777" w:rsidR="00EB4D2B" w:rsidRDefault="00EB4D2B" w:rsidP="007209B8">
            <w:pPr>
              <w:rPr>
                <w:lang w:val="nb-NO"/>
              </w:rPr>
            </w:pPr>
          </w:p>
          <w:p w14:paraId="79417A8F" w14:textId="77777777" w:rsidR="00EB4D2B" w:rsidRDefault="00EB4D2B" w:rsidP="007209B8">
            <w:pPr>
              <w:rPr>
                <w:lang w:val="nb-NO"/>
              </w:rPr>
            </w:pPr>
          </w:p>
          <w:p w14:paraId="2366754C" w14:textId="77777777" w:rsidR="00EB4D2B" w:rsidRDefault="00EB4D2B" w:rsidP="007209B8">
            <w:pPr>
              <w:rPr>
                <w:lang w:val="nb-NO"/>
              </w:rPr>
            </w:pPr>
          </w:p>
          <w:p w14:paraId="44A24C69" w14:textId="669AA36E" w:rsidR="00EB4D2B" w:rsidRDefault="00EB4D2B" w:rsidP="007209B8">
            <w:pPr>
              <w:rPr>
                <w:lang w:val="nb-NO"/>
              </w:rPr>
            </w:pPr>
            <w:r>
              <w:rPr>
                <w:lang w:val="it-IT"/>
              </w:rPr>
              <w:t>10</w:t>
            </w:r>
            <w:r w:rsidRPr="00CF6B9C">
              <w:rPr>
                <w:lang w:val="it-IT"/>
              </w:rPr>
              <w:t xml:space="preserve"> phút</w:t>
            </w:r>
          </w:p>
          <w:p w14:paraId="1AA154B7" w14:textId="77777777" w:rsidR="00EB4D2B" w:rsidRDefault="00EB4D2B" w:rsidP="007209B8">
            <w:pPr>
              <w:rPr>
                <w:lang w:val="nb-NO"/>
              </w:rPr>
            </w:pPr>
          </w:p>
          <w:p w14:paraId="1F104887" w14:textId="77777777" w:rsidR="00EB4D2B" w:rsidRDefault="00EB4D2B" w:rsidP="007209B8">
            <w:pPr>
              <w:rPr>
                <w:lang w:val="nb-NO"/>
              </w:rPr>
            </w:pPr>
          </w:p>
          <w:p w14:paraId="7EB9EBAD" w14:textId="77777777" w:rsidR="00EB4D2B" w:rsidRDefault="00EB4D2B" w:rsidP="007209B8">
            <w:pPr>
              <w:rPr>
                <w:lang w:val="nb-NO"/>
              </w:rPr>
            </w:pPr>
          </w:p>
          <w:p w14:paraId="58017339" w14:textId="77777777" w:rsidR="00EB4D2B" w:rsidRDefault="00EB4D2B" w:rsidP="007209B8">
            <w:pPr>
              <w:rPr>
                <w:lang w:val="nb-NO"/>
              </w:rPr>
            </w:pPr>
          </w:p>
          <w:p w14:paraId="186FF886" w14:textId="77777777" w:rsidR="00EB4D2B" w:rsidRDefault="00EB4D2B" w:rsidP="007209B8">
            <w:pPr>
              <w:rPr>
                <w:lang w:val="nb-NO"/>
              </w:rPr>
            </w:pPr>
          </w:p>
          <w:p w14:paraId="36CF8324" w14:textId="77777777" w:rsidR="00EB4D2B" w:rsidRDefault="00EB4D2B" w:rsidP="007209B8">
            <w:pPr>
              <w:rPr>
                <w:lang w:val="nb-NO"/>
              </w:rPr>
            </w:pPr>
          </w:p>
          <w:p w14:paraId="207580DD" w14:textId="77777777" w:rsidR="00EB4D2B" w:rsidRDefault="00EB4D2B" w:rsidP="007209B8">
            <w:pPr>
              <w:rPr>
                <w:lang w:val="nb-NO"/>
              </w:rPr>
            </w:pPr>
          </w:p>
          <w:p w14:paraId="05AA3F97" w14:textId="77777777" w:rsidR="00EB4D2B" w:rsidRDefault="00EB4D2B" w:rsidP="007209B8">
            <w:pPr>
              <w:rPr>
                <w:lang w:val="nb-NO"/>
              </w:rPr>
            </w:pPr>
          </w:p>
          <w:p w14:paraId="5A3F21EB" w14:textId="77777777" w:rsidR="00EB4D2B" w:rsidRDefault="00EB4D2B" w:rsidP="007209B8">
            <w:pPr>
              <w:rPr>
                <w:lang w:val="nb-NO"/>
              </w:rPr>
            </w:pPr>
          </w:p>
          <w:p w14:paraId="37BF1418" w14:textId="77777777" w:rsidR="00EB4D2B" w:rsidRDefault="00EB4D2B" w:rsidP="007209B8">
            <w:pPr>
              <w:rPr>
                <w:lang w:val="nb-NO"/>
              </w:rPr>
            </w:pPr>
          </w:p>
          <w:p w14:paraId="24735661" w14:textId="77777777" w:rsidR="00EB4D2B" w:rsidRDefault="00EB4D2B" w:rsidP="007209B8">
            <w:pPr>
              <w:rPr>
                <w:lang w:val="nb-NO"/>
              </w:rPr>
            </w:pPr>
          </w:p>
          <w:p w14:paraId="73990FBF" w14:textId="77777777" w:rsidR="00EB4D2B" w:rsidRDefault="00EB4D2B" w:rsidP="007209B8">
            <w:pPr>
              <w:rPr>
                <w:lang w:val="nb-NO"/>
              </w:rPr>
            </w:pPr>
          </w:p>
          <w:p w14:paraId="18309E3B" w14:textId="77777777" w:rsidR="00EB4D2B" w:rsidRDefault="00EB4D2B" w:rsidP="007209B8">
            <w:pPr>
              <w:rPr>
                <w:lang w:val="nb-NO"/>
              </w:rPr>
            </w:pPr>
          </w:p>
          <w:p w14:paraId="69E385B8" w14:textId="77777777" w:rsidR="00EB4D2B" w:rsidRDefault="00EB4D2B" w:rsidP="007209B8">
            <w:pPr>
              <w:rPr>
                <w:lang w:val="nb-NO"/>
              </w:rPr>
            </w:pPr>
          </w:p>
          <w:p w14:paraId="53A0F27E" w14:textId="77777777" w:rsidR="00EB4D2B" w:rsidRDefault="00EB4D2B" w:rsidP="007209B8">
            <w:pPr>
              <w:rPr>
                <w:lang w:val="nb-NO"/>
              </w:rPr>
            </w:pPr>
          </w:p>
          <w:p w14:paraId="352D6CF1" w14:textId="77777777" w:rsidR="00EB4D2B" w:rsidRDefault="00EB4D2B" w:rsidP="007209B8">
            <w:pPr>
              <w:rPr>
                <w:lang w:val="nb-NO"/>
              </w:rPr>
            </w:pPr>
          </w:p>
          <w:p w14:paraId="1C154A9A" w14:textId="77777777" w:rsidR="00EB4D2B" w:rsidRDefault="00EB4D2B" w:rsidP="007209B8">
            <w:pPr>
              <w:rPr>
                <w:lang w:val="nb-NO"/>
              </w:rPr>
            </w:pPr>
          </w:p>
          <w:p w14:paraId="40950AB1" w14:textId="77777777" w:rsidR="00EB4D2B" w:rsidRDefault="00EB4D2B" w:rsidP="007209B8">
            <w:pPr>
              <w:rPr>
                <w:lang w:val="nb-NO"/>
              </w:rPr>
            </w:pPr>
          </w:p>
          <w:p w14:paraId="03D33315" w14:textId="77777777" w:rsidR="00EB4D2B" w:rsidRDefault="00EB4D2B" w:rsidP="007209B8">
            <w:pPr>
              <w:rPr>
                <w:lang w:val="nb-NO"/>
              </w:rPr>
            </w:pPr>
          </w:p>
          <w:p w14:paraId="0F369ABC" w14:textId="585B5D1B" w:rsidR="00EB4D2B" w:rsidRPr="00CF6B9C" w:rsidRDefault="00EB4D2B" w:rsidP="007209B8">
            <w:pPr>
              <w:rPr>
                <w:lang w:val="nb-NO"/>
              </w:rPr>
            </w:pPr>
          </w:p>
        </w:tc>
      </w:tr>
      <w:tr w:rsidR="00C30EF1" w:rsidRPr="00CF6B9C" w14:paraId="0308CA98" w14:textId="77777777" w:rsidTr="007209B8">
        <w:tc>
          <w:tcPr>
            <w:tcW w:w="521" w:type="dxa"/>
            <w:tcBorders>
              <w:top w:val="single" w:sz="4" w:space="0" w:color="auto"/>
              <w:left w:val="single" w:sz="4" w:space="0" w:color="auto"/>
              <w:bottom w:val="single" w:sz="4" w:space="0" w:color="auto"/>
              <w:right w:val="single" w:sz="4" w:space="0" w:color="auto"/>
            </w:tcBorders>
            <w:shd w:val="clear" w:color="auto" w:fill="auto"/>
          </w:tcPr>
          <w:p w14:paraId="2FFF3E00" w14:textId="77777777" w:rsidR="00C30EF1" w:rsidRPr="00CF6B9C" w:rsidRDefault="00C30EF1" w:rsidP="007209B8">
            <w:pPr>
              <w:jc w:val="center"/>
              <w:rPr>
                <w:b/>
                <w:bCs/>
                <w:lang w:val="nb-NO"/>
              </w:rPr>
            </w:pPr>
            <w:r w:rsidRPr="00CF6B9C">
              <w:rPr>
                <w:b/>
                <w:bCs/>
                <w:lang w:val="nb-NO"/>
              </w:rPr>
              <w:lastRenderedPageBreak/>
              <w:t>3</w:t>
            </w:r>
          </w:p>
        </w:tc>
        <w:tc>
          <w:tcPr>
            <w:tcW w:w="3982" w:type="dxa"/>
            <w:tcBorders>
              <w:top w:val="single" w:sz="4" w:space="0" w:color="auto"/>
              <w:left w:val="single" w:sz="4" w:space="0" w:color="auto"/>
              <w:bottom w:val="single" w:sz="4" w:space="0" w:color="auto"/>
              <w:right w:val="single" w:sz="4" w:space="0" w:color="auto"/>
            </w:tcBorders>
            <w:shd w:val="clear" w:color="auto" w:fill="auto"/>
          </w:tcPr>
          <w:p w14:paraId="6DFA63BC" w14:textId="77777777" w:rsidR="00C30EF1" w:rsidRPr="00CF6B9C" w:rsidRDefault="00C30EF1" w:rsidP="007209B8">
            <w:pPr>
              <w:rPr>
                <w:lang w:val="nb-NO"/>
              </w:rPr>
            </w:pPr>
            <w:r w:rsidRPr="00CF6B9C">
              <w:rPr>
                <w:b/>
                <w:bCs/>
                <w:u w:val="single"/>
                <w:lang w:val="nb-NO"/>
              </w:rPr>
              <w:t>Củng cố kiến thức và kết thúc bài</w:t>
            </w:r>
          </w:p>
          <w:p w14:paraId="39D1060E" w14:textId="77777777" w:rsidR="00C30EF1" w:rsidRPr="00CF6B9C" w:rsidRDefault="00C30EF1" w:rsidP="007209B8">
            <w:pPr>
              <w:rPr>
                <w:lang w:val="nb-NO"/>
              </w:rPr>
            </w:pPr>
            <w:r w:rsidRPr="00CF6B9C">
              <w:rPr>
                <w:lang w:val="nb-NO"/>
              </w:rPr>
              <w:t>bt 77 gt trang 51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2E20A26" w14:textId="77777777" w:rsidR="00C30EF1" w:rsidRPr="00CF6B9C" w:rsidRDefault="00C30EF1" w:rsidP="007209B8">
            <w:pPr>
              <w:rPr>
                <w:lang w:val="nb-NO"/>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4AC1D15" w14:textId="77777777" w:rsidR="00C30EF1" w:rsidRPr="00CF6B9C" w:rsidRDefault="00C30EF1" w:rsidP="007209B8">
            <w:pPr>
              <w:rPr>
                <w:lang w:val="nb-NO"/>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E4A131" w14:textId="0BFC7609" w:rsidR="00C30EF1" w:rsidRPr="00CF6B9C" w:rsidRDefault="00EB4D2B" w:rsidP="007209B8">
            <w:pPr>
              <w:rPr>
                <w:lang w:val="nb-NO"/>
              </w:rPr>
            </w:pPr>
            <w:r>
              <w:rPr>
                <w:lang w:val="it-IT"/>
              </w:rPr>
              <w:t>5</w:t>
            </w:r>
            <w:r w:rsidRPr="00CF6B9C">
              <w:rPr>
                <w:lang w:val="it-IT"/>
              </w:rPr>
              <w:t xml:space="preserve"> phút</w:t>
            </w:r>
          </w:p>
        </w:tc>
      </w:tr>
      <w:tr w:rsidR="00C30EF1" w:rsidRPr="00CF6B9C" w14:paraId="04F7DEF3" w14:textId="77777777" w:rsidTr="007209B8">
        <w:tc>
          <w:tcPr>
            <w:tcW w:w="521" w:type="dxa"/>
            <w:tcBorders>
              <w:top w:val="single" w:sz="4" w:space="0" w:color="auto"/>
              <w:left w:val="single" w:sz="4" w:space="0" w:color="auto"/>
              <w:bottom w:val="single" w:sz="4" w:space="0" w:color="auto"/>
              <w:right w:val="single" w:sz="4" w:space="0" w:color="auto"/>
            </w:tcBorders>
            <w:shd w:val="clear" w:color="auto" w:fill="auto"/>
          </w:tcPr>
          <w:p w14:paraId="0350CB04" w14:textId="77777777" w:rsidR="00C30EF1" w:rsidRPr="00CF6B9C" w:rsidRDefault="00C30EF1" w:rsidP="007209B8">
            <w:pPr>
              <w:jc w:val="center"/>
              <w:rPr>
                <w:b/>
                <w:bCs/>
                <w:lang w:val="nb-NO"/>
              </w:rPr>
            </w:pPr>
            <w:r w:rsidRPr="00CF6B9C">
              <w:rPr>
                <w:b/>
                <w:bCs/>
                <w:lang w:val="nb-NO"/>
              </w:rPr>
              <w:t>4</w:t>
            </w:r>
          </w:p>
        </w:tc>
        <w:tc>
          <w:tcPr>
            <w:tcW w:w="3982" w:type="dxa"/>
            <w:tcBorders>
              <w:top w:val="single" w:sz="4" w:space="0" w:color="auto"/>
              <w:left w:val="single" w:sz="4" w:space="0" w:color="auto"/>
              <w:bottom w:val="single" w:sz="4" w:space="0" w:color="auto"/>
              <w:right w:val="single" w:sz="4" w:space="0" w:color="auto"/>
            </w:tcBorders>
            <w:shd w:val="clear" w:color="auto" w:fill="auto"/>
          </w:tcPr>
          <w:p w14:paraId="4D8908DC" w14:textId="77777777" w:rsidR="00C30EF1" w:rsidRPr="00CF6B9C" w:rsidRDefault="00C30EF1" w:rsidP="007209B8">
            <w:pPr>
              <w:rPr>
                <w:b/>
                <w:bCs/>
                <w:u w:val="single"/>
                <w:lang w:val="pt-BR"/>
              </w:rPr>
            </w:pPr>
            <w:r w:rsidRPr="00CF6B9C">
              <w:rPr>
                <w:b/>
                <w:bCs/>
                <w:u w:val="single"/>
                <w:lang w:val="pt-BR"/>
              </w:rPr>
              <w:t>Hướng dẫn tự học</w:t>
            </w:r>
          </w:p>
          <w:p w14:paraId="1D25B770" w14:textId="77777777" w:rsidR="00C30EF1" w:rsidRPr="00CF6B9C" w:rsidRDefault="00C30EF1" w:rsidP="007209B8">
            <w:pPr>
              <w:rPr>
                <w:lang w:val="pt-BR"/>
              </w:rPr>
            </w:pPr>
            <w:r w:rsidRPr="00CF6B9C">
              <w:rPr>
                <w:lang w:val="pt-BR"/>
              </w:rPr>
              <w:t>bt trang 51,52</w:t>
            </w: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14:paraId="4AFAF584" w14:textId="77777777" w:rsidR="00C30EF1" w:rsidRPr="00CF6B9C" w:rsidRDefault="00C30EF1" w:rsidP="007209B8">
            <w:pPr>
              <w:rPr>
                <w:lang w:val="pt-BR"/>
              </w:rPr>
            </w:pPr>
            <w:r w:rsidRPr="00CF6B9C">
              <w:rPr>
                <w:lang w:val="pt-BR"/>
              </w:rPr>
              <w:t>......................................................................</w:t>
            </w:r>
          </w:p>
          <w:p w14:paraId="18A99AC7" w14:textId="77777777" w:rsidR="00C30EF1" w:rsidRPr="00CF6B9C" w:rsidRDefault="00C30EF1" w:rsidP="007209B8">
            <w:pPr>
              <w:rPr>
                <w:lang w:val="pt-BR"/>
              </w:rPr>
            </w:pPr>
            <w:r w:rsidRPr="00CF6B9C">
              <w:rPr>
                <w:lang w:val="pt-BR"/>
              </w:rPr>
              <w:t>....................................................................</w:t>
            </w:r>
          </w:p>
          <w:p w14:paraId="3DA38542" w14:textId="77777777" w:rsidR="00C30EF1" w:rsidRPr="00CF6B9C" w:rsidRDefault="00C30EF1" w:rsidP="007209B8">
            <w:pPr>
              <w:rPr>
                <w:lang w:val="pt-BR"/>
              </w:rPr>
            </w:pPr>
            <w:r w:rsidRPr="00CF6B9C">
              <w:rPr>
                <w:lang w:val="pt-BR"/>
              </w:rPr>
              <w:t>....................................................................</w:t>
            </w:r>
          </w:p>
          <w:p w14:paraId="453BFAF6" w14:textId="77777777" w:rsidR="00C30EF1" w:rsidRPr="00CF6B9C" w:rsidRDefault="00C30EF1" w:rsidP="007209B8">
            <w:pPr>
              <w:rPr>
                <w:lang w:val="pt-BR"/>
              </w:rPr>
            </w:pPr>
            <w:r w:rsidRPr="00CF6B9C">
              <w:rPr>
                <w:lang w:val="pt-BR"/>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177BDF" w14:textId="7878157D" w:rsidR="00C30EF1" w:rsidRPr="00CF6B9C" w:rsidRDefault="00EB4D2B" w:rsidP="007209B8">
            <w:pPr>
              <w:rPr>
                <w:lang w:val="pt-BR"/>
              </w:rPr>
            </w:pPr>
            <w:r>
              <w:rPr>
                <w:lang w:val="it-IT"/>
              </w:rPr>
              <w:t>5</w:t>
            </w:r>
            <w:r w:rsidRPr="00CF6B9C">
              <w:rPr>
                <w:lang w:val="it-IT"/>
              </w:rPr>
              <w:t xml:space="preserve"> phút</w:t>
            </w:r>
          </w:p>
        </w:tc>
      </w:tr>
    </w:tbl>
    <w:p w14:paraId="3430C7F3" w14:textId="77777777" w:rsidR="00C30EF1" w:rsidRPr="00CF6B9C" w:rsidRDefault="00C30EF1" w:rsidP="00C30EF1">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494"/>
      </w:tblGrid>
      <w:tr w:rsidR="00C30EF1" w:rsidRPr="00CF6B9C" w14:paraId="63469EEE" w14:textId="77777777" w:rsidTr="007209B8">
        <w:tc>
          <w:tcPr>
            <w:tcW w:w="3384" w:type="dxa"/>
            <w:tcBorders>
              <w:top w:val="single" w:sz="4" w:space="0" w:color="auto"/>
              <w:left w:val="single" w:sz="4" w:space="0" w:color="auto"/>
              <w:bottom w:val="single" w:sz="4" w:space="0" w:color="auto"/>
              <w:right w:val="single" w:sz="4" w:space="0" w:color="auto"/>
            </w:tcBorders>
            <w:shd w:val="clear" w:color="auto" w:fill="auto"/>
          </w:tcPr>
          <w:p w14:paraId="4E738D8B" w14:textId="77777777" w:rsidR="00C30EF1" w:rsidRPr="00242273" w:rsidRDefault="00C30EF1" w:rsidP="007209B8">
            <w:pPr>
              <w:rPr>
                <w:b/>
                <w:u w:val="single"/>
                <w:lang w:val="pt-BR"/>
              </w:rPr>
            </w:pPr>
          </w:p>
          <w:p w14:paraId="4209E649" w14:textId="77777777" w:rsidR="00C30EF1" w:rsidRPr="00242273" w:rsidRDefault="00C30EF1" w:rsidP="007209B8">
            <w:pPr>
              <w:rPr>
                <w:b/>
                <w:u w:val="single"/>
                <w:lang w:val="pt-BR"/>
              </w:rPr>
            </w:pPr>
          </w:p>
          <w:p w14:paraId="10D461BA" w14:textId="77777777" w:rsidR="00C30EF1" w:rsidRPr="00242273" w:rsidRDefault="00C30EF1" w:rsidP="007209B8">
            <w:pPr>
              <w:rPr>
                <w:b/>
                <w:u w:val="single"/>
                <w:lang w:val="pt-BR"/>
              </w:rPr>
            </w:pPr>
            <w:r w:rsidRPr="00242273">
              <w:rPr>
                <w:b/>
                <w:u w:val="single"/>
                <w:lang w:val="pt-BR"/>
              </w:rPr>
              <w:t xml:space="preserve">Nguồn tài liệu tham khảo </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3EB5E2EE" w14:textId="77777777" w:rsidR="00C30EF1" w:rsidRPr="00242273" w:rsidRDefault="00C30EF1" w:rsidP="007209B8">
            <w:pPr>
              <w:jc w:val="both"/>
            </w:pPr>
            <w:r w:rsidRPr="00242273">
              <w:t xml:space="preserve">1. </w:t>
            </w:r>
            <w:r w:rsidRPr="00242273">
              <w:rPr>
                <w:i/>
                <w:iCs/>
              </w:rPr>
              <w:t xml:space="preserve">Giáo trình hóa học 4, </w:t>
            </w:r>
            <w:r w:rsidRPr="00242273">
              <w:t>Trường CĐ lý tự trọng Tp. HCM, năm 2018.</w:t>
            </w:r>
          </w:p>
          <w:p w14:paraId="62CF8D70" w14:textId="77777777" w:rsidR="00C30EF1" w:rsidRPr="00242273" w:rsidRDefault="00C30EF1" w:rsidP="007209B8">
            <w:pPr>
              <w:jc w:val="both"/>
            </w:pPr>
            <w:r w:rsidRPr="00242273">
              <w:t xml:space="preserve">2. </w:t>
            </w:r>
            <w:r w:rsidRPr="00242273">
              <w:rPr>
                <w:lang w:val="vi-VN"/>
              </w:rPr>
              <w:t>Nguyễn Xuân Trường</w:t>
            </w:r>
            <w:r w:rsidRPr="00242273">
              <w:t xml:space="preserve">, </w:t>
            </w:r>
            <w:r w:rsidRPr="00242273">
              <w:rPr>
                <w:i/>
                <w:iCs/>
              </w:rPr>
              <w:t xml:space="preserve">Hóa học 12, </w:t>
            </w:r>
            <w:r w:rsidRPr="00242273">
              <w:rPr>
                <w:lang w:val="vi-VN"/>
              </w:rPr>
              <w:t>NXB Giáo dục Việt Nam</w:t>
            </w:r>
            <w:r w:rsidRPr="00242273">
              <w:t>, năm 2015.</w:t>
            </w:r>
          </w:p>
          <w:p w14:paraId="4F71FEBE" w14:textId="77777777" w:rsidR="00C30EF1" w:rsidRPr="00242273" w:rsidRDefault="00C30EF1" w:rsidP="007209B8">
            <w:pPr>
              <w:jc w:val="both"/>
              <w:rPr>
                <w:b/>
                <w:lang w:val="pt-BR"/>
              </w:rPr>
            </w:pPr>
            <w:r w:rsidRPr="00242273">
              <w:t xml:space="preserve">3. </w:t>
            </w:r>
            <w:r w:rsidRPr="00242273">
              <w:rPr>
                <w:lang w:val="vi-VN"/>
              </w:rPr>
              <w:t xml:space="preserve">Nguyễn Xuân Trường, </w:t>
            </w:r>
            <w:r w:rsidRPr="00242273">
              <w:rPr>
                <w:i/>
                <w:iCs/>
                <w:lang w:val="vi-VN"/>
              </w:rPr>
              <w:t xml:space="preserve">Bài tập Hóa học </w:t>
            </w:r>
            <w:r w:rsidRPr="00242273">
              <w:t xml:space="preserve">12, </w:t>
            </w:r>
            <w:r w:rsidRPr="00242273">
              <w:rPr>
                <w:lang w:val="vi-VN"/>
              </w:rPr>
              <w:t>NXB Giáo dục Việt Nam</w:t>
            </w:r>
            <w:r w:rsidRPr="00242273">
              <w:t>, năm 2015.</w:t>
            </w:r>
          </w:p>
        </w:tc>
      </w:tr>
      <w:tr w:rsidR="00C30EF1" w:rsidRPr="00CF6B9C" w14:paraId="7CB13868" w14:textId="77777777" w:rsidTr="007209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14:paraId="29483C8A" w14:textId="77777777" w:rsidR="00C30EF1" w:rsidRPr="00CF6B9C" w:rsidRDefault="00C30EF1" w:rsidP="007209B8">
            <w:pPr>
              <w:rPr>
                <w:lang w:val="pt-BR"/>
              </w:rPr>
            </w:pPr>
          </w:p>
          <w:p w14:paraId="53474057" w14:textId="77777777" w:rsidR="00C30EF1" w:rsidRPr="00CF6B9C" w:rsidRDefault="00C30EF1" w:rsidP="007209B8">
            <w:pPr>
              <w:jc w:val="center"/>
              <w:rPr>
                <w:b/>
                <w:bCs/>
                <w:lang w:val="pt-BR"/>
              </w:rPr>
            </w:pPr>
            <w:r w:rsidRPr="00CF6B9C">
              <w:rPr>
                <w:b/>
                <w:bCs/>
                <w:lang w:val="pt-BR"/>
              </w:rPr>
              <w:t>Trưởng khoa/Trưởng tổ môn</w:t>
            </w:r>
          </w:p>
          <w:p w14:paraId="6F7C2B02" w14:textId="1B3EE29B" w:rsidR="00C30EF1" w:rsidRPr="00CF6B9C" w:rsidRDefault="008961A6" w:rsidP="007209B8">
            <w:pPr>
              <w:jc w:val="center"/>
              <w:rPr>
                <w:b/>
                <w:bCs/>
                <w:lang w:val="pt-BR"/>
              </w:rPr>
            </w:pPr>
            <w:r>
              <w:rPr>
                <w:b/>
                <w:bCs/>
                <w:sz w:val="26"/>
                <w:szCs w:val="26"/>
              </w:rPr>
              <w:t>Phạm Thị Thu Nga</w:t>
            </w:r>
          </w:p>
          <w:p w14:paraId="098AF107" w14:textId="77777777" w:rsidR="00C30EF1" w:rsidRPr="00CF6B9C" w:rsidRDefault="00C30EF1" w:rsidP="007209B8">
            <w:pPr>
              <w:jc w:val="center"/>
              <w:rPr>
                <w:b/>
                <w:bCs/>
                <w:lang w:val="pt-BR"/>
              </w:rPr>
            </w:pPr>
          </w:p>
          <w:p w14:paraId="324D526A" w14:textId="77777777" w:rsidR="00C30EF1" w:rsidRPr="00CF6B9C" w:rsidRDefault="00C30EF1" w:rsidP="007209B8">
            <w:pPr>
              <w:jc w:val="center"/>
              <w:rPr>
                <w:b/>
                <w:bCs/>
                <w:lang w:val="pt-BR"/>
              </w:rPr>
            </w:pPr>
          </w:p>
          <w:p w14:paraId="5B5F812D" w14:textId="77777777" w:rsidR="00C30EF1" w:rsidRPr="00CF6B9C" w:rsidRDefault="00C30EF1" w:rsidP="007209B8">
            <w:pPr>
              <w:jc w:val="center"/>
              <w:rPr>
                <w:b/>
                <w:bCs/>
                <w:lang w:val="pt-BR"/>
              </w:rPr>
            </w:pPr>
          </w:p>
          <w:p w14:paraId="79EB7EED" w14:textId="77777777" w:rsidR="00C30EF1" w:rsidRPr="00CF6B9C" w:rsidRDefault="00C30EF1" w:rsidP="007209B8">
            <w:pPr>
              <w:jc w:val="center"/>
              <w:rPr>
                <w:b/>
                <w:bCs/>
                <w:lang w:val="pt-BR"/>
              </w:rPr>
            </w:pPr>
          </w:p>
          <w:p w14:paraId="5A71334C" w14:textId="77777777" w:rsidR="00C30EF1" w:rsidRPr="00CF6B9C" w:rsidRDefault="00C30EF1" w:rsidP="007209B8">
            <w:pPr>
              <w:jc w:val="center"/>
              <w:rPr>
                <w:b/>
                <w:bCs/>
                <w:lang w:val="pt-BR"/>
              </w:rPr>
            </w:pPr>
          </w:p>
          <w:p w14:paraId="43C9C559" w14:textId="77777777" w:rsidR="00C30EF1" w:rsidRPr="00CF6B9C" w:rsidRDefault="00C30EF1" w:rsidP="007209B8">
            <w:pPr>
              <w:jc w:val="center"/>
              <w:rPr>
                <w:b/>
                <w:bCs/>
                <w:lang w:val="pt-BR"/>
              </w:rPr>
            </w:pPr>
          </w:p>
        </w:tc>
        <w:tc>
          <w:tcPr>
            <w:tcW w:w="5494" w:type="dxa"/>
            <w:shd w:val="clear" w:color="auto" w:fill="auto"/>
          </w:tcPr>
          <w:p w14:paraId="2EA4BFE6" w14:textId="77777777" w:rsidR="00C30EF1" w:rsidRPr="00CF6B9C" w:rsidRDefault="00C30EF1" w:rsidP="007209B8">
            <w:pPr>
              <w:rPr>
                <w:lang w:val="pt-BR"/>
              </w:rPr>
            </w:pPr>
          </w:p>
          <w:p w14:paraId="40F4AC48" w14:textId="2615386C" w:rsidR="00C30EF1" w:rsidRPr="00CF6B9C" w:rsidRDefault="005E15F7" w:rsidP="007209B8">
            <w:pPr>
              <w:jc w:val="center"/>
              <w:rPr>
                <w:b/>
                <w:bCs/>
                <w:lang w:val="pt-BR"/>
              </w:rPr>
            </w:pPr>
            <w:r>
              <w:rPr>
                <w:i/>
                <w:lang w:val="pt-BR"/>
              </w:rPr>
              <w:t xml:space="preserve">Tp. Hồ Chí Minh, ngày 18 tháng 10  năm 2021 </w:t>
            </w:r>
            <w:r w:rsidR="00C30EF1" w:rsidRPr="00CF6B9C">
              <w:rPr>
                <w:lang w:val="pt-BR"/>
              </w:rPr>
              <w:t xml:space="preserve">          </w:t>
            </w:r>
            <w:r w:rsidR="00C30EF1" w:rsidRPr="00CF6B9C">
              <w:rPr>
                <w:b/>
                <w:lang w:val="pt-BR"/>
              </w:rPr>
              <w:t>Giảng viên</w:t>
            </w:r>
          </w:p>
          <w:p w14:paraId="05820E04" w14:textId="621D91AF" w:rsidR="00C30EF1" w:rsidRPr="00CF6B9C" w:rsidRDefault="00881F7D" w:rsidP="007209B8">
            <w:pPr>
              <w:jc w:val="center"/>
              <w:rPr>
                <w:b/>
                <w:lang w:val="pt-BR"/>
              </w:rPr>
            </w:pPr>
            <w:r>
              <w:t>Trịnh Khắc Vũ</w:t>
            </w:r>
          </w:p>
          <w:p w14:paraId="696075CF" w14:textId="77777777" w:rsidR="00C30EF1" w:rsidRPr="00CF6B9C" w:rsidRDefault="00C30EF1" w:rsidP="007209B8">
            <w:pPr>
              <w:jc w:val="center"/>
              <w:rPr>
                <w:lang w:val="pt-BR"/>
              </w:rPr>
            </w:pPr>
          </w:p>
          <w:p w14:paraId="3494758B" w14:textId="77777777" w:rsidR="00C30EF1" w:rsidRPr="00CF6B9C" w:rsidRDefault="00C30EF1" w:rsidP="007209B8">
            <w:pPr>
              <w:jc w:val="center"/>
              <w:rPr>
                <w:lang w:val="pt-BR"/>
              </w:rPr>
            </w:pPr>
          </w:p>
          <w:p w14:paraId="3E6E2C30" w14:textId="77777777" w:rsidR="00C30EF1" w:rsidRPr="00CF6B9C" w:rsidRDefault="00C30EF1" w:rsidP="007209B8">
            <w:pPr>
              <w:jc w:val="center"/>
              <w:rPr>
                <w:lang w:val="pt-BR"/>
              </w:rPr>
            </w:pPr>
          </w:p>
          <w:p w14:paraId="23A20D59" w14:textId="77777777" w:rsidR="00C30EF1" w:rsidRPr="00CF6B9C" w:rsidRDefault="00C30EF1" w:rsidP="007209B8">
            <w:pPr>
              <w:jc w:val="center"/>
              <w:rPr>
                <w:lang w:val="pt-BR"/>
              </w:rPr>
            </w:pPr>
          </w:p>
          <w:p w14:paraId="1AE6D5FE" w14:textId="77777777" w:rsidR="00C30EF1" w:rsidRPr="00CF6B9C" w:rsidRDefault="00C30EF1" w:rsidP="007209B8">
            <w:pPr>
              <w:jc w:val="center"/>
              <w:rPr>
                <w:lang w:val="pt-BR"/>
              </w:rPr>
            </w:pPr>
          </w:p>
          <w:p w14:paraId="24AC2FC4" w14:textId="77777777" w:rsidR="00C30EF1" w:rsidRPr="00CF6B9C" w:rsidRDefault="00C30EF1" w:rsidP="007209B8">
            <w:pPr>
              <w:rPr>
                <w:lang w:val="pt-BR"/>
              </w:rPr>
            </w:pPr>
          </w:p>
        </w:tc>
      </w:tr>
    </w:tbl>
    <w:p w14:paraId="35CDF58D" w14:textId="77777777" w:rsidR="00C30EF1" w:rsidRPr="00822EEB" w:rsidRDefault="00C30EF1" w:rsidP="00C30EF1">
      <w:pPr>
        <w:rPr>
          <w:lang w:val="vi-VN"/>
        </w:rPr>
      </w:pPr>
    </w:p>
    <w:tbl>
      <w:tblPr>
        <w:tblW w:w="0" w:type="auto"/>
        <w:tblLook w:val="01E0" w:firstRow="1" w:lastRow="1" w:firstColumn="1" w:lastColumn="1" w:noHBand="0" w:noVBand="0"/>
      </w:tblPr>
      <w:tblGrid>
        <w:gridCol w:w="3755"/>
        <w:gridCol w:w="5634"/>
      </w:tblGrid>
      <w:tr w:rsidR="00C30EF1" w:rsidRPr="00CF6B9C" w14:paraId="3566BCDA" w14:textId="77777777" w:rsidTr="007209B8">
        <w:trPr>
          <w:trHeight w:val="119"/>
        </w:trPr>
        <w:tc>
          <w:tcPr>
            <w:tcW w:w="3755" w:type="dxa"/>
            <w:shd w:val="clear" w:color="auto" w:fill="auto"/>
          </w:tcPr>
          <w:p w14:paraId="39520128" w14:textId="12A7D2CC" w:rsidR="00C30EF1" w:rsidRPr="005E15F7" w:rsidRDefault="00C30EF1" w:rsidP="007209B8">
            <w:r w:rsidRPr="00CF6B9C">
              <w:rPr>
                <w:lang w:val="pt-BR"/>
              </w:rPr>
              <w:t>Giáo án số:</w:t>
            </w:r>
            <w:r>
              <w:rPr>
                <w:lang w:val="vi-VN"/>
              </w:rPr>
              <w:t>2</w:t>
            </w:r>
            <w:r w:rsidR="005E15F7">
              <w:t>2</w:t>
            </w:r>
          </w:p>
        </w:tc>
        <w:tc>
          <w:tcPr>
            <w:tcW w:w="5634" w:type="dxa"/>
            <w:shd w:val="clear" w:color="auto" w:fill="auto"/>
          </w:tcPr>
          <w:p w14:paraId="1A033AB1" w14:textId="2B59CAC9" w:rsidR="00C30EF1" w:rsidRPr="009D52A0" w:rsidRDefault="00C30EF1" w:rsidP="007209B8">
            <w:pPr>
              <w:rPr>
                <w:lang w:val="vi-VN"/>
              </w:rPr>
            </w:pPr>
            <w:r w:rsidRPr="00CF6B9C">
              <w:t>Thời gian thực hiện:</w:t>
            </w:r>
            <w:r>
              <w:rPr>
                <w:lang w:val="vi-VN"/>
              </w:rPr>
              <w:t xml:space="preserve"> </w:t>
            </w:r>
            <w:r w:rsidR="00EB4D2B">
              <w:t>2</w:t>
            </w:r>
            <w:r>
              <w:rPr>
                <w:lang w:val="vi-VN"/>
              </w:rPr>
              <w:t xml:space="preserve"> tiết</w:t>
            </w:r>
          </w:p>
          <w:p w14:paraId="08EF6601" w14:textId="77684F8C" w:rsidR="00C30EF1" w:rsidRPr="00C30EF1" w:rsidRDefault="00C30EF1" w:rsidP="007209B8">
            <w:pPr>
              <w:rPr>
                <w:b/>
              </w:rPr>
            </w:pPr>
            <w:r w:rsidRPr="00CF6B9C">
              <w:t>Tên chương</w:t>
            </w:r>
            <w:r>
              <w:rPr>
                <w:lang w:val="vi-VN"/>
              </w:rPr>
              <w:t xml:space="preserve">: </w:t>
            </w:r>
            <w:r w:rsidRPr="009D52A0">
              <w:rPr>
                <w:b/>
                <w:lang w:val="vi-VN"/>
              </w:rPr>
              <w:t xml:space="preserve">Ôn tập </w:t>
            </w:r>
            <w:r>
              <w:rPr>
                <w:b/>
              </w:rPr>
              <w:t>HỌC PHẦN</w:t>
            </w:r>
          </w:p>
          <w:p w14:paraId="6328F5B3" w14:textId="7C9BA664" w:rsidR="00C30EF1" w:rsidRPr="00CF6B9C" w:rsidRDefault="00C30EF1" w:rsidP="007209B8">
            <w:r w:rsidRPr="00CF6B9C">
              <w:t>Thực hiện ngày....</w:t>
            </w:r>
            <w:r w:rsidR="005E15F7">
              <w:t>29</w:t>
            </w:r>
            <w:r w:rsidRPr="00CF6B9C">
              <w:t>....tháng...</w:t>
            </w:r>
            <w:r w:rsidR="005E15F7">
              <w:t>11</w:t>
            </w:r>
            <w:r w:rsidRPr="00CF6B9C">
              <w:t>...năm...</w:t>
            </w:r>
            <w:r w:rsidR="005E15F7">
              <w:t>2021</w:t>
            </w:r>
            <w:r w:rsidRPr="00CF6B9C">
              <w:t>.........</w:t>
            </w:r>
          </w:p>
        </w:tc>
      </w:tr>
    </w:tbl>
    <w:p w14:paraId="4167D575" w14:textId="77777777" w:rsidR="00C30EF1" w:rsidRPr="00CF6B9C" w:rsidRDefault="00C30EF1" w:rsidP="00C30EF1"/>
    <w:p w14:paraId="4774B050" w14:textId="1A79F176" w:rsidR="00C30EF1" w:rsidRPr="00CF6B9C" w:rsidRDefault="00C30EF1" w:rsidP="00C30EF1">
      <w:pPr>
        <w:rPr>
          <w:b/>
          <w:bCs/>
        </w:rPr>
      </w:pPr>
      <w:r w:rsidRPr="00CF6B9C">
        <w:rPr>
          <w:lang w:val="it-IT"/>
        </w:rPr>
        <w:t>Tên bài</w:t>
      </w:r>
      <w:r w:rsidR="005E15F7">
        <w:rPr>
          <w:lang w:val="it-IT"/>
        </w:rPr>
        <w:t xml:space="preserve"> 22</w:t>
      </w:r>
      <w:r w:rsidRPr="00CF6B9C">
        <w:rPr>
          <w:lang w:val="it-IT"/>
        </w:rPr>
        <w:t xml:space="preserve">: </w:t>
      </w:r>
      <w:r w:rsidRPr="00CF6B9C">
        <w:rPr>
          <w:b/>
          <w:lang w:val="it-IT"/>
        </w:rPr>
        <w:t>ÔN TẬP HỌC PHẦN</w:t>
      </w:r>
    </w:p>
    <w:p w14:paraId="629CB97D" w14:textId="77777777" w:rsidR="00C30EF1" w:rsidRPr="00CF6B9C" w:rsidRDefault="00C30EF1" w:rsidP="00C30EF1">
      <w:pPr>
        <w:jc w:val="both"/>
        <w:outlineLvl w:val="0"/>
        <w:rPr>
          <w:b/>
          <w:u w:val="single"/>
          <w:lang w:val="it-IT"/>
        </w:rPr>
      </w:pPr>
      <w:r w:rsidRPr="00CF6B9C">
        <w:rPr>
          <w:b/>
          <w:u w:val="single"/>
          <w:lang w:val="it-IT"/>
        </w:rPr>
        <w:t xml:space="preserve">Mục tiêu của bài: </w:t>
      </w:r>
    </w:p>
    <w:p w14:paraId="3184D4BE" w14:textId="77777777" w:rsidR="00C30EF1" w:rsidRPr="00CF6B9C" w:rsidRDefault="00C30EF1" w:rsidP="00C30EF1">
      <w:pPr>
        <w:jc w:val="both"/>
        <w:outlineLvl w:val="0"/>
        <w:rPr>
          <w:lang w:val="it-IT"/>
        </w:rPr>
      </w:pPr>
      <w:r w:rsidRPr="00CF6B9C">
        <w:rPr>
          <w:lang w:val="it-IT"/>
        </w:rPr>
        <w:t>Sau khi học xong bài này người học có khả năng:</w:t>
      </w:r>
    </w:p>
    <w:p w14:paraId="4FE238D1" w14:textId="77777777" w:rsidR="00C30EF1" w:rsidRPr="00822EEB" w:rsidRDefault="00C30EF1" w:rsidP="00C30EF1">
      <w:pPr>
        <w:rPr>
          <w:b/>
          <w:lang w:val="vi-VN"/>
        </w:rPr>
      </w:pPr>
      <w:r>
        <w:rPr>
          <w:b/>
          <w:lang w:val="vi-VN"/>
        </w:rPr>
        <w:t>1.</w:t>
      </w:r>
      <w:r w:rsidRPr="00822EEB">
        <w:rPr>
          <w:b/>
        </w:rPr>
        <w:t>K</w:t>
      </w:r>
      <w:r w:rsidRPr="00822EEB">
        <w:rPr>
          <w:b/>
          <w:u w:val="single"/>
        </w:rPr>
        <w:t>iến thức</w:t>
      </w:r>
      <w:r w:rsidRPr="00822EEB">
        <w:rPr>
          <w:b/>
        </w:rPr>
        <w:t>:</w:t>
      </w:r>
    </w:p>
    <w:p w14:paraId="34AA81D1" w14:textId="77777777" w:rsidR="00C30EF1" w:rsidRPr="00822EEB" w:rsidRDefault="00C30EF1" w:rsidP="00C30EF1">
      <w:pPr>
        <w:rPr>
          <w:b/>
          <w:lang w:val="vi-VN"/>
        </w:rPr>
      </w:pPr>
      <w:r>
        <w:rPr>
          <w:lang w:val="vi-VN"/>
        </w:rPr>
        <w:t>-</w:t>
      </w:r>
      <w:r w:rsidRPr="00822EEB">
        <w:rPr>
          <w:lang w:val="vi-VN"/>
        </w:rPr>
        <w:t xml:space="preserve"> Sắp xếp, hệ thống </w:t>
      </w:r>
      <w:r>
        <w:t xml:space="preserve">được những kiến thức về </w:t>
      </w:r>
      <w:r>
        <w:rPr>
          <w:bCs/>
          <w:color w:val="000000"/>
          <w:lang w:val="vi-VN"/>
        </w:rPr>
        <w:t>t</w:t>
      </w:r>
      <w:r w:rsidRPr="00CF6B9C">
        <w:rPr>
          <w:bCs/>
          <w:color w:val="000000"/>
        </w:rPr>
        <w:t>ính chất hóa học chung của kim lọai, tính chất của kim loại nhóm IA,IIA,IIIA, Fe, Crôm , và hợp chất tương ứng</w:t>
      </w:r>
      <w:r w:rsidRPr="00CF6B9C">
        <w:t>.</w:t>
      </w:r>
    </w:p>
    <w:p w14:paraId="0C430B3E" w14:textId="77777777" w:rsidR="00C30EF1" w:rsidRPr="00CF6B9C" w:rsidRDefault="00C30EF1" w:rsidP="00C30EF1">
      <w:pPr>
        <w:jc w:val="both"/>
        <w:outlineLvl w:val="0"/>
      </w:pPr>
      <w:r>
        <w:rPr>
          <w:lang w:val="vi-VN"/>
        </w:rPr>
        <w:t>-</w:t>
      </w:r>
      <w:r w:rsidRPr="00822EEB">
        <w:rPr>
          <w:lang w:val="vi-VN"/>
        </w:rPr>
        <w:t xml:space="preserve"> Sắp xếp, hệ thống </w:t>
      </w:r>
      <w:r>
        <w:t xml:space="preserve">được </w:t>
      </w:r>
      <w:r w:rsidRPr="00CF6B9C">
        <w:t>hoá kiến thức các chương hoá học hữu cơ (Cacbohiđrat; Amin, amino axit và protein; Polime và vật liệu polime).</w:t>
      </w:r>
    </w:p>
    <w:p w14:paraId="0312F49C" w14:textId="77777777" w:rsidR="00C30EF1" w:rsidRPr="00CF6B9C" w:rsidRDefault="00C30EF1" w:rsidP="00C30EF1">
      <w:pPr>
        <w:jc w:val="both"/>
        <w:outlineLvl w:val="0"/>
      </w:pPr>
      <w:r w:rsidRPr="00CF6B9C">
        <w:rPr>
          <w:b/>
          <w:bCs/>
        </w:rPr>
        <w:t xml:space="preserve"> 2. </w:t>
      </w:r>
      <w:r w:rsidRPr="00CF6B9C">
        <w:rPr>
          <w:b/>
          <w:bCs/>
          <w:u w:val="single"/>
        </w:rPr>
        <w:t>Kĩ năng</w:t>
      </w:r>
      <w:r w:rsidRPr="00CF6B9C">
        <w:rPr>
          <w:b/>
          <w:bCs/>
        </w:rPr>
        <w:t xml:space="preserve">: </w:t>
      </w:r>
    </w:p>
    <w:p w14:paraId="093EC929" w14:textId="77777777" w:rsidR="00C30EF1" w:rsidRDefault="00C30EF1" w:rsidP="00C30EF1">
      <w:pPr>
        <w:jc w:val="both"/>
        <w:outlineLvl w:val="0"/>
        <w:rPr>
          <w:lang w:val="vi-VN"/>
        </w:rPr>
      </w:pPr>
      <w:r w:rsidRPr="00CF6B9C">
        <w:t xml:space="preserve"> - Giải</w:t>
      </w:r>
      <w:r>
        <w:rPr>
          <w:lang w:val="vi-VN"/>
        </w:rPr>
        <w:t xml:space="preserve"> được</w:t>
      </w:r>
      <w:r w:rsidRPr="00CF6B9C">
        <w:t xml:space="preserve"> bài tập trắc nghiệm và bài tập tự luận </w:t>
      </w:r>
    </w:p>
    <w:p w14:paraId="48B7DE1F" w14:textId="77777777" w:rsidR="00C30EF1" w:rsidRDefault="00C30EF1" w:rsidP="00C30EF1">
      <w:pPr>
        <w:jc w:val="both"/>
        <w:outlineLvl w:val="0"/>
        <w:rPr>
          <w:b/>
          <w:lang w:val="vi-VN"/>
        </w:rPr>
      </w:pPr>
      <w:r w:rsidRPr="00CF6B9C">
        <w:rPr>
          <w:b/>
        </w:rPr>
        <w:t xml:space="preserve">3. </w:t>
      </w:r>
      <w:r w:rsidRPr="00CF6B9C">
        <w:rPr>
          <w:b/>
          <w:u w:val="single"/>
        </w:rPr>
        <w:t>Thái độ</w:t>
      </w:r>
      <w:r w:rsidRPr="00CF6B9C">
        <w:rPr>
          <w:b/>
        </w:rPr>
        <w:t>:</w:t>
      </w:r>
    </w:p>
    <w:p w14:paraId="50D12CE2" w14:textId="77777777" w:rsidR="00C30EF1" w:rsidRPr="00242273" w:rsidRDefault="00C30EF1" w:rsidP="00C30EF1">
      <w:pPr>
        <w:spacing w:line="276" w:lineRule="auto"/>
        <w:rPr>
          <w:szCs w:val="22"/>
          <w:lang w:val="vi-VN"/>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 sử dụng hợp lí tài nguyên.</w:t>
      </w:r>
    </w:p>
    <w:p w14:paraId="03B3BEA9" w14:textId="77777777" w:rsidR="00C30EF1" w:rsidRPr="00CF6B9C" w:rsidRDefault="00C30EF1" w:rsidP="00C30EF1">
      <w:pPr>
        <w:rPr>
          <w:b/>
          <w:u w:val="single"/>
          <w:lang w:val="it-IT"/>
        </w:rPr>
      </w:pPr>
      <w:r w:rsidRPr="00CF6B9C">
        <w:rPr>
          <w:b/>
          <w:u w:val="single"/>
          <w:lang w:val="it-IT"/>
        </w:rPr>
        <w:t>đồ dùng và phương tiện dạy học:</w:t>
      </w:r>
    </w:p>
    <w:p w14:paraId="21A603BB" w14:textId="77777777" w:rsidR="00C30EF1" w:rsidRPr="00CF6B9C" w:rsidRDefault="00C30EF1" w:rsidP="00C30EF1">
      <w:pPr>
        <w:jc w:val="both"/>
        <w:outlineLvl w:val="0"/>
      </w:pPr>
      <w:r w:rsidRPr="00CF6B9C">
        <w:t>- Yêu cầu HS lập bảng tổng kết kiến thức trước khi lên lớp ôn tập phần hoá học hữu cơ.</w:t>
      </w:r>
    </w:p>
    <w:p w14:paraId="78E9E875" w14:textId="77777777" w:rsidR="00C30EF1" w:rsidRPr="00CF6B9C" w:rsidRDefault="00C30EF1" w:rsidP="00C30EF1">
      <w:pPr>
        <w:jc w:val="both"/>
        <w:outlineLvl w:val="0"/>
      </w:pPr>
      <w:r w:rsidRPr="00CF6B9C">
        <w:t xml:space="preserve">  - GV lập bảng tổng kết kiến thức. Máy chiếu</w:t>
      </w:r>
    </w:p>
    <w:p w14:paraId="4087D44E" w14:textId="77777777" w:rsidR="00C30EF1" w:rsidRPr="00CF6B9C" w:rsidRDefault="00C30EF1" w:rsidP="00C30EF1">
      <w:r w:rsidRPr="00CF6B9C">
        <w:rPr>
          <w:b/>
          <w:lang w:val="it-IT"/>
        </w:rPr>
        <w:t>I. Ổn định lớp học:</w:t>
      </w:r>
      <w:r w:rsidRPr="00CF6B9C">
        <w:t xml:space="preserve"> Điểm danh, nhắc nhở các trường hợp gần bị cấm thi.</w:t>
      </w:r>
      <w:r w:rsidRPr="00CF6B9C">
        <w:rPr>
          <w:lang w:val="it-IT"/>
        </w:rPr>
        <w:t xml:space="preserve"> Thời gian: 5 phút</w:t>
      </w:r>
    </w:p>
    <w:p w14:paraId="35E87B4B" w14:textId="77777777" w:rsidR="00C30EF1" w:rsidRDefault="00C30EF1" w:rsidP="00C30EF1">
      <w:pPr>
        <w:rPr>
          <w:lang w:val="vi-VN"/>
        </w:rPr>
      </w:pPr>
      <w:r w:rsidRPr="008355E4">
        <w:rPr>
          <w:lang w:val="de-DE"/>
        </w:rPr>
        <w:t>Số học sinh vắng:…………Tên:</w:t>
      </w:r>
    </w:p>
    <w:p w14:paraId="32CEC69C" w14:textId="77777777" w:rsidR="00C30EF1" w:rsidRPr="00CF6B9C" w:rsidRDefault="00C30EF1" w:rsidP="00C30EF1">
      <w:pPr>
        <w:rPr>
          <w:b/>
          <w:lang w:val="sv-SE"/>
        </w:rPr>
      </w:pPr>
      <w:r w:rsidRPr="00CF6B9C">
        <w:rPr>
          <w:b/>
          <w:lang w:val="sv-SE"/>
        </w:rPr>
        <w:t>II. Thực hiện bài học:</w:t>
      </w:r>
    </w:p>
    <w:p w14:paraId="41A62AC2" w14:textId="77777777" w:rsidR="00C30EF1" w:rsidRPr="00CF6B9C" w:rsidRDefault="00C30EF1" w:rsidP="00C30EF1">
      <w:pPr>
        <w:rPr>
          <w:lang w:val="sv-S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2460"/>
        <w:gridCol w:w="1984"/>
        <w:gridCol w:w="851"/>
      </w:tblGrid>
      <w:tr w:rsidR="00C30EF1" w:rsidRPr="00CF6B9C" w14:paraId="71F58179" w14:textId="77777777" w:rsidTr="007209B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1EC33762" w14:textId="77777777" w:rsidR="00C30EF1" w:rsidRPr="00CF6B9C" w:rsidRDefault="00C30EF1" w:rsidP="007209B8">
            <w:pPr>
              <w:rPr>
                <w:lang w:val="de-DE"/>
              </w:rPr>
            </w:pPr>
            <w:r w:rsidRPr="00CF6B9C">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14:paraId="42307B73" w14:textId="77777777" w:rsidR="00C30EF1" w:rsidRPr="00CF6B9C" w:rsidRDefault="00C30EF1" w:rsidP="007209B8">
            <w:pPr>
              <w:jc w:val="center"/>
              <w:rPr>
                <w:lang w:val="de-DE"/>
              </w:rPr>
            </w:pPr>
            <w:r w:rsidRPr="00CF6B9C">
              <w:rPr>
                <w:lang w:val="de-DE"/>
              </w:rPr>
              <w:t>Nội dung</w:t>
            </w:r>
          </w:p>
        </w:tc>
        <w:tc>
          <w:tcPr>
            <w:tcW w:w="4444" w:type="dxa"/>
            <w:gridSpan w:val="2"/>
            <w:tcBorders>
              <w:top w:val="single" w:sz="4" w:space="0" w:color="auto"/>
              <w:left w:val="single" w:sz="4" w:space="0" w:color="auto"/>
              <w:bottom w:val="single" w:sz="4" w:space="0" w:color="auto"/>
              <w:right w:val="single" w:sz="4" w:space="0" w:color="auto"/>
            </w:tcBorders>
            <w:shd w:val="clear" w:color="auto" w:fill="auto"/>
          </w:tcPr>
          <w:p w14:paraId="58FCC43E" w14:textId="77777777" w:rsidR="00C30EF1" w:rsidRPr="00CF6B9C" w:rsidRDefault="00C30EF1" w:rsidP="007209B8">
            <w:pPr>
              <w:jc w:val="center"/>
              <w:rPr>
                <w:lang w:val="fr-FR"/>
              </w:rPr>
            </w:pPr>
            <w:r w:rsidRPr="00CF6B9C">
              <w:rPr>
                <w:lang w:val="fr-FR"/>
              </w:rPr>
              <w:t>Hoạt động dạy học</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14:paraId="740153B7" w14:textId="77777777" w:rsidR="00C30EF1" w:rsidRPr="00CF6B9C" w:rsidRDefault="00C30EF1" w:rsidP="007209B8">
            <w:pPr>
              <w:jc w:val="center"/>
              <w:rPr>
                <w:lang w:val="de-DE"/>
              </w:rPr>
            </w:pPr>
            <w:r w:rsidRPr="00CF6B9C">
              <w:rPr>
                <w:lang w:val="de-DE"/>
              </w:rPr>
              <w:t>Thời gian</w:t>
            </w:r>
          </w:p>
        </w:tc>
      </w:tr>
      <w:tr w:rsidR="00C30EF1" w:rsidRPr="00CF6B9C" w14:paraId="37F26660" w14:textId="77777777" w:rsidTr="007209B8">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7274F1AB" w14:textId="77777777" w:rsidR="00C30EF1" w:rsidRPr="00CF6B9C" w:rsidRDefault="00C30EF1" w:rsidP="007209B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14:paraId="0B6830EC" w14:textId="77777777" w:rsidR="00C30EF1" w:rsidRPr="00CF6B9C" w:rsidRDefault="00C30EF1" w:rsidP="007209B8">
            <w:pPr>
              <w:rPr>
                <w:lang w:val="de-DE"/>
              </w:rPr>
            </w:pPr>
          </w:p>
        </w:tc>
        <w:tc>
          <w:tcPr>
            <w:tcW w:w="2460" w:type="dxa"/>
            <w:tcBorders>
              <w:top w:val="single" w:sz="4" w:space="0" w:color="auto"/>
              <w:left w:val="single" w:sz="4" w:space="0" w:color="auto"/>
              <w:bottom w:val="single" w:sz="4" w:space="0" w:color="auto"/>
              <w:right w:val="single" w:sz="4" w:space="0" w:color="auto"/>
            </w:tcBorders>
            <w:shd w:val="clear" w:color="auto" w:fill="auto"/>
          </w:tcPr>
          <w:p w14:paraId="372994B1" w14:textId="77777777" w:rsidR="00C30EF1" w:rsidRPr="00CF6B9C" w:rsidRDefault="00C30EF1" w:rsidP="007209B8">
            <w:pPr>
              <w:jc w:val="center"/>
              <w:rPr>
                <w:lang w:val="de-DE"/>
              </w:rPr>
            </w:pPr>
            <w:r w:rsidRPr="00CF6B9C">
              <w:rPr>
                <w:lang w:val="de-DE"/>
              </w:rPr>
              <w:t xml:space="preserve">Hoạt động của </w:t>
            </w:r>
            <w:r w:rsidRPr="00CF6B9C">
              <w:rPr>
                <w:lang w:val="pt-BR"/>
              </w:rPr>
              <w:t>giảng viên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13A24AA" w14:textId="77777777" w:rsidR="00C30EF1" w:rsidRPr="00CF6B9C" w:rsidRDefault="00C30EF1" w:rsidP="007209B8">
            <w:pPr>
              <w:jc w:val="center"/>
              <w:rPr>
                <w:lang w:val="de-DE"/>
              </w:rPr>
            </w:pPr>
            <w:r w:rsidRPr="00CF6B9C">
              <w:rPr>
                <w:lang w:val="de-DE"/>
              </w:rPr>
              <w:t xml:space="preserve">Hoạt động của </w:t>
            </w:r>
            <w:r w:rsidRPr="00CF6B9C">
              <w:rPr>
                <w:lang w:val="it-IT"/>
              </w:rPr>
              <w:t>người học</w:t>
            </w: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3E9D69D8" w14:textId="77777777" w:rsidR="00C30EF1" w:rsidRPr="00CF6B9C" w:rsidRDefault="00C30EF1" w:rsidP="007209B8">
            <w:pPr>
              <w:rPr>
                <w:lang w:val="de-DE"/>
              </w:rPr>
            </w:pPr>
          </w:p>
        </w:tc>
      </w:tr>
      <w:tr w:rsidR="00C30EF1" w:rsidRPr="00CF6B9C" w14:paraId="7618ABAC" w14:textId="77777777" w:rsidTr="007209B8">
        <w:tc>
          <w:tcPr>
            <w:tcW w:w="521" w:type="dxa"/>
            <w:tcBorders>
              <w:top w:val="single" w:sz="4" w:space="0" w:color="auto"/>
              <w:left w:val="single" w:sz="4" w:space="0" w:color="auto"/>
              <w:bottom w:val="single" w:sz="4" w:space="0" w:color="auto"/>
              <w:right w:val="single" w:sz="4" w:space="0" w:color="auto"/>
            </w:tcBorders>
            <w:shd w:val="clear" w:color="auto" w:fill="auto"/>
          </w:tcPr>
          <w:p w14:paraId="694E41B8" w14:textId="77777777" w:rsidR="00C30EF1" w:rsidRPr="00CF6B9C" w:rsidRDefault="00C30EF1" w:rsidP="007209B8">
            <w:pPr>
              <w:jc w:val="center"/>
              <w:rPr>
                <w:b/>
                <w:bCs/>
                <w:lang w:val="de-DE"/>
              </w:rPr>
            </w:pPr>
            <w:r w:rsidRPr="00CF6B9C">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14:paraId="7A3C2FAB" w14:textId="77777777" w:rsidR="00C30EF1" w:rsidRPr="00CF6B9C" w:rsidRDefault="00C30EF1" w:rsidP="007209B8">
            <w:pPr>
              <w:rPr>
                <w:lang w:val="de-DE"/>
              </w:rPr>
            </w:pPr>
            <w:r w:rsidRPr="00CF6B9C">
              <w:rPr>
                <w:b/>
                <w:bCs/>
                <w:u w:val="single"/>
                <w:lang w:val="de-DE"/>
              </w:rPr>
              <w:t>Dẫn nhập</w:t>
            </w:r>
          </w:p>
          <w:p w14:paraId="71FDAEAD" w14:textId="77777777" w:rsidR="00C30EF1" w:rsidRPr="00CF6B9C" w:rsidRDefault="00C30EF1" w:rsidP="007209B8">
            <w:pPr>
              <w:rPr>
                <w:lang w:val="de-DE"/>
              </w:rPr>
            </w:pPr>
          </w:p>
        </w:tc>
        <w:tc>
          <w:tcPr>
            <w:tcW w:w="2460" w:type="dxa"/>
            <w:tcBorders>
              <w:top w:val="single" w:sz="4" w:space="0" w:color="auto"/>
              <w:left w:val="single" w:sz="4" w:space="0" w:color="auto"/>
              <w:bottom w:val="single" w:sz="4" w:space="0" w:color="auto"/>
              <w:right w:val="single" w:sz="4" w:space="0" w:color="auto"/>
            </w:tcBorders>
            <w:shd w:val="clear" w:color="auto" w:fill="auto"/>
          </w:tcPr>
          <w:p w14:paraId="2C2310EB" w14:textId="77777777" w:rsidR="00C30EF1" w:rsidRPr="00CF6B9C" w:rsidRDefault="00C30EF1" w:rsidP="007209B8">
            <w:pPr>
              <w:rPr>
                <w:lang w:val="de-DE"/>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4CDAC4" w14:textId="77777777" w:rsidR="00C30EF1" w:rsidRPr="00CF6B9C" w:rsidRDefault="00C30EF1" w:rsidP="007209B8">
            <w:pPr>
              <w:rPr>
                <w:lang w:val="de-DE"/>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71716A" w14:textId="08C0D0DA" w:rsidR="00C30EF1" w:rsidRPr="00CF6B9C" w:rsidRDefault="00EB4D2B" w:rsidP="007209B8">
            <w:pPr>
              <w:rPr>
                <w:lang w:val="de-DE"/>
              </w:rPr>
            </w:pPr>
            <w:r>
              <w:rPr>
                <w:lang w:val="it-IT"/>
              </w:rPr>
              <w:t>5</w:t>
            </w:r>
            <w:r w:rsidRPr="00CF6B9C">
              <w:rPr>
                <w:lang w:val="it-IT"/>
              </w:rPr>
              <w:t xml:space="preserve"> phút</w:t>
            </w:r>
          </w:p>
        </w:tc>
      </w:tr>
      <w:tr w:rsidR="00C30EF1" w:rsidRPr="00CF6B9C" w14:paraId="5B8AA88F" w14:textId="77777777" w:rsidTr="007209B8">
        <w:tc>
          <w:tcPr>
            <w:tcW w:w="521" w:type="dxa"/>
            <w:tcBorders>
              <w:top w:val="single" w:sz="4" w:space="0" w:color="auto"/>
              <w:left w:val="single" w:sz="4" w:space="0" w:color="auto"/>
              <w:bottom w:val="single" w:sz="4" w:space="0" w:color="auto"/>
              <w:right w:val="single" w:sz="4" w:space="0" w:color="auto"/>
            </w:tcBorders>
            <w:shd w:val="clear" w:color="auto" w:fill="auto"/>
          </w:tcPr>
          <w:p w14:paraId="2B7EE038" w14:textId="77777777" w:rsidR="00C30EF1" w:rsidRPr="00CF6B9C" w:rsidRDefault="00C30EF1" w:rsidP="007209B8">
            <w:pPr>
              <w:jc w:val="center"/>
              <w:rPr>
                <w:b/>
                <w:bCs/>
                <w:lang w:val="de-DE"/>
              </w:rPr>
            </w:pPr>
            <w:r w:rsidRPr="00CF6B9C">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14:paraId="3D6C8C33" w14:textId="77777777" w:rsidR="00C30EF1" w:rsidRPr="009D52A0" w:rsidRDefault="00C30EF1" w:rsidP="007209B8">
            <w:pPr>
              <w:widowControl w:val="0"/>
              <w:tabs>
                <w:tab w:val="left" w:pos="360"/>
                <w:tab w:val="left" w:pos="2880"/>
                <w:tab w:val="left" w:pos="5500"/>
                <w:tab w:val="left" w:pos="8040"/>
              </w:tabs>
              <w:autoSpaceDE w:val="0"/>
              <w:autoSpaceDN w:val="0"/>
              <w:adjustRightInd w:val="0"/>
              <w:jc w:val="both"/>
              <w:rPr>
                <w:b/>
                <w:u w:val="single"/>
                <w:lang w:val="vi-VN"/>
              </w:rPr>
            </w:pPr>
            <w:r w:rsidRPr="009D52A0">
              <w:rPr>
                <w:b/>
                <w:u w:val="single"/>
                <w:lang w:val="vi-VN"/>
              </w:rPr>
              <w:t>I.Lý thuyết</w:t>
            </w:r>
          </w:p>
          <w:p w14:paraId="084B61CA" w14:textId="77777777" w:rsidR="00C30EF1" w:rsidRDefault="00C30EF1" w:rsidP="007209B8">
            <w:pPr>
              <w:widowControl w:val="0"/>
              <w:tabs>
                <w:tab w:val="left" w:pos="360"/>
                <w:tab w:val="left" w:pos="2880"/>
                <w:tab w:val="left" w:pos="5500"/>
                <w:tab w:val="left" w:pos="8040"/>
              </w:tabs>
              <w:autoSpaceDE w:val="0"/>
              <w:autoSpaceDN w:val="0"/>
              <w:adjustRightInd w:val="0"/>
              <w:jc w:val="both"/>
              <w:rPr>
                <w:b/>
                <w:lang w:val="vi-VN"/>
              </w:rPr>
            </w:pPr>
            <w:r>
              <w:rPr>
                <w:b/>
                <w:lang w:val="vi-VN"/>
              </w:rPr>
              <w:t>1. Khái niệm</w:t>
            </w:r>
          </w:p>
          <w:p w14:paraId="4EF32D04" w14:textId="77777777" w:rsidR="00C30EF1" w:rsidRDefault="00C30EF1" w:rsidP="007209B8">
            <w:pPr>
              <w:widowControl w:val="0"/>
              <w:tabs>
                <w:tab w:val="left" w:pos="360"/>
                <w:tab w:val="left" w:pos="2880"/>
                <w:tab w:val="left" w:pos="5500"/>
                <w:tab w:val="left" w:pos="8040"/>
              </w:tabs>
              <w:autoSpaceDE w:val="0"/>
              <w:autoSpaceDN w:val="0"/>
              <w:adjustRightInd w:val="0"/>
              <w:jc w:val="both"/>
              <w:rPr>
                <w:b/>
                <w:lang w:val="vi-VN"/>
              </w:rPr>
            </w:pPr>
            <w:r>
              <w:rPr>
                <w:b/>
                <w:lang w:val="vi-VN"/>
              </w:rPr>
              <w:t>2. Cấu tạo , tính chất</w:t>
            </w:r>
          </w:p>
          <w:p w14:paraId="6212D9DA" w14:textId="77777777" w:rsidR="00C30EF1" w:rsidRDefault="00C30EF1" w:rsidP="007209B8">
            <w:pPr>
              <w:widowControl w:val="0"/>
              <w:tabs>
                <w:tab w:val="left" w:pos="360"/>
                <w:tab w:val="left" w:pos="2880"/>
                <w:tab w:val="left" w:pos="5500"/>
                <w:tab w:val="left" w:pos="8040"/>
              </w:tabs>
              <w:autoSpaceDE w:val="0"/>
              <w:autoSpaceDN w:val="0"/>
              <w:adjustRightInd w:val="0"/>
              <w:jc w:val="both"/>
              <w:rPr>
                <w:b/>
                <w:lang w:val="vi-VN"/>
              </w:rPr>
            </w:pPr>
            <w:r>
              <w:rPr>
                <w:b/>
                <w:lang w:val="vi-VN"/>
              </w:rPr>
              <w:t>3. Ứng dụng , điều chế</w:t>
            </w:r>
          </w:p>
          <w:p w14:paraId="083C7384" w14:textId="77777777" w:rsidR="00C30EF1" w:rsidRPr="009D52A0" w:rsidRDefault="00C30EF1" w:rsidP="007209B8">
            <w:pPr>
              <w:widowControl w:val="0"/>
              <w:tabs>
                <w:tab w:val="left" w:pos="360"/>
                <w:tab w:val="left" w:pos="2880"/>
                <w:tab w:val="left" w:pos="5500"/>
                <w:tab w:val="left" w:pos="8040"/>
              </w:tabs>
              <w:autoSpaceDE w:val="0"/>
              <w:autoSpaceDN w:val="0"/>
              <w:adjustRightInd w:val="0"/>
              <w:jc w:val="both"/>
              <w:rPr>
                <w:b/>
                <w:u w:val="single"/>
                <w:lang w:val="vi-VN"/>
              </w:rPr>
            </w:pPr>
            <w:r w:rsidRPr="009D52A0">
              <w:rPr>
                <w:b/>
                <w:u w:val="single"/>
                <w:lang w:val="vi-VN"/>
              </w:rPr>
              <w:t>II. Bài tập</w:t>
            </w:r>
          </w:p>
          <w:p w14:paraId="122830F9" w14:textId="77777777" w:rsidR="00C30EF1" w:rsidRPr="00CF6B9C" w:rsidRDefault="00C30EF1" w:rsidP="007209B8">
            <w:pPr>
              <w:widowControl w:val="0"/>
              <w:tabs>
                <w:tab w:val="left" w:pos="360"/>
                <w:tab w:val="left" w:pos="2880"/>
                <w:tab w:val="left" w:pos="5500"/>
                <w:tab w:val="left" w:pos="8040"/>
              </w:tabs>
              <w:autoSpaceDE w:val="0"/>
              <w:autoSpaceDN w:val="0"/>
              <w:adjustRightInd w:val="0"/>
              <w:jc w:val="both"/>
              <w:rPr>
                <w:rFonts w:cs="Tracnghiem Font"/>
              </w:rPr>
            </w:pPr>
            <w:r w:rsidRPr="00CF6B9C">
              <w:rPr>
                <w:b/>
              </w:rPr>
              <w:t>Câu 1</w:t>
            </w:r>
            <w:r w:rsidRPr="00CF6B9C">
              <w:t xml:space="preserve"> : Nhúng lá sắt nặng 8 gam vào 500 ml dung dịch CuSO</w:t>
            </w:r>
            <w:r w:rsidRPr="00CF6B9C">
              <w:rPr>
                <w:vertAlign w:val="subscript"/>
              </w:rPr>
              <w:t>4</w:t>
            </w:r>
            <w:r w:rsidRPr="00CF6B9C">
              <w:t xml:space="preserve"> 2M .Sau một thời gian lấy lá sắt ra cân lại thấy khối lượng của nó bằng 8,8 gam .Xem thể tích dung dịch không đổi thì nồng độ CuSO</w:t>
            </w:r>
            <w:r w:rsidRPr="00CF6B9C">
              <w:rPr>
                <w:vertAlign w:val="subscript"/>
              </w:rPr>
              <w:t>4</w:t>
            </w:r>
            <w:r w:rsidRPr="00CF6B9C">
              <w:t xml:space="preserve"> sau phản ứng bằng bao nhiêu ?</w:t>
            </w:r>
          </w:p>
          <w:p w14:paraId="2AEB85C4" w14:textId="77777777" w:rsidR="00C30EF1" w:rsidRPr="00CF6B9C" w:rsidRDefault="00C30EF1" w:rsidP="007209B8">
            <w:pPr>
              <w:jc w:val="both"/>
            </w:pPr>
            <w:r>
              <w:t xml:space="preserve"> </w:t>
            </w:r>
            <w:r w:rsidRPr="00CF6B9C">
              <w:rPr>
                <w:b/>
              </w:rPr>
              <w:t>Câu 2</w:t>
            </w:r>
            <w:r w:rsidRPr="00CF6B9C">
              <w:t xml:space="preserve"> :Một hỗn hợp X (Al</w:t>
            </w:r>
            <w:r w:rsidRPr="00CF6B9C">
              <w:rPr>
                <w:vertAlign w:val="subscript"/>
              </w:rPr>
              <w:t>2</w:t>
            </w:r>
            <w:r w:rsidRPr="00CF6B9C">
              <w:t>O</w:t>
            </w:r>
            <w:r w:rsidRPr="00CF6B9C">
              <w:rPr>
                <w:vertAlign w:val="subscript"/>
              </w:rPr>
              <w:t>3</w:t>
            </w:r>
            <w:r w:rsidRPr="00CF6B9C">
              <w:t>, Fe</w:t>
            </w:r>
            <w:r w:rsidRPr="00CF6B9C">
              <w:rPr>
                <w:vertAlign w:val="subscript"/>
              </w:rPr>
              <w:t>2</w:t>
            </w:r>
            <w:r w:rsidRPr="00CF6B9C">
              <w:t>O</w:t>
            </w:r>
            <w:r w:rsidRPr="00CF6B9C">
              <w:rPr>
                <w:vertAlign w:val="subscript"/>
              </w:rPr>
              <w:t>3</w:t>
            </w:r>
            <w:r w:rsidRPr="00CF6B9C">
              <w:t>, SiO</w:t>
            </w:r>
            <w:r w:rsidRPr="00CF6B9C">
              <w:rPr>
                <w:vertAlign w:val="subscript"/>
              </w:rPr>
              <w:t>2</w:t>
            </w:r>
            <w:r w:rsidRPr="00CF6B9C">
              <w:t>) để tách Fe</w:t>
            </w:r>
            <w:r w:rsidRPr="00CF6B9C">
              <w:rPr>
                <w:vertAlign w:val="subscript"/>
              </w:rPr>
              <w:t>2</w:t>
            </w:r>
            <w:r w:rsidRPr="00CF6B9C">
              <w:t>O</w:t>
            </w:r>
            <w:r w:rsidRPr="00CF6B9C">
              <w:rPr>
                <w:vertAlign w:val="subscript"/>
              </w:rPr>
              <w:t>3</w:t>
            </w:r>
            <w:r w:rsidRPr="00CF6B9C">
              <w:t xml:space="preserve"> ra khỏi hỗn hợp X ,ta cần khuấy X vào dung dịch lấy dư</w:t>
            </w:r>
          </w:p>
          <w:p w14:paraId="28778AB8" w14:textId="77777777" w:rsidR="00C30EF1" w:rsidRPr="00CF6B9C" w:rsidRDefault="00C30EF1" w:rsidP="007209B8">
            <w:pPr>
              <w:ind w:firstLine="720"/>
              <w:jc w:val="both"/>
            </w:pPr>
            <w:r w:rsidRPr="00CF6B9C">
              <w:t>A . H</w:t>
            </w:r>
            <w:r w:rsidRPr="00CF6B9C">
              <w:rPr>
                <w:vertAlign w:val="subscript"/>
              </w:rPr>
              <w:t>2</w:t>
            </w:r>
            <w:r w:rsidRPr="00CF6B9C">
              <w:t>SO</w:t>
            </w:r>
            <w:r w:rsidRPr="00CF6B9C">
              <w:rPr>
                <w:vertAlign w:val="subscript"/>
              </w:rPr>
              <w:t>4</w:t>
            </w:r>
            <w:r w:rsidRPr="00CF6B9C">
              <w:t xml:space="preserve">   B. HCI</w:t>
            </w:r>
          </w:p>
          <w:p w14:paraId="0D117882" w14:textId="77777777" w:rsidR="00C30EF1" w:rsidRPr="00CF6B9C" w:rsidRDefault="00C30EF1" w:rsidP="007209B8">
            <w:pPr>
              <w:ind w:firstLine="720"/>
              <w:jc w:val="both"/>
            </w:pPr>
            <w:r w:rsidRPr="00CF6B9C">
              <w:t>C. NaOH    D. NaCl</w:t>
            </w:r>
          </w:p>
          <w:p w14:paraId="7248C786" w14:textId="77777777" w:rsidR="00C30EF1" w:rsidRPr="00CF6B9C" w:rsidRDefault="00C30EF1" w:rsidP="007209B8">
            <w:pPr>
              <w:jc w:val="both"/>
            </w:pPr>
            <w:r w:rsidRPr="00CF6B9C">
              <w:rPr>
                <w:b/>
              </w:rPr>
              <w:lastRenderedPageBreak/>
              <w:t>Câu 3</w:t>
            </w:r>
            <w:r w:rsidRPr="00CF6B9C">
              <w:t xml:space="preserve"> : Có 5 mẫu kim loại: Ba, Mg, Fe, Ag, Al. Nếu chỉ dùng dung dịch H</w:t>
            </w:r>
            <w:r w:rsidRPr="00CF6B9C">
              <w:rPr>
                <w:vertAlign w:val="subscript"/>
              </w:rPr>
              <w:t>2</w:t>
            </w:r>
            <w:r w:rsidRPr="00CF6B9C">
              <w:t>SO</w:t>
            </w:r>
            <w:r w:rsidRPr="00CF6B9C">
              <w:rPr>
                <w:vertAlign w:val="subscript"/>
              </w:rPr>
              <w:t>4</w:t>
            </w:r>
            <w:r w:rsidRPr="00CF6B9C">
              <w:t xml:space="preserve"> loãng có thể nhận biết được những kim loại nào ?</w:t>
            </w:r>
          </w:p>
          <w:p w14:paraId="6D1B57A3" w14:textId="77777777" w:rsidR="00C30EF1" w:rsidRPr="00CF6B9C" w:rsidRDefault="00C30EF1" w:rsidP="007209B8">
            <w:pPr>
              <w:jc w:val="both"/>
            </w:pPr>
            <w:r w:rsidRPr="00CF6B9C">
              <w:t>A. Ba, Al, Ag</w:t>
            </w:r>
            <w:r w:rsidRPr="00CF6B9C">
              <w:tab/>
            </w:r>
            <w:r w:rsidRPr="00CF6B9C">
              <w:tab/>
              <w:t>B. Ag, Fe, Al</w:t>
            </w:r>
            <w:r w:rsidRPr="00CF6B9C">
              <w:tab/>
            </w:r>
            <w:r w:rsidRPr="00CF6B9C">
              <w:tab/>
            </w:r>
          </w:p>
          <w:p w14:paraId="4CFE0113" w14:textId="77777777" w:rsidR="00C30EF1" w:rsidRPr="00CF6B9C" w:rsidRDefault="00C30EF1" w:rsidP="007209B8">
            <w:pPr>
              <w:jc w:val="both"/>
            </w:pPr>
            <w:r w:rsidRPr="00CF6B9C">
              <w:t>C. Ag, Ba</w:t>
            </w:r>
            <w:r w:rsidRPr="00CF6B9C">
              <w:tab/>
            </w:r>
            <w:r w:rsidRPr="00CF6B9C">
              <w:tab/>
              <w:t>D. cả 5 kim loại</w:t>
            </w:r>
          </w:p>
          <w:p w14:paraId="477C0F4B" w14:textId="77777777" w:rsidR="00C30EF1" w:rsidRPr="00CF6B9C" w:rsidRDefault="00C30EF1" w:rsidP="007209B8">
            <w:pPr>
              <w:jc w:val="both"/>
            </w:pPr>
            <w:r w:rsidRPr="00CF6B9C">
              <w:rPr>
                <w:b/>
              </w:rPr>
              <w:t>Câu 4</w:t>
            </w:r>
            <w:r w:rsidRPr="00CF6B9C">
              <w:t>: Hoà tan hỗn hợp gồm: a mol Na</w:t>
            </w:r>
            <w:r w:rsidRPr="00CF6B9C">
              <w:rPr>
                <w:vertAlign w:val="subscript"/>
              </w:rPr>
              <w:t>2</w:t>
            </w:r>
            <w:r w:rsidRPr="00CF6B9C">
              <w:t>O và b mol Al</w:t>
            </w:r>
            <w:r w:rsidRPr="00CF6B9C">
              <w:rPr>
                <w:vertAlign w:val="subscript"/>
              </w:rPr>
              <w:t>2</w:t>
            </w:r>
            <w:r w:rsidRPr="00CF6B9C">
              <w:t>O</w:t>
            </w:r>
            <w:r w:rsidRPr="00CF6B9C">
              <w:rPr>
                <w:vertAlign w:val="subscript"/>
              </w:rPr>
              <w:t>3</w:t>
            </w:r>
            <w:r w:rsidRPr="00CF6B9C">
              <w:t xml:space="preserve"> vào nước thì chỉ thu được dung dịch chứa chất tan duy nhất. khẳng định nào đúng ?</w:t>
            </w:r>
          </w:p>
          <w:p w14:paraId="7D637E78" w14:textId="77777777" w:rsidR="00C30EF1" w:rsidRPr="00CF6B9C" w:rsidRDefault="00C30EF1" w:rsidP="007209B8">
            <w:pPr>
              <w:ind w:firstLine="720"/>
              <w:jc w:val="both"/>
              <w:rPr>
                <w:lang w:val="pt-BR"/>
              </w:rPr>
            </w:pPr>
            <w:r w:rsidRPr="00CF6B9C">
              <w:rPr>
                <w:lang w:val="pt-BR"/>
              </w:rPr>
              <w:t xml:space="preserve">A. a </w:t>
            </w:r>
            <w:r w:rsidRPr="00CF6B9C">
              <w:rPr>
                <w:position w:val="-4"/>
              </w:rPr>
              <w:object w:dxaOrig="200" w:dyaOrig="240" w14:anchorId="63BE5B5C">
                <v:shape id="_x0000_i1073" type="#_x0000_t75" style="width:6.95pt;height:14.25pt" o:ole="">
                  <v:imagedata r:id="rId134" o:title=""/>
                </v:shape>
                <o:OLEObject Type="Embed" ProgID="Equation.3" ShapeID="_x0000_i1073" DrawAspect="Content" ObjectID="_1697434720" r:id="rId135"/>
              </w:object>
            </w:r>
            <w:r w:rsidRPr="00CF6B9C">
              <w:rPr>
                <w:lang w:val="pt-BR"/>
              </w:rPr>
              <w:t xml:space="preserve"> b</w:t>
            </w:r>
            <w:r w:rsidRPr="00CF6B9C">
              <w:rPr>
                <w:lang w:val="pt-BR"/>
              </w:rPr>
              <w:tab/>
            </w:r>
            <w:r w:rsidRPr="00CF6B9C">
              <w:rPr>
                <w:lang w:val="pt-BR"/>
              </w:rPr>
              <w:tab/>
              <w:t>B. a = 2b</w:t>
            </w:r>
            <w:r w:rsidRPr="00CF6B9C">
              <w:rPr>
                <w:lang w:val="pt-BR"/>
              </w:rPr>
              <w:tab/>
            </w:r>
            <w:r w:rsidRPr="00CF6B9C">
              <w:rPr>
                <w:lang w:val="pt-BR"/>
              </w:rPr>
              <w:tab/>
              <w:t>C. a=b</w:t>
            </w:r>
            <w:r w:rsidRPr="00CF6B9C">
              <w:rPr>
                <w:lang w:val="pt-BR"/>
              </w:rPr>
              <w:tab/>
            </w:r>
            <w:r w:rsidRPr="00CF6B9C">
              <w:rPr>
                <w:lang w:val="pt-BR"/>
              </w:rPr>
              <w:tab/>
            </w:r>
            <w:r w:rsidRPr="00CF6B9C">
              <w:rPr>
                <w:lang w:val="pt-BR"/>
              </w:rPr>
              <w:tab/>
              <w:t xml:space="preserve">D. a </w:t>
            </w:r>
            <w:r w:rsidRPr="00CF6B9C">
              <w:rPr>
                <w:position w:val="-4"/>
              </w:rPr>
              <w:object w:dxaOrig="200" w:dyaOrig="240" w14:anchorId="18C3BCE7">
                <v:shape id="_x0000_i1074" type="#_x0000_t75" style="width:6.95pt;height:14.25pt" o:ole="">
                  <v:imagedata r:id="rId136" o:title=""/>
                </v:shape>
                <o:OLEObject Type="Embed" ProgID="Equation.3" ShapeID="_x0000_i1074" DrawAspect="Content" ObjectID="_1697434721" r:id="rId137"/>
              </w:object>
            </w:r>
            <w:r w:rsidRPr="00CF6B9C">
              <w:rPr>
                <w:lang w:val="pt-BR"/>
              </w:rPr>
              <w:t xml:space="preserve"> b</w:t>
            </w:r>
          </w:p>
          <w:p w14:paraId="6CF7B3B5" w14:textId="77777777" w:rsidR="00C30EF1" w:rsidRPr="00CF6B9C" w:rsidRDefault="00C30EF1" w:rsidP="007209B8">
            <w:pPr>
              <w:jc w:val="both"/>
              <w:rPr>
                <w:lang w:val="pt-BR"/>
              </w:rPr>
            </w:pPr>
            <w:r w:rsidRPr="00CF6B9C">
              <w:rPr>
                <w:b/>
                <w:lang w:val="pt-BR"/>
              </w:rPr>
              <w:t>Câu 5</w:t>
            </w:r>
            <w:r w:rsidRPr="00CF6B9C">
              <w:rPr>
                <w:lang w:val="pt-BR"/>
              </w:rPr>
              <w:t>: Hàm lượng oxi trong một oxit sắt Fe</w:t>
            </w:r>
            <w:r w:rsidRPr="00CF6B9C">
              <w:rPr>
                <w:vertAlign w:val="subscript"/>
                <w:lang w:val="pt-BR"/>
              </w:rPr>
              <w:t>x</w:t>
            </w:r>
            <w:r w:rsidRPr="00CF6B9C">
              <w:rPr>
                <w:lang w:val="pt-BR"/>
              </w:rPr>
              <w:t>O</w:t>
            </w:r>
            <w:r w:rsidRPr="00CF6B9C">
              <w:rPr>
                <w:vertAlign w:val="subscript"/>
                <w:lang w:val="pt-BR"/>
              </w:rPr>
              <w:t>y</w:t>
            </w:r>
            <w:r w:rsidRPr="00CF6B9C">
              <w:rPr>
                <w:lang w:val="pt-BR"/>
              </w:rPr>
              <w:t xml:space="preserve"> không lớn hơn 25%. Oxit sắt này có thể là:</w:t>
            </w:r>
          </w:p>
          <w:p w14:paraId="75B6192B" w14:textId="77777777" w:rsidR="00C30EF1" w:rsidRPr="00CF6B9C" w:rsidRDefault="00C30EF1" w:rsidP="007209B8">
            <w:pPr>
              <w:ind w:firstLine="720"/>
              <w:jc w:val="both"/>
              <w:rPr>
                <w:lang w:val="pt-BR"/>
              </w:rPr>
            </w:pPr>
            <w:r w:rsidRPr="00CF6B9C">
              <w:rPr>
                <w:lang w:val="pt-BR"/>
              </w:rPr>
              <w:t>A. FeO</w:t>
            </w:r>
            <w:r w:rsidRPr="00CF6B9C">
              <w:rPr>
                <w:lang w:val="pt-BR"/>
              </w:rPr>
              <w:tab/>
            </w:r>
            <w:r w:rsidRPr="00CF6B9C">
              <w:rPr>
                <w:lang w:val="pt-BR"/>
              </w:rPr>
              <w:tab/>
              <w:t>B. Fe</w:t>
            </w:r>
            <w:r w:rsidRPr="00CF6B9C">
              <w:rPr>
                <w:vertAlign w:val="subscript"/>
                <w:lang w:val="pt-BR"/>
              </w:rPr>
              <w:t>2</w:t>
            </w:r>
            <w:r w:rsidRPr="00CF6B9C">
              <w:rPr>
                <w:lang w:val="pt-BR"/>
              </w:rPr>
              <w:t>O</w:t>
            </w:r>
            <w:r w:rsidRPr="00CF6B9C">
              <w:rPr>
                <w:vertAlign w:val="subscript"/>
                <w:lang w:val="pt-BR"/>
              </w:rPr>
              <w:t>3</w:t>
            </w:r>
          </w:p>
          <w:p w14:paraId="65F06E8B" w14:textId="77777777" w:rsidR="00C30EF1" w:rsidRPr="00CF6B9C" w:rsidRDefault="00C30EF1" w:rsidP="007209B8">
            <w:pPr>
              <w:ind w:firstLine="720"/>
              <w:jc w:val="both"/>
              <w:rPr>
                <w:lang w:val="pt-BR"/>
              </w:rPr>
            </w:pPr>
            <w:r w:rsidRPr="00CF6B9C">
              <w:rPr>
                <w:lang w:val="pt-BR"/>
              </w:rPr>
              <w:t>C. Fe</w:t>
            </w:r>
            <w:r w:rsidRPr="00CF6B9C">
              <w:rPr>
                <w:vertAlign w:val="subscript"/>
                <w:lang w:val="pt-BR"/>
              </w:rPr>
              <w:t>3</w:t>
            </w:r>
            <w:r w:rsidRPr="00CF6B9C">
              <w:rPr>
                <w:lang w:val="pt-BR"/>
              </w:rPr>
              <w:t>O</w:t>
            </w:r>
            <w:r w:rsidRPr="00CF6B9C">
              <w:rPr>
                <w:vertAlign w:val="subscript"/>
                <w:lang w:val="pt-BR"/>
              </w:rPr>
              <w:t>4</w:t>
            </w:r>
            <w:r w:rsidRPr="00CF6B9C">
              <w:rPr>
                <w:lang w:val="pt-BR"/>
              </w:rPr>
              <w:t xml:space="preserve">  D. không xác định được</w:t>
            </w:r>
          </w:p>
          <w:p w14:paraId="53CDC84D" w14:textId="77777777" w:rsidR="00C30EF1" w:rsidRPr="00822EEB" w:rsidRDefault="00C30EF1" w:rsidP="007209B8">
            <w:pPr>
              <w:jc w:val="both"/>
              <w:rPr>
                <w:lang w:val="vi-VN"/>
              </w:rPr>
            </w:pPr>
            <w:r w:rsidRPr="00CF6B9C">
              <w:rPr>
                <w:b/>
                <w:lang w:val="pt-BR"/>
              </w:rPr>
              <w:t>Câu 6:</w:t>
            </w:r>
            <w:r w:rsidRPr="00CF6B9C">
              <w:rPr>
                <w:lang w:val="pt-BR"/>
              </w:rPr>
              <w:t xml:space="preserve"> Hỗn hợp X gồm Zn và CuO. X tác dụng với lượng dư dung dịch NaOH sinh ra 4,48 lit khí H</w:t>
            </w:r>
            <w:r w:rsidRPr="00CF6B9C">
              <w:rPr>
                <w:vertAlign w:val="subscript"/>
                <w:lang w:val="pt-BR"/>
              </w:rPr>
              <w:t>2</w:t>
            </w:r>
            <w:r w:rsidRPr="00CF6B9C">
              <w:rPr>
                <w:lang w:val="pt-BR"/>
              </w:rPr>
              <w:t xml:space="preserve"> (đktc). Để hoà tan hết X cần 400ml dung</w:t>
            </w:r>
            <w:r>
              <w:rPr>
                <w:lang w:val="pt-BR"/>
              </w:rPr>
              <w:t xml:space="preserve"> dịch HCl 2M. khối lượng X b</w:t>
            </w:r>
            <w:r>
              <w:rPr>
                <w:lang w:val="vi-VN"/>
              </w:rPr>
              <w:t>ao nhiêu gam</w:t>
            </w:r>
          </w:p>
          <w:p w14:paraId="188A0AD7" w14:textId="77777777" w:rsidR="00C30EF1" w:rsidRPr="00CF6B9C" w:rsidRDefault="00C30EF1" w:rsidP="007209B8">
            <w:pPr>
              <w:jc w:val="both"/>
              <w:rPr>
                <w:lang w:val="pt-BR"/>
              </w:rPr>
            </w:pPr>
            <w:r w:rsidRPr="00CF6B9C">
              <w:rPr>
                <w:b/>
                <w:lang w:val="pt-BR"/>
              </w:rPr>
              <w:t>Câu 7</w:t>
            </w:r>
            <w:r w:rsidRPr="00CF6B9C">
              <w:rPr>
                <w:lang w:val="pt-BR"/>
              </w:rPr>
              <w:t>: Sắt không tác dụng với chất nào sau đây ?</w:t>
            </w:r>
          </w:p>
          <w:p w14:paraId="02CE9DEB" w14:textId="77777777" w:rsidR="00C30EF1" w:rsidRPr="00CF6B9C" w:rsidRDefault="00C30EF1" w:rsidP="007209B8">
            <w:pPr>
              <w:ind w:firstLine="720"/>
              <w:jc w:val="both"/>
              <w:rPr>
                <w:lang w:val="pt-BR"/>
              </w:rPr>
            </w:pPr>
            <w:r w:rsidRPr="00CF6B9C">
              <w:rPr>
                <w:lang w:val="pt-BR"/>
              </w:rPr>
              <w:t>A. dung dịch HCl loãng</w:t>
            </w:r>
            <w:r w:rsidRPr="00CF6B9C">
              <w:rPr>
                <w:lang w:val="pt-BR"/>
              </w:rPr>
              <w:tab/>
            </w:r>
            <w:r w:rsidRPr="00CF6B9C">
              <w:rPr>
                <w:lang w:val="pt-BR"/>
              </w:rPr>
              <w:tab/>
            </w:r>
            <w:r w:rsidRPr="00CF6B9C">
              <w:rPr>
                <w:lang w:val="pt-BR"/>
              </w:rPr>
              <w:tab/>
              <w:t>B. dung dịch H</w:t>
            </w:r>
            <w:r w:rsidRPr="00CF6B9C">
              <w:rPr>
                <w:vertAlign w:val="subscript"/>
                <w:lang w:val="pt-BR"/>
              </w:rPr>
              <w:t>2</w:t>
            </w:r>
            <w:r w:rsidRPr="00CF6B9C">
              <w:rPr>
                <w:lang w:val="pt-BR"/>
              </w:rPr>
              <w:t>SO</w:t>
            </w:r>
            <w:r w:rsidRPr="00CF6B9C">
              <w:rPr>
                <w:vertAlign w:val="subscript"/>
                <w:lang w:val="pt-BR"/>
              </w:rPr>
              <w:t>4</w:t>
            </w:r>
            <w:r w:rsidRPr="00CF6B9C">
              <w:rPr>
                <w:lang w:val="pt-BR"/>
              </w:rPr>
              <w:t xml:space="preserve"> đặc nóng</w:t>
            </w:r>
          </w:p>
          <w:p w14:paraId="4B8D029B" w14:textId="77777777" w:rsidR="00C30EF1" w:rsidRPr="00CF6B9C" w:rsidRDefault="00C30EF1" w:rsidP="007209B8">
            <w:pPr>
              <w:ind w:firstLine="720"/>
              <w:jc w:val="both"/>
            </w:pPr>
            <w:r w:rsidRPr="00CF6B9C">
              <w:t>C. dung dịch CuSO</w:t>
            </w:r>
            <w:r w:rsidRPr="00CF6B9C">
              <w:rPr>
                <w:vertAlign w:val="subscript"/>
              </w:rPr>
              <w:t>4</w:t>
            </w:r>
            <w:r w:rsidRPr="00CF6B9C">
              <w:tab/>
            </w:r>
            <w:r w:rsidRPr="00CF6B9C">
              <w:tab/>
            </w:r>
            <w:r w:rsidRPr="00CF6B9C">
              <w:tab/>
              <w:t>D. dung dịch Al(NO</w:t>
            </w:r>
            <w:r w:rsidRPr="00CF6B9C">
              <w:rPr>
                <w:vertAlign w:val="subscript"/>
              </w:rPr>
              <w:t>3</w:t>
            </w:r>
            <w:r w:rsidRPr="00CF6B9C">
              <w:t>)</w:t>
            </w:r>
            <w:r w:rsidRPr="00CF6B9C">
              <w:rPr>
                <w:vertAlign w:val="subscript"/>
              </w:rPr>
              <w:t>3</w:t>
            </w:r>
          </w:p>
          <w:p w14:paraId="7BA9E407" w14:textId="77777777" w:rsidR="00C30EF1" w:rsidRPr="00CF6B9C" w:rsidRDefault="00C30EF1" w:rsidP="007209B8">
            <w:pPr>
              <w:jc w:val="both"/>
            </w:pPr>
            <w:r w:rsidRPr="00CF6B9C">
              <w:rPr>
                <w:b/>
              </w:rPr>
              <w:t>Câu 8:</w:t>
            </w:r>
            <w:r w:rsidRPr="00CF6B9C">
              <w:t xml:space="preserve"> Phát biểu nào sau đây không đúng </w:t>
            </w:r>
          </w:p>
          <w:p w14:paraId="3F9DCAB7" w14:textId="77777777" w:rsidR="00C30EF1" w:rsidRPr="00CF6B9C" w:rsidRDefault="00C30EF1" w:rsidP="007209B8">
            <w:pPr>
              <w:jc w:val="both"/>
            </w:pPr>
            <w:r w:rsidRPr="00CF6B9C">
              <w:t>A. ion Ag</w:t>
            </w:r>
            <w:r w:rsidRPr="00CF6B9C">
              <w:rPr>
                <w:vertAlign w:val="superscript"/>
              </w:rPr>
              <w:t>+</w:t>
            </w:r>
            <w:r w:rsidRPr="00CF6B9C">
              <w:t xml:space="preserve"> có thể bị oxi hoá thành Ag</w:t>
            </w:r>
          </w:p>
          <w:p w14:paraId="2376B728" w14:textId="77777777" w:rsidR="00C30EF1" w:rsidRPr="00CF6B9C" w:rsidRDefault="00C30EF1" w:rsidP="007209B8">
            <w:pPr>
              <w:jc w:val="both"/>
            </w:pPr>
            <w:r w:rsidRPr="00CF6B9C">
              <w:t>B. nguyên tử Mg có thể khử được ion Sn</w:t>
            </w:r>
            <w:r w:rsidRPr="00CF6B9C">
              <w:rPr>
                <w:vertAlign w:val="superscript"/>
              </w:rPr>
              <w:t>2+</w:t>
            </w:r>
          </w:p>
          <w:p w14:paraId="1C5D49DB" w14:textId="77777777" w:rsidR="00C30EF1" w:rsidRPr="00CF6B9C" w:rsidRDefault="00C30EF1" w:rsidP="007209B8">
            <w:pPr>
              <w:jc w:val="both"/>
            </w:pPr>
            <w:r w:rsidRPr="00CF6B9C">
              <w:t>C. ion Cu</w:t>
            </w:r>
            <w:r w:rsidRPr="00CF6B9C">
              <w:rPr>
                <w:vertAlign w:val="superscript"/>
              </w:rPr>
              <w:t>2+</w:t>
            </w:r>
            <w:r w:rsidRPr="00CF6B9C">
              <w:t xml:space="preserve"> có thể oxi hóa được Al</w:t>
            </w:r>
          </w:p>
          <w:p w14:paraId="41E7259C" w14:textId="77777777" w:rsidR="00C30EF1" w:rsidRPr="00CF6B9C" w:rsidRDefault="00C30EF1" w:rsidP="007209B8">
            <w:pPr>
              <w:jc w:val="both"/>
            </w:pPr>
            <w:r w:rsidRPr="00CF6B9C">
              <w:t>D. CO không thể khử MgO thành Mg</w:t>
            </w:r>
          </w:p>
          <w:p w14:paraId="5B9A9D59" w14:textId="77777777" w:rsidR="00C30EF1" w:rsidRPr="00CF6B9C" w:rsidRDefault="00C30EF1" w:rsidP="007209B8">
            <w:pPr>
              <w:jc w:val="both"/>
            </w:pPr>
            <w:r w:rsidRPr="00CF6B9C">
              <w:rPr>
                <w:b/>
              </w:rPr>
              <w:t>Câu 9</w:t>
            </w:r>
            <w:r w:rsidRPr="00CF6B9C">
              <w:t>: Nhóm mà các kim loại đều phản ứng với dung dịch CuSO</w:t>
            </w:r>
            <w:r w:rsidRPr="00CF6B9C">
              <w:rPr>
                <w:vertAlign w:val="subscript"/>
              </w:rPr>
              <w:t>4</w:t>
            </w:r>
            <w:r w:rsidRPr="00CF6B9C">
              <w:t xml:space="preserve"> là:</w:t>
            </w:r>
          </w:p>
          <w:p w14:paraId="55934AB4" w14:textId="77777777" w:rsidR="00C30EF1" w:rsidRPr="00CF6B9C" w:rsidRDefault="00C30EF1" w:rsidP="007209B8">
            <w:pPr>
              <w:jc w:val="both"/>
              <w:rPr>
                <w:lang w:val="pt-BR"/>
              </w:rPr>
            </w:pPr>
            <w:r w:rsidRPr="00CF6B9C">
              <w:rPr>
                <w:lang w:val="pt-BR"/>
              </w:rPr>
              <w:t>A. Ba, Mg, Hg</w:t>
            </w:r>
            <w:r w:rsidRPr="00CF6B9C">
              <w:rPr>
                <w:lang w:val="pt-BR"/>
              </w:rPr>
              <w:tab/>
              <w:t xml:space="preserve">     B. Na, Al, Fe, Ba</w:t>
            </w:r>
          </w:p>
          <w:p w14:paraId="0EA5C066" w14:textId="77777777" w:rsidR="00C30EF1" w:rsidRPr="00CF6B9C" w:rsidRDefault="00C30EF1" w:rsidP="007209B8">
            <w:pPr>
              <w:jc w:val="both"/>
              <w:rPr>
                <w:lang w:val="pt-BR"/>
              </w:rPr>
            </w:pPr>
            <w:r w:rsidRPr="00CF6B9C">
              <w:rPr>
                <w:lang w:val="pt-BR"/>
              </w:rPr>
              <w:t>C. Al, Fe, Mg, Ag  D. Na, Al, Cu</w:t>
            </w:r>
          </w:p>
          <w:p w14:paraId="07D2B6D7" w14:textId="77777777" w:rsidR="00C30EF1" w:rsidRPr="00CF6B9C" w:rsidRDefault="00C30EF1" w:rsidP="007209B8">
            <w:pPr>
              <w:ind w:firstLine="720"/>
              <w:jc w:val="both"/>
              <w:rPr>
                <w:lang w:val="nb-NO"/>
              </w:rPr>
            </w:pPr>
          </w:p>
        </w:tc>
        <w:tc>
          <w:tcPr>
            <w:tcW w:w="2460" w:type="dxa"/>
            <w:tcBorders>
              <w:top w:val="single" w:sz="4" w:space="0" w:color="auto"/>
              <w:left w:val="single" w:sz="4" w:space="0" w:color="auto"/>
              <w:bottom w:val="single" w:sz="4" w:space="0" w:color="auto"/>
              <w:right w:val="single" w:sz="4" w:space="0" w:color="auto"/>
            </w:tcBorders>
            <w:shd w:val="clear" w:color="auto" w:fill="auto"/>
          </w:tcPr>
          <w:p w14:paraId="39BD08E8" w14:textId="77777777" w:rsidR="00C30EF1" w:rsidRPr="00CF6B9C" w:rsidRDefault="00C30EF1" w:rsidP="007209B8">
            <w:pPr>
              <w:rPr>
                <w:lang w:val="nb-NO"/>
              </w:rPr>
            </w:pPr>
            <w:r w:rsidRPr="00CF6B9C">
              <w:rPr>
                <w:lang w:val="nb-NO"/>
              </w:rPr>
              <w:lastRenderedPageBreak/>
              <w:t>GV hướng dẫn</w:t>
            </w:r>
          </w:p>
          <w:p w14:paraId="240B8BF7" w14:textId="77777777" w:rsidR="00C30EF1" w:rsidRPr="00CF6B9C" w:rsidRDefault="00C30EF1" w:rsidP="007209B8">
            <w:pPr>
              <w:ind w:left="-72"/>
              <w:jc w:val="both"/>
              <w:outlineLvl w:val="0"/>
            </w:pPr>
            <w:r w:rsidRPr="00CF6B9C">
              <w:rPr>
                <w:b/>
                <w:bCs/>
              </w:rPr>
              <w:t xml:space="preserve">Hoạt động 1: </w:t>
            </w:r>
          </w:p>
          <w:p w14:paraId="6A055AD8" w14:textId="77777777" w:rsidR="00C30EF1" w:rsidRPr="00CF6B9C" w:rsidRDefault="00C30EF1" w:rsidP="007209B8">
            <w:r w:rsidRPr="00CF6B9C">
              <w:t>- GV: nhận xét, đánh giá</w:t>
            </w:r>
          </w:p>
          <w:p w14:paraId="6A7B01AF" w14:textId="77777777" w:rsidR="00C30EF1" w:rsidRPr="00CF6B9C" w:rsidRDefault="00C30EF1" w:rsidP="007209B8"/>
          <w:p w14:paraId="0BFC8206" w14:textId="77777777" w:rsidR="00C30EF1" w:rsidRPr="00CF6B9C" w:rsidRDefault="00C30EF1" w:rsidP="007209B8"/>
          <w:p w14:paraId="7114E5C9" w14:textId="77777777" w:rsidR="00C30EF1" w:rsidRPr="00CF6B9C" w:rsidRDefault="00C30EF1" w:rsidP="007209B8">
            <w:pPr>
              <w:pStyle w:val="NoSpacing"/>
              <w:ind w:left="-58"/>
              <w:rPr>
                <w:b/>
                <w:bCs/>
                <w:sz w:val="24"/>
                <w:szCs w:val="24"/>
                <w:lang w:val="pt-BR"/>
              </w:rPr>
            </w:pPr>
            <w:r w:rsidRPr="00CF6B9C">
              <w:rPr>
                <w:b/>
                <w:bCs/>
                <w:sz w:val="24"/>
                <w:szCs w:val="24"/>
                <w:lang w:val="pt-BR"/>
              </w:rPr>
              <w:t>Hoạt động 2</w:t>
            </w:r>
          </w:p>
          <w:p w14:paraId="49C04668" w14:textId="77777777" w:rsidR="00C30EF1" w:rsidRPr="00CF6B9C" w:rsidRDefault="00C30EF1" w:rsidP="007209B8">
            <w:pPr>
              <w:pStyle w:val="NoSpacing"/>
              <w:ind w:left="-58"/>
              <w:rPr>
                <w:sz w:val="24"/>
                <w:szCs w:val="24"/>
              </w:rPr>
            </w:pPr>
            <w:r w:rsidRPr="00CF6B9C">
              <w:rPr>
                <w:sz w:val="24"/>
                <w:szCs w:val="24"/>
              </w:rPr>
              <w:t>- GV quan sát, giúp đỡ HS hoàn thành các BT</w:t>
            </w:r>
          </w:p>
          <w:p w14:paraId="7059DD51" w14:textId="77777777" w:rsidR="00C30EF1" w:rsidRPr="00CF6B9C" w:rsidRDefault="00C30EF1" w:rsidP="007209B8"/>
          <w:p w14:paraId="428C6EF3" w14:textId="77777777" w:rsidR="00C30EF1" w:rsidRPr="00CF6B9C" w:rsidRDefault="00C30EF1" w:rsidP="007209B8"/>
          <w:p w14:paraId="20894A4E" w14:textId="77777777" w:rsidR="00C30EF1" w:rsidRPr="00CF6B9C" w:rsidRDefault="00C30EF1" w:rsidP="007209B8"/>
          <w:p w14:paraId="4DF446A3" w14:textId="77777777" w:rsidR="00C30EF1" w:rsidRPr="00CF6B9C" w:rsidRDefault="00C30EF1" w:rsidP="007209B8"/>
          <w:p w14:paraId="2F46ACD0" w14:textId="77777777" w:rsidR="00C30EF1" w:rsidRPr="00CF6B9C" w:rsidRDefault="00C30EF1" w:rsidP="007209B8"/>
          <w:p w14:paraId="456079FC" w14:textId="77777777" w:rsidR="00C30EF1" w:rsidRPr="00CF6B9C" w:rsidRDefault="00C30EF1" w:rsidP="007209B8"/>
          <w:p w14:paraId="21348AE5" w14:textId="77777777" w:rsidR="00C30EF1" w:rsidRPr="00CF6B9C" w:rsidRDefault="00C30EF1" w:rsidP="007209B8"/>
          <w:p w14:paraId="77C13E91" w14:textId="77777777" w:rsidR="00C30EF1" w:rsidRPr="00CF6B9C" w:rsidRDefault="00C30EF1" w:rsidP="007209B8"/>
          <w:p w14:paraId="4B8A368A" w14:textId="77777777" w:rsidR="00C30EF1" w:rsidRPr="00CF6B9C" w:rsidRDefault="00C30EF1" w:rsidP="007209B8"/>
          <w:p w14:paraId="105B1B56" w14:textId="77777777" w:rsidR="00C30EF1" w:rsidRPr="00CF6B9C" w:rsidRDefault="00C30EF1" w:rsidP="007209B8"/>
          <w:p w14:paraId="1234657F" w14:textId="77777777" w:rsidR="00C30EF1" w:rsidRDefault="00C30EF1" w:rsidP="007209B8">
            <w:pPr>
              <w:rPr>
                <w:b/>
                <w:lang w:val="nb-NO"/>
              </w:rPr>
            </w:pPr>
          </w:p>
          <w:p w14:paraId="7F2675E6" w14:textId="77777777" w:rsidR="00C30EF1" w:rsidRPr="00133714" w:rsidRDefault="00C30EF1" w:rsidP="007209B8">
            <w:pPr>
              <w:rPr>
                <w:lang w:val="nb-NO"/>
              </w:rPr>
            </w:pPr>
          </w:p>
          <w:p w14:paraId="018604AD" w14:textId="77777777" w:rsidR="00C30EF1" w:rsidRPr="00133714" w:rsidRDefault="00C30EF1" w:rsidP="007209B8">
            <w:pPr>
              <w:rPr>
                <w:lang w:val="nb-NO"/>
              </w:rPr>
            </w:pPr>
          </w:p>
          <w:p w14:paraId="0D6E07BD" w14:textId="77777777" w:rsidR="00C30EF1" w:rsidRPr="00133714" w:rsidRDefault="00C30EF1" w:rsidP="007209B8">
            <w:pPr>
              <w:rPr>
                <w:lang w:val="nb-NO"/>
              </w:rPr>
            </w:pPr>
          </w:p>
          <w:p w14:paraId="512B9B8D" w14:textId="77777777" w:rsidR="00C30EF1" w:rsidRPr="00133714" w:rsidRDefault="00C30EF1" w:rsidP="007209B8">
            <w:pPr>
              <w:rPr>
                <w:lang w:val="nb-NO"/>
              </w:rPr>
            </w:pPr>
          </w:p>
          <w:p w14:paraId="10FB56EA" w14:textId="77777777" w:rsidR="00C30EF1" w:rsidRPr="00CF6B9C" w:rsidRDefault="00C30EF1" w:rsidP="007209B8">
            <w:pPr>
              <w:pStyle w:val="NoSpacing"/>
              <w:ind w:left="-58"/>
              <w:rPr>
                <w:sz w:val="24"/>
                <w:szCs w:val="24"/>
              </w:rPr>
            </w:pPr>
            <w:r w:rsidRPr="00CF6B9C">
              <w:rPr>
                <w:sz w:val="24"/>
                <w:szCs w:val="24"/>
              </w:rPr>
              <w:t>- GV quan sát, giúp đỡ HS hoàn thành các BT</w:t>
            </w:r>
          </w:p>
          <w:p w14:paraId="15421358" w14:textId="77777777" w:rsidR="00C30EF1" w:rsidRPr="00133714" w:rsidRDefault="00C30EF1" w:rsidP="007209B8">
            <w:pPr>
              <w:rPr>
                <w:lang w:val="nb-NO"/>
              </w:rPr>
            </w:pPr>
          </w:p>
          <w:p w14:paraId="22ECE39F" w14:textId="77777777" w:rsidR="00C30EF1" w:rsidRPr="00133714" w:rsidRDefault="00C30EF1" w:rsidP="007209B8">
            <w:pPr>
              <w:rPr>
                <w:lang w:val="nb-NO"/>
              </w:rPr>
            </w:pPr>
          </w:p>
          <w:p w14:paraId="74E51DA1" w14:textId="77777777" w:rsidR="00C30EF1" w:rsidRPr="00133714" w:rsidRDefault="00C30EF1" w:rsidP="007209B8">
            <w:pPr>
              <w:rPr>
                <w:lang w:val="nb-NO"/>
              </w:rPr>
            </w:pPr>
          </w:p>
          <w:p w14:paraId="14AEA5A6" w14:textId="77777777" w:rsidR="00C30EF1" w:rsidRPr="00133714" w:rsidRDefault="00C30EF1" w:rsidP="007209B8">
            <w:pPr>
              <w:rPr>
                <w:lang w:val="nb-NO"/>
              </w:rPr>
            </w:pPr>
          </w:p>
          <w:p w14:paraId="0B158409" w14:textId="77777777" w:rsidR="00C30EF1" w:rsidRPr="00133714" w:rsidRDefault="00C30EF1" w:rsidP="007209B8">
            <w:pPr>
              <w:rPr>
                <w:lang w:val="nb-NO"/>
              </w:rPr>
            </w:pPr>
          </w:p>
          <w:p w14:paraId="5376FF9F" w14:textId="77777777" w:rsidR="00C30EF1" w:rsidRPr="00133714" w:rsidRDefault="00C30EF1" w:rsidP="007209B8">
            <w:pPr>
              <w:rPr>
                <w:lang w:val="nb-NO"/>
              </w:rPr>
            </w:pPr>
          </w:p>
          <w:p w14:paraId="17395300" w14:textId="77777777" w:rsidR="00C30EF1" w:rsidRPr="00133714" w:rsidRDefault="00C30EF1" w:rsidP="007209B8">
            <w:pPr>
              <w:rPr>
                <w:lang w:val="nb-NO"/>
              </w:rPr>
            </w:pPr>
          </w:p>
          <w:p w14:paraId="0D31F17B" w14:textId="77777777" w:rsidR="00C30EF1" w:rsidRPr="00133714" w:rsidRDefault="00C30EF1" w:rsidP="007209B8">
            <w:pPr>
              <w:rPr>
                <w:lang w:val="nb-NO"/>
              </w:rPr>
            </w:pPr>
          </w:p>
          <w:p w14:paraId="5009C44A" w14:textId="77777777" w:rsidR="00C30EF1" w:rsidRPr="00133714" w:rsidRDefault="00C30EF1" w:rsidP="007209B8">
            <w:pPr>
              <w:rPr>
                <w:lang w:val="nb-NO"/>
              </w:rPr>
            </w:pPr>
          </w:p>
          <w:p w14:paraId="21BC2519" w14:textId="77777777" w:rsidR="00C30EF1" w:rsidRPr="00133714" w:rsidRDefault="00C30EF1" w:rsidP="007209B8">
            <w:pPr>
              <w:rPr>
                <w:lang w:val="nb-NO"/>
              </w:rPr>
            </w:pPr>
          </w:p>
          <w:p w14:paraId="49E7FE3B" w14:textId="77777777" w:rsidR="00C30EF1" w:rsidRPr="00133714" w:rsidRDefault="00C30EF1" w:rsidP="007209B8">
            <w:pPr>
              <w:rPr>
                <w:lang w:val="nb-NO"/>
              </w:rPr>
            </w:pPr>
          </w:p>
          <w:p w14:paraId="64110894" w14:textId="77777777" w:rsidR="00C30EF1" w:rsidRDefault="00C30EF1" w:rsidP="007209B8">
            <w:pPr>
              <w:rPr>
                <w:lang w:val="nb-NO"/>
              </w:rPr>
            </w:pPr>
          </w:p>
          <w:p w14:paraId="7C830C39" w14:textId="77777777" w:rsidR="00C30EF1" w:rsidRDefault="00C30EF1" w:rsidP="007209B8">
            <w:pPr>
              <w:rPr>
                <w:lang w:val="nb-NO"/>
              </w:rPr>
            </w:pPr>
          </w:p>
          <w:p w14:paraId="4A78ED94" w14:textId="77777777" w:rsidR="00C30EF1" w:rsidRPr="00CF6B9C" w:rsidRDefault="00C30EF1" w:rsidP="007209B8">
            <w:pPr>
              <w:pStyle w:val="NoSpacing"/>
              <w:ind w:left="-58"/>
              <w:rPr>
                <w:sz w:val="24"/>
                <w:szCs w:val="24"/>
              </w:rPr>
            </w:pPr>
            <w:r w:rsidRPr="00CF6B9C">
              <w:rPr>
                <w:sz w:val="24"/>
                <w:szCs w:val="24"/>
              </w:rPr>
              <w:t>- GV quan sát, giúp đỡ HS hoàn thành các BT</w:t>
            </w:r>
          </w:p>
          <w:p w14:paraId="1C3F1ECF" w14:textId="77777777" w:rsidR="00C30EF1" w:rsidRDefault="00C30EF1" w:rsidP="007209B8">
            <w:pPr>
              <w:rPr>
                <w:lang w:val="nb-NO"/>
              </w:rPr>
            </w:pPr>
          </w:p>
          <w:p w14:paraId="3C8DAF16" w14:textId="77777777" w:rsidR="00C30EF1" w:rsidRPr="00133714" w:rsidRDefault="00C30EF1" w:rsidP="007209B8">
            <w:pPr>
              <w:rPr>
                <w:lang w:val="nb-NO"/>
              </w:rPr>
            </w:pPr>
          </w:p>
          <w:p w14:paraId="2282A833" w14:textId="77777777" w:rsidR="00C30EF1" w:rsidRPr="00133714" w:rsidRDefault="00C30EF1" w:rsidP="007209B8">
            <w:pPr>
              <w:rPr>
                <w:lang w:val="nb-NO"/>
              </w:rPr>
            </w:pPr>
          </w:p>
          <w:p w14:paraId="097B71C4" w14:textId="77777777" w:rsidR="00C30EF1" w:rsidRPr="00133714" w:rsidRDefault="00C30EF1" w:rsidP="007209B8">
            <w:pPr>
              <w:rPr>
                <w:lang w:val="nb-NO"/>
              </w:rPr>
            </w:pPr>
          </w:p>
          <w:p w14:paraId="5FC81962" w14:textId="77777777" w:rsidR="00C30EF1" w:rsidRPr="00133714" w:rsidRDefault="00C30EF1" w:rsidP="007209B8">
            <w:pPr>
              <w:rPr>
                <w:lang w:val="nb-NO"/>
              </w:rPr>
            </w:pPr>
          </w:p>
          <w:p w14:paraId="1A82B2C0" w14:textId="77777777" w:rsidR="00C30EF1" w:rsidRPr="00133714" w:rsidRDefault="00C30EF1" w:rsidP="007209B8">
            <w:pPr>
              <w:rPr>
                <w:lang w:val="nb-NO"/>
              </w:rPr>
            </w:pPr>
          </w:p>
          <w:p w14:paraId="231023AD" w14:textId="77777777" w:rsidR="00C30EF1" w:rsidRPr="00133714" w:rsidRDefault="00C30EF1" w:rsidP="007209B8">
            <w:pPr>
              <w:rPr>
                <w:lang w:val="nb-NO"/>
              </w:rPr>
            </w:pPr>
          </w:p>
          <w:p w14:paraId="3D3578F7" w14:textId="77777777" w:rsidR="00C30EF1" w:rsidRPr="00133714" w:rsidRDefault="00C30EF1" w:rsidP="007209B8">
            <w:pPr>
              <w:rPr>
                <w:lang w:val="nb-NO"/>
              </w:rPr>
            </w:pPr>
          </w:p>
          <w:p w14:paraId="476E82C2" w14:textId="77777777" w:rsidR="00C30EF1" w:rsidRDefault="00C30EF1" w:rsidP="007209B8">
            <w:pPr>
              <w:rPr>
                <w:lang w:val="nb-NO"/>
              </w:rPr>
            </w:pPr>
          </w:p>
          <w:p w14:paraId="759B1CF2" w14:textId="77777777" w:rsidR="00C30EF1" w:rsidRDefault="00C30EF1" w:rsidP="007209B8">
            <w:pPr>
              <w:rPr>
                <w:lang w:val="nb-NO"/>
              </w:rPr>
            </w:pPr>
          </w:p>
          <w:p w14:paraId="5AB27343" w14:textId="77777777" w:rsidR="00C30EF1" w:rsidRPr="00CF6B9C" w:rsidRDefault="00C30EF1" w:rsidP="007209B8">
            <w:pPr>
              <w:pStyle w:val="NoSpacing"/>
              <w:ind w:left="-58"/>
              <w:rPr>
                <w:sz w:val="24"/>
                <w:szCs w:val="24"/>
              </w:rPr>
            </w:pPr>
            <w:r w:rsidRPr="00CF6B9C">
              <w:rPr>
                <w:sz w:val="24"/>
                <w:szCs w:val="24"/>
              </w:rPr>
              <w:t>- GV quan sát, giúp đỡ HS hoàn thành các BT</w:t>
            </w:r>
          </w:p>
          <w:p w14:paraId="0AFCBB38" w14:textId="77777777" w:rsidR="00C30EF1" w:rsidRPr="00133714" w:rsidRDefault="00C30EF1" w:rsidP="007209B8">
            <w:pPr>
              <w:rPr>
                <w:lang w:val="nb-NO"/>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CA6F9B6" w14:textId="77777777" w:rsidR="00C30EF1" w:rsidRPr="00CF6B9C" w:rsidRDefault="00C30EF1" w:rsidP="007209B8">
            <w:pPr>
              <w:pStyle w:val="NoSpacing"/>
              <w:ind w:left="-72"/>
              <w:rPr>
                <w:sz w:val="24"/>
                <w:szCs w:val="24"/>
                <w:lang w:val="nb-NO"/>
              </w:rPr>
            </w:pPr>
            <w:r w:rsidRPr="00CF6B9C">
              <w:rPr>
                <w:sz w:val="24"/>
                <w:szCs w:val="24"/>
                <w:lang w:val="nb-NO"/>
              </w:rPr>
              <w:lastRenderedPageBreak/>
              <w:t>hs trả lời</w:t>
            </w:r>
          </w:p>
          <w:p w14:paraId="4CC66E98" w14:textId="77777777" w:rsidR="00C30EF1" w:rsidRPr="00CF6B9C" w:rsidRDefault="00C30EF1" w:rsidP="007209B8">
            <w:pPr>
              <w:pStyle w:val="NoSpacing"/>
              <w:ind w:left="-72"/>
              <w:rPr>
                <w:sz w:val="24"/>
                <w:szCs w:val="24"/>
                <w:lang w:val="nb-NO"/>
              </w:rPr>
            </w:pPr>
          </w:p>
          <w:p w14:paraId="738D8EE3" w14:textId="77777777" w:rsidR="00C30EF1" w:rsidRPr="00CF6B9C" w:rsidRDefault="00C30EF1" w:rsidP="007209B8">
            <w:pPr>
              <w:pStyle w:val="NoSpacing"/>
              <w:ind w:left="-72"/>
              <w:rPr>
                <w:sz w:val="24"/>
                <w:szCs w:val="24"/>
                <w:lang w:val="nb-NO"/>
              </w:rPr>
            </w:pPr>
          </w:p>
          <w:p w14:paraId="18AF9A38" w14:textId="77777777" w:rsidR="00C30EF1" w:rsidRDefault="00C30EF1" w:rsidP="007209B8">
            <w:pPr>
              <w:pStyle w:val="NoSpacing"/>
              <w:ind w:left="-72"/>
              <w:rPr>
                <w:sz w:val="24"/>
                <w:szCs w:val="24"/>
                <w:lang w:val="nb-NO"/>
              </w:rPr>
            </w:pPr>
            <w:r w:rsidRPr="00CF6B9C">
              <w:rPr>
                <w:sz w:val="24"/>
                <w:szCs w:val="24"/>
                <w:lang w:val="nb-NO"/>
              </w:rPr>
              <w:t>lập bảng tóm tắt</w:t>
            </w:r>
          </w:p>
          <w:p w14:paraId="23BC24A5" w14:textId="77777777" w:rsidR="00C30EF1" w:rsidRPr="00133714" w:rsidRDefault="00C30EF1" w:rsidP="007209B8">
            <w:pPr>
              <w:rPr>
                <w:lang w:val="nb-NO"/>
              </w:rPr>
            </w:pPr>
          </w:p>
          <w:p w14:paraId="03D6A0AB" w14:textId="77777777" w:rsidR="00C30EF1" w:rsidRPr="00133714" w:rsidRDefault="00C30EF1" w:rsidP="007209B8">
            <w:pPr>
              <w:rPr>
                <w:lang w:val="nb-NO"/>
              </w:rPr>
            </w:pPr>
          </w:p>
          <w:p w14:paraId="5BDE619D" w14:textId="77777777" w:rsidR="00C30EF1" w:rsidRDefault="00C30EF1" w:rsidP="007209B8">
            <w:pPr>
              <w:rPr>
                <w:lang w:val="nb-NO"/>
              </w:rPr>
            </w:pPr>
          </w:p>
          <w:p w14:paraId="7D53A54A" w14:textId="77777777" w:rsidR="00C30EF1" w:rsidRDefault="00C30EF1" w:rsidP="007209B8">
            <w:pPr>
              <w:rPr>
                <w:lang w:val="vi-VN"/>
              </w:rPr>
            </w:pPr>
            <w:r>
              <w:rPr>
                <w:lang w:val="vi-VN"/>
              </w:rPr>
              <w:t>HS làm bài tập</w:t>
            </w:r>
          </w:p>
          <w:p w14:paraId="0CF8FF3F" w14:textId="77777777" w:rsidR="00C30EF1" w:rsidRDefault="00C30EF1" w:rsidP="007209B8">
            <w:pPr>
              <w:rPr>
                <w:lang w:val="vi-VN"/>
              </w:rPr>
            </w:pPr>
          </w:p>
          <w:p w14:paraId="4764D500" w14:textId="77777777" w:rsidR="00C30EF1" w:rsidRDefault="00C30EF1" w:rsidP="007209B8">
            <w:pPr>
              <w:rPr>
                <w:lang w:val="vi-VN"/>
              </w:rPr>
            </w:pPr>
          </w:p>
          <w:p w14:paraId="024C34EC" w14:textId="77777777" w:rsidR="00C30EF1" w:rsidRDefault="00C30EF1" w:rsidP="007209B8">
            <w:pPr>
              <w:rPr>
                <w:lang w:val="vi-VN"/>
              </w:rPr>
            </w:pPr>
          </w:p>
          <w:p w14:paraId="409705FF" w14:textId="77777777" w:rsidR="00C30EF1" w:rsidRDefault="00C30EF1" w:rsidP="007209B8">
            <w:pPr>
              <w:rPr>
                <w:lang w:val="vi-VN"/>
              </w:rPr>
            </w:pPr>
          </w:p>
          <w:p w14:paraId="7CCDCD52" w14:textId="77777777" w:rsidR="00C30EF1" w:rsidRDefault="00C30EF1" w:rsidP="007209B8">
            <w:pPr>
              <w:rPr>
                <w:lang w:val="vi-VN"/>
              </w:rPr>
            </w:pPr>
          </w:p>
          <w:p w14:paraId="7E4AB0C8" w14:textId="77777777" w:rsidR="00C30EF1" w:rsidRDefault="00C30EF1" w:rsidP="007209B8">
            <w:pPr>
              <w:rPr>
                <w:lang w:val="vi-VN"/>
              </w:rPr>
            </w:pPr>
          </w:p>
          <w:p w14:paraId="126CDB60" w14:textId="77777777" w:rsidR="00C30EF1" w:rsidRDefault="00C30EF1" w:rsidP="007209B8">
            <w:pPr>
              <w:rPr>
                <w:lang w:val="vi-VN"/>
              </w:rPr>
            </w:pPr>
          </w:p>
          <w:p w14:paraId="7528A8F2" w14:textId="77777777" w:rsidR="00C30EF1" w:rsidRDefault="00C30EF1" w:rsidP="007209B8">
            <w:pPr>
              <w:rPr>
                <w:lang w:val="vi-VN"/>
              </w:rPr>
            </w:pPr>
          </w:p>
          <w:p w14:paraId="33E63929" w14:textId="77777777" w:rsidR="00C30EF1" w:rsidRDefault="00C30EF1" w:rsidP="007209B8">
            <w:pPr>
              <w:rPr>
                <w:lang w:val="vi-VN"/>
              </w:rPr>
            </w:pPr>
          </w:p>
          <w:p w14:paraId="222BAD71" w14:textId="77777777" w:rsidR="00C30EF1" w:rsidRDefault="00C30EF1" w:rsidP="007209B8">
            <w:pPr>
              <w:rPr>
                <w:lang w:val="vi-VN"/>
              </w:rPr>
            </w:pPr>
          </w:p>
          <w:p w14:paraId="00A98FD6" w14:textId="77777777" w:rsidR="00C30EF1" w:rsidRDefault="00C30EF1" w:rsidP="007209B8">
            <w:pPr>
              <w:rPr>
                <w:lang w:val="vi-VN"/>
              </w:rPr>
            </w:pPr>
          </w:p>
          <w:p w14:paraId="03FFB8AC" w14:textId="77777777" w:rsidR="00C30EF1" w:rsidRDefault="00C30EF1" w:rsidP="007209B8">
            <w:pPr>
              <w:rPr>
                <w:lang w:val="vi-VN"/>
              </w:rPr>
            </w:pPr>
          </w:p>
          <w:p w14:paraId="045C4D3F" w14:textId="77777777" w:rsidR="00C30EF1" w:rsidRDefault="00C30EF1" w:rsidP="007209B8">
            <w:pPr>
              <w:rPr>
                <w:lang w:val="vi-VN"/>
              </w:rPr>
            </w:pPr>
          </w:p>
          <w:p w14:paraId="640C0FAE" w14:textId="77777777" w:rsidR="00C30EF1" w:rsidRDefault="00C30EF1" w:rsidP="007209B8">
            <w:pPr>
              <w:rPr>
                <w:lang w:val="vi-VN"/>
              </w:rPr>
            </w:pPr>
          </w:p>
          <w:p w14:paraId="3DC28411" w14:textId="77777777" w:rsidR="00C30EF1" w:rsidRDefault="00C30EF1" w:rsidP="007209B8">
            <w:pPr>
              <w:rPr>
                <w:lang w:val="vi-VN"/>
              </w:rPr>
            </w:pPr>
          </w:p>
          <w:p w14:paraId="6A51603B" w14:textId="77777777" w:rsidR="00C30EF1" w:rsidRDefault="00C30EF1" w:rsidP="007209B8">
            <w:pPr>
              <w:rPr>
                <w:lang w:val="vi-VN"/>
              </w:rPr>
            </w:pPr>
            <w:r>
              <w:rPr>
                <w:lang w:val="vi-VN"/>
              </w:rPr>
              <w:t>HS làm bài tập</w:t>
            </w:r>
          </w:p>
          <w:p w14:paraId="4EE5B264" w14:textId="77777777" w:rsidR="00C30EF1" w:rsidRDefault="00C30EF1" w:rsidP="007209B8">
            <w:pPr>
              <w:rPr>
                <w:lang w:val="vi-VN"/>
              </w:rPr>
            </w:pPr>
          </w:p>
          <w:p w14:paraId="5CF982F0" w14:textId="77777777" w:rsidR="00C30EF1" w:rsidRDefault="00C30EF1" w:rsidP="007209B8">
            <w:pPr>
              <w:rPr>
                <w:lang w:val="vi-VN"/>
              </w:rPr>
            </w:pPr>
          </w:p>
          <w:p w14:paraId="6B211E81" w14:textId="77777777" w:rsidR="00C30EF1" w:rsidRDefault="00C30EF1" w:rsidP="007209B8">
            <w:pPr>
              <w:rPr>
                <w:lang w:val="vi-VN"/>
              </w:rPr>
            </w:pPr>
          </w:p>
          <w:p w14:paraId="709C3B96" w14:textId="77777777" w:rsidR="00C30EF1" w:rsidRDefault="00C30EF1" w:rsidP="007209B8">
            <w:pPr>
              <w:rPr>
                <w:lang w:val="vi-VN"/>
              </w:rPr>
            </w:pPr>
          </w:p>
          <w:p w14:paraId="34A6EC18" w14:textId="77777777" w:rsidR="00C30EF1" w:rsidRDefault="00C30EF1" w:rsidP="007209B8">
            <w:pPr>
              <w:rPr>
                <w:lang w:val="vi-VN"/>
              </w:rPr>
            </w:pPr>
          </w:p>
          <w:p w14:paraId="02BC1F47" w14:textId="77777777" w:rsidR="00C30EF1" w:rsidRDefault="00C30EF1" w:rsidP="007209B8">
            <w:pPr>
              <w:rPr>
                <w:lang w:val="vi-VN"/>
              </w:rPr>
            </w:pPr>
          </w:p>
          <w:p w14:paraId="06089002" w14:textId="77777777" w:rsidR="00C30EF1" w:rsidRDefault="00C30EF1" w:rsidP="007209B8">
            <w:pPr>
              <w:rPr>
                <w:lang w:val="vi-VN"/>
              </w:rPr>
            </w:pPr>
          </w:p>
          <w:p w14:paraId="11894C76" w14:textId="77777777" w:rsidR="00C30EF1" w:rsidRDefault="00C30EF1" w:rsidP="007209B8">
            <w:pPr>
              <w:rPr>
                <w:lang w:val="vi-VN"/>
              </w:rPr>
            </w:pPr>
          </w:p>
          <w:p w14:paraId="5B470A05" w14:textId="77777777" w:rsidR="00C30EF1" w:rsidRDefault="00C30EF1" w:rsidP="007209B8">
            <w:pPr>
              <w:rPr>
                <w:lang w:val="vi-VN"/>
              </w:rPr>
            </w:pPr>
          </w:p>
          <w:p w14:paraId="4F58577E" w14:textId="77777777" w:rsidR="00C30EF1" w:rsidRDefault="00C30EF1" w:rsidP="007209B8">
            <w:pPr>
              <w:rPr>
                <w:lang w:val="vi-VN"/>
              </w:rPr>
            </w:pPr>
          </w:p>
          <w:p w14:paraId="0B214DB3" w14:textId="77777777" w:rsidR="00C30EF1" w:rsidRDefault="00C30EF1" w:rsidP="007209B8">
            <w:pPr>
              <w:rPr>
                <w:lang w:val="vi-VN"/>
              </w:rPr>
            </w:pPr>
          </w:p>
          <w:p w14:paraId="17AE8619" w14:textId="77777777" w:rsidR="00C30EF1" w:rsidRDefault="00C30EF1" w:rsidP="007209B8">
            <w:pPr>
              <w:rPr>
                <w:lang w:val="vi-VN"/>
              </w:rPr>
            </w:pPr>
          </w:p>
          <w:p w14:paraId="1D5B3E28" w14:textId="77777777" w:rsidR="00C30EF1" w:rsidRDefault="00C30EF1" w:rsidP="007209B8">
            <w:pPr>
              <w:rPr>
                <w:lang w:val="vi-VN"/>
              </w:rPr>
            </w:pPr>
          </w:p>
          <w:p w14:paraId="506C4C89" w14:textId="77777777" w:rsidR="00C30EF1" w:rsidRDefault="00C30EF1" w:rsidP="007209B8">
            <w:pPr>
              <w:rPr>
                <w:lang w:val="vi-VN"/>
              </w:rPr>
            </w:pPr>
          </w:p>
          <w:p w14:paraId="65C112F6" w14:textId="77777777" w:rsidR="00C30EF1" w:rsidRDefault="00C30EF1" w:rsidP="007209B8">
            <w:pPr>
              <w:rPr>
                <w:lang w:val="vi-VN"/>
              </w:rPr>
            </w:pPr>
            <w:r>
              <w:rPr>
                <w:lang w:val="vi-VN"/>
              </w:rPr>
              <w:t>HS làm bài tập</w:t>
            </w:r>
          </w:p>
          <w:p w14:paraId="3B01567D" w14:textId="77777777" w:rsidR="00C30EF1" w:rsidRDefault="00C30EF1" w:rsidP="007209B8">
            <w:pPr>
              <w:rPr>
                <w:lang w:val="vi-VN"/>
              </w:rPr>
            </w:pPr>
          </w:p>
          <w:p w14:paraId="3D5FBB33" w14:textId="77777777" w:rsidR="00C30EF1" w:rsidRDefault="00C30EF1" w:rsidP="007209B8">
            <w:pPr>
              <w:rPr>
                <w:lang w:val="vi-VN"/>
              </w:rPr>
            </w:pPr>
          </w:p>
          <w:p w14:paraId="1C9D5970" w14:textId="77777777" w:rsidR="00C30EF1" w:rsidRDefault="00C30EF1" w:rsidP="007209B8">
            <w:pPr>
              <w:rPr>
                <w:lang w:val="vi-VN"/>
              </w:rPr>
            </w:pPr>
          </w:p>
          <w:p w14:paraId="5B7CE338" w14:textId="77777777" w:rsidR="00C30EF1" w:rsidRDefault="00C30EF1" w:rsidP="007209B8">
            <w:pPr>
              <w:rPr>
                <w:lang w:val="vi-VN"/>
              </w:rPr>
            </w:pPr>
          </w:p>
          <w:p w14:paraId="6125CAC3" w14:textId="77777777" w:rsidR="00C30EF1" w:rsidRDefault="00C30EF1" w:rsidP="007209B8">
            <w:pPr>
              <w:rPr>
                <w:lang w:val="vi-VN"/>
              </w:rPr>
            </w:pPr>
          </w:p>
          <w:p w14:paraId="01E07881" w14:textId="77777777" w:rsidR="00C30EF1" w:rsidRDefault="00C30EF1" w:rsidP="007209B8">
            <w:pPr>
              <w:rPr>
                <w:lang w:val="vi-VN"/>
              </w:rPr>
            </w:pPr>
          </w:p>
          <w:p w14:paraId="1B7BA24A" w14:textId="77777777" w:rsidR="00C30EF1" w:rsidRDefault="00C30EF1" w:rsidP="007209B8">
            <w:pPr>
              <w:rPr>
                <w:lang w:val="vi-VN"/>
              </w:rPr>
            </w:pPr>
          </w:p>
          <w:p w14:paraId="710DB7EA" w14:textId="77777777" w:rsidR="00C30EF1" w:rsidRDefault="00C30EF1" w:rsidP="007209B8">
            <w:pPr>
              <w:rPr>
                <w:lang w:val="vi-VN"/>
              </w:rPr>
            </w:pPr>
          </w:p>
          <w:p w14:paraId="36558458" w14:textId="77777777" w:rsidR="00C30EF1" w:rsidRDefault="00C30EF1" w:rsidP="007209B8">
            <w:pPr>
              <w:rPr>
                <w:lang w:val="vi-VN"/>
              </w:rPr>
            </w:pPr>
          </w:p>
          <w:p w14:paraId="09C2F306" w14:textId="77777777" w:rsidR="00C30EF1" w:rsidRDefault="00C30EF1" w:rsidP="007209B8">
            <w:pPr>
              <w:rPr>
                <w:lang w:val="vi-VN"/>
              </w:rPr>
            </w:pPr>
          </w:p>
          <w:p w14:paraId="16F1D27F" w14:textId="77777777" w:rsidR="00C30EF1" w:rsidRDefault="00C30EF1" w:rsidP="007209B8">
            <w:pPr>
              <w:rPr>
                <w:lang w:val="vi-VN"/>
              </w:rPr>
            </w:pPr>
          </w:p>
          <w:p w14:paraId="56251725" w14:textId="77777777" w:rsidR="00C30EF1" w:rsidRPr="00133714" w:rsidRDefault="00C30EF1" w:rsidP="007209B8">
            <w:pPr>
              <w:rPr>
                <w:lang w:val="vi-VN"/>
              </w:rPr>
            </w:pPr>
            <w:r>
              <w:rPr>
                <w:lang w:val="vi-VN"/>
              </w:rPr>
              <w:t>HS làm bài tập</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014E8E" w14:textId="77777777" w:rsidR="00C30EF1" w:rsidRDefault="00EB4D2B" w:rsidP="007209B8">
            <w:pPr>
              <w:rPr>
                <w:lang w:val="it-IT"/>
              </w:rPr>
            </w:pPr>
            <w:r>
              <w:rPr>
                <w:lang w:val="it-IT"/>
              </w:rPr>
              <w:lastRenderedPageBreak/>
              <w:t>20</w:t>
            </w:r>
            <w:r w:rsidRPr="00CF6B9C">
              <w:rPr>
                <w:lang w:val="it-IT"/>
              </w:rPr>
              <w:t xml:space="preserve"> phút</w:t>
            </w:r>
          </w:p>
          <w:p w14:paraId="142837BE" w14:textId="77777777" w:rsidR="00EB4D2B" w:rsidRDefault="00EB4D2B" w:rsidP="007209B8">
            <w:pPr>
              <w:rPr>
                <w:lang w:val="nb-NO"/>
              </w:rPr>
            </w:pPr>
          </w:p>
          <w:p w14:paraId="21C2B712" w14:textId="77777777" w:rsidR="00EB4D2B" w:rsidRDefault="00EB4D2B" w:rsidP="007209B8">
            <w:pPr>
              <w:rPr>
                <w:lang w:val="nb-NO"/>
              </w:rPr>
            </w:pPr>
          </w:p>
          <w:p w14:paraId="09C82E73" w14:textId="77777777" w:rsidR="00EB4D2B" w:rsidRDefault="00EB4D2B" w:rsidP="007209B8">
            <w:pPr>
              <w:rPr>
                <w:lang w:val="nb-NO"/>
              </w:rPr>
            </w:pPr>
          </w:p>
          <w:p w14:paraId="31057B1D" w14:textId="77777777" w:rsidR="00EB4D2B" w:rsidRDefault="00EB4D2B" w:rsidP="007209B8">
            <w:pPr>
              <w:rPr>
                <w:lang w:val="nb-NO"/>
              </w:rPr>
            </w:pPr>
          </w:p>
          <w:p w14:paraId="4A1CC5FB" w14:textId="77777777" w:rsidR="00EB4D2B" w:rsidRDefault="00EB4D2B" w:rsidP="007209B8">
            <w:pPr>
              <w:rPr>
                <w:lang w:val="nb-NO"/>
              </w:rPr>
            </w:pPr>
          </w:p>
          <w:p w14:paraId="62DB2270" w14:textId="77777777" w:rsidR="00EB4D2B" w:rsidRDefault="00EB4D2B" w:rsidP="007209B8">
            <w:pPr>
              <w:rPr>
                <w:lang w:val="nb-NO"/>
              </w:rPr>
            </w:pPr>
          </w:p>
          <w:p w14:paraId="1FE1CFAA" w14:textId="77777777" w:rsidR="00EB4D2B" w:rsidRDefault="00EB4D2B" w:rsidP="007209B8">
            <w:pPr>
              <w:rPr>
                <w:lang w:val="nb-NO"/>
              </w:rPr>
            </w:pPr>
          </w:p>
          <w:p w14:paraId="5472906E" w14:textId="77777777" w:rsidR="00EB4D2B" w:rsidRDefault="00EB4D2B" w:rsidP="007209B8">
            <w:pPr>
              <w:rPr>
                <w:lang w:val="nb-NO"/>
              </w:rPr>
            </w:pPr>
          </w:p>
          <w:p w14:paraId="22E52D70" w14:textId="77777777" w:rsidR="00EB4D2B" w:rsidRDefault="00EB4D2B" w:rsidP="007209B8">
            <w:pPr>
              <w:rPr>
                <w:lang w:val="nb-NO"/>
              </w:rPr>
            </w:pPr>
          </w:p>
          <w:p w14:paraId="03CFD61A" w14:textId="77777777" w:rsidR="00EB4D2B" w:rsidRDefault="00EB4D2B" w:rsidP="007209B8">
            <w:pPr>
              <w:rPr>
                <w:lang w:val="nb-NO"/>
              </w:rPr>
            </w:pPr>
          </w:p>
          <w:p w14:paraId="7F64B3DE" w14:textId="77777777" w:rsidR="00EB4D2B" w:rsidRDefault="00EB4D2B" w:rsidP="007209B8">
            <w:pPr>
              <w:rPr>
                <w:lang w:val="nb-NO"/>
              </w:rPr>
            </w:pPr>
          </w:p>
          <w:p w14:paraId="465CA425" w14:textId="77777777" w:rsidR="00EB4D2B" w:rsidRDefault="00EB4D2B" w:rsidP="007209B8">
            <w:pPr>
              <w:rPr>
                <w:lang w:val="nb-NO"/>
              </w:rPr>
            </w:pPr>
          </w:p>
          <w:p w14:paraId="2DE8160F" w14:textId="77777777" w:rsidR="00EB4D2B" w:rsidRDefault="00EB4D2B" w:rsidP="007209B8">
            <w:pPr>
              <w:rPr>
                <w:lang w:val="nb-NO"/>
              </w:rPr>
            </w:pPr>
          </w:p>
          <w:p w14:paraId="795713D9" w14:textId="77777777" w:rsidR="00EB4D2B" w:rsidRDefault="00EB4D2B" w:rsidP="007209B8">
            <w:pPr>
              <w:rPr>
                <w:lang w:val="nb-NO"/>
              </w:rPr>
            </w:pPr>
          </w:p>
          <w:p w14:paraId="74FD0692" w14:textId="77777777" w:rsidR="00EB4D2B" w:rsidRDefault="00EB4D2B" w:rsidP="007209B8">
            <w:pPr>
              <w:rPr>
                <w:lang w:val="nb-NO"/>
              </w:rPr>
            </w:pPr>
          </w:p>
          <w:p w14:paraId="42B05857" w14:textId="77777777" w:rsidR="00EB4D2B" w:rsidRDefault="00EB4D2B" w:rsidP="007209B8">
            <w:pPr>
              <w:rPr>
                <w:lang w:val="nb-NO"/>
              </w:rPr>
            </w:pPr>
          </w:p>
          <w:p w14:paraId="02F77B52" w14:textId="77777777" w:rsidR="00EB4D2B" w:rsidRDefault="00EB4D2B" w:rsidP="007209B8">
            <w:pPr>
              <w:rPr>
                <w:lang w:val="nb-NO"/>
              </w:rPr>
            </w:pPr>
          </w:p>
          <w:p w14:paraId="766A85CB" w14:textId="77777777" w:rsidR="00EB4D2B" w:rsidRDefault="00EB4D2B" w:rsidP="007209B8">
            <w:pPr>
              <w:rPr>
                <w:lang w:val="nb-NO"/>
              </w:rPr>
            </w:pPr>
          </w:p>
          <w:p w14:paraId="45D1BAD5" w14:textId="77777777" w:rsidR="00EB4D2B" w:rsidRDefault="00EB4D2B" w:rsidP="007209B8">
            <w:pPr>
              <w:rPr>
                <w:lang w:val="nb-NO"/>
              </w:rPr>
            </w:pPr>
          </w:p>
          <w:p w14:paraId="0ED002CB" w14:textId="77777777" w:rsidR="00EB4D2B" w:rsidRDefault="00EB4D2B" w:rsidP="007209B8">
            <w:pPr>
              <w:rPr>
                <w:lang w:val="nb-NO"/>
              </w:rPr>
            </w:pPr>
          </w:p>
          <w:p w14:paraId="12222600" w14:textId="77777777" w:rsidR="00EB4D2B" w:rsidRDefault="00EB4D2B" w:rsidP="007209B8">
            <w:pPr>
              <w:rPr>
                <w:lang w:val="nb-NO"/>
              </w:rPr>
            </w:pPr>
          </w:p>
          <w:p w14:paraId="213F938F" w14:textId="77777777" w:rsidR="00EB4D2B" w:rsidRDefault="00EB4D2B" w:rsidP="007209B8">
            <w:pPr>
              <w:rPr>
                <w:lang w:val="nb-NO"/>
              </w:rPr>
            </w:pPr>
          </w:p>
          <w:p w14:paraId="420AEA8B" w14:textId="77777777" w:rsidR="00EB4D2B" w:rsidRDefault="00EB4D2B" w:rsidP="007209B8">
            <w:pPr>
              <w:rPr>
                <w:lang w:val="nb-NO"/>
              </w:rPr>
            </w:pPr>
          </w:p>
          <w:p w14:paraId="72810750" w14:textId="77777777" w:rsidR="00EB4D2B" w:rsidRDefault="00EB4D2B" w:rsidP="007209B8">
            <w:pPr>
              <w:rPr>
                <w:lang w:val="nb-NO"/>
              </w:rPr>
            </w:pPr>
          </w:p>
          <w:p w14:paraId="08AE876C" w14:textId="77777777" w:rsidR="00EB4D2B" w:rsidRDefault="00EB4D2B" w:rsidP="007209B8">
            <w:pPr>
              <w:rPr>
                <w:lang w:val="nb-NO"/>
              </w:rPr>
            </w:pPr>
          </w:p>
          <w:p w14:paraId="233B4167" w14:textId="77777777" w:rsidR="00EB4D2B" w:rsidRDefault="00EB4D2B" w:rsidP="007209B8">
            <w:pPr>
              <w:rPr>
                <w:lang w:val="nb-NO"/>
              </w:rPr>
            </w:pPr>
          </w:p>
          <w:p w14:paraId="0A24584A" w14:textId="77777777" w:rsidR="00EB4D2B" w:rsidRDefault="00EB4D2B" w:rsidP="007209B8">
            <w:pPr>
              <w:rPr>
                <w:lang w:val="nb-NO"/>
              </w:rPr>
            </w:pPr>
          </w:p>
          <w:p w14:paraId="6C8FC85C" w14:textId="77777777" w:rsidR="00EB4D2B" w:rsidRDefault="00EB4D2B" w:rsidP="007209B8">
            <w:pPr>
              <w:rPr>
                <w:lang w:val="nb-NO"/>
              </w:rPr>
            </w:pPr>
          </w:p>
          <w:p w14:paraId="09393930" w14:textId="77777777" w:rsidR="00EB4D2B" w:rsidRDefault="00EB4D2B" w:rsidP="007209B8">
            <w:pPr>
              <w:rPr>
                <w:lang w:val="nb-NO"/>
              </w:rPr>
            </w:pPr>
          </w:p>
          <w:p w14:paraId="006BEC4C" w14:textId="77777777" w:rsidR="00EB4D2B" w:rsidRDefault="00EB4D2B" w:rsidP="007209B8">
            <w:pPr>
              <w:rPr>
                <w:lang w:val="it-IT"/>
              </w:rPr>
            </w:pPr>
            <w:r>
              <w:rPr>
                <w:lang w:val="it-IT"/>
              </w:rPr>
              <w:t>20</w:t>
            </w:r>
            <w:r w:rsidRPr="00CF6B9C">
              <w:rPr>
                <w:lang w:val="it-IT"/>
              </w:rPr>
              <w:t xml:space="preserve"> phút</w:t>
            </w:r>
          </w:p>
          <w:p w14:paraId="18F12A2C" w14:textId="77777777" w:rsidR="00EB4D2B" w:rsidRDefault="00EB4D2B" w:rsidP="007209B8">
            <w:pPr>
              <w:rPr>
                <w:lang w:val="nb-NO"/>
              </w:rPr>
            </w:pPr>
          </w:p>
          <w:p w14:paraId="48257C71" w14:textId="77777777" w:rsidR="00EB4D2B" w:rsidRDefault="00EB4D2B" w:rsidP="007209B8">
            <w:pPr>
              <w:rPr>
                <w:lang w:val="nb-NO"/>
              </w:rPr>
            </w:pPr>
          </w:p>
          <w:p w14:paraId="35A28C66" w14:textId="77777777" w:rsidR="00EB4D2B" w:rsidRDefault="00EB4D2B" w:rsidP="007209B8">
            <w:pPr>
              <w:rPr>
                <w:lang w:val="nb-NO"/>
              </w:rPr>
            </w:pPr>
          </w:p>
          <w:p w14:paraId="32B1B166" w14:textId="77777777" w:rsidR="00EB4D2B" w:rsidRDefault="00EB4D2B" w:rsidP="007209B8">
            <w:pPr>
              <w:rPr>
                <w:lang w:val="nb-NO"/>
              </w:rPr>
            </w:pPr>
          </w:p>
          <w:p w14:paraId="2E1770B1" w14:textId="77777777" w:rsidR="00EB4D2B" w:rsidRDefault="00EB4D2B" w:rsidP="007209B8">
            <w:pPr>
              <w:rPr>
                <w:lang w:val="nb-NO"/>
              </w:rPr>
            </w:pPr>
          </w:p>
          <w:p w14:paraId="5CF0DB2F" w14:textId="77777777" w:rsidR="00EB4D2B" w:rsidRDefault="00EB4D2B" w:rsidP="007209B8">
            <w:pPr>
              <w:rPr>
                <w:lang w:val="nb-NO"/>
              </w:rPr>
            </w:pPr>
          </w:p>
          <w:p w14:paraId="14D32C45" w14:textId="77777777" w:rsidR="00EB4D2B" w:rsidRDefault="00EB4D2B" w:rsidP="007209B8">
            <w:pPr>
              <w:rPr>
                <w:lang w:val="nb-NO"/>
              </w:rPr>
            </w:pPr>
          </w:p>
          <w:p w14:paraId="740F0B1D" w14:textId="77777777" w:rsidR="00EB4D2B" w:rsidRDefault="00EB4D2B" w:rsidP="007209B8">
            <w:pPr>
              <w:rPr>
                <w:lang w:val="nb-NO"/>
              </w:rPr>
            </w:pPr>
          </w:p>
          <w:p w14:paraId="7066E295" w14:textId="77777777" w:rsidR="00EB4D2B" w:rsidRDefault="00EB4D2B" w:rsidP="007209B8">
            <w:pPr>
              <w:rPr>
                <w:lang w:val="nb-NO"/>
              </w:rPr>
            </w:pPr>
          </w:p>
          <w:p w14:paraId="0584DB6B" w14:textId="77777777" w:rsidR="00EB4D2B" w:rsidRDefault="00EB4D2B" w:rsidP="007209B8">
            <w:pPr>
              <w:rPr>
                <w:lang w:val="nb-NO"/>
              </w:rPr>
            </w:pPr>
          </w:p>
          <w:p w14:paraId="44066987" w14:textId="77777777" w:rsidR="00EB4D2B" w:rsidRDefault="00EB4D2B" w:rsidP="007209B8">
            <w:pPr>
              <w:rPr>
                <w:lang w:val="it-IT"/>
              </w:rPr>
            </w:pPr>
            <w:r>
              <w:rPr>
                <w:lang w:val="it-IT"/>
              </w:rPr>
              <w:t>20</w:t>
            </w:r>
            <w:r w:rsidRPr="00CF6B9C">
              <w:rPr>
                <w:lang w:val="it-IT"/>
              </w:rPr>
              <w:t xml:space="preserve"> phút</w:t>
            </w:r>
          </w:p>
          <w:p w14:paraId="5B761C3D" w14:textId="77777777" w:rsidR="00EB4D2B" w:rsidRDefault="00EB4D2B" w:rsidP="007209B8">
            <w:pPr>
              <w:rPr>
                <w:lang w:val="nb-NO"/>
              </w:rPr>
            </w:pPr>
          </w:p>
          <w:p w14:paraId="1B909A66" w14:textId="77777777" w:rsidR="00EB4D2B" w:rsidRDefault="00EB4D2B" w:rsidP="007209B8">
            <w:pPr>
              <w:rPr>
                <w:lang w:val="nb-NO"/>
              </w:rPr>
            </w:pPr>
          </w:p>
          <w:p w14:paraId="6B3BC30E" w14:textId="77777777" w:rsidR="00EB4D2B" w:rsidRDefault="00EB4D2B" w:rsidP="007209B8">
            <w:pPr>
              <w:rPr>
                <w:lang w:val="nb-NO"/>
              </w:rPr>
            </w:pPr>
          </w:p>
          <w:p w14:paraId="77C33FF1" w14:textId="77777777" w:rsidR="00EB4D2B" w:rsidRDefault="00EB4D2B" w:rsidP="007209B8">
            <w:pPr>
              <w:rPr>
                <w:lang w:val="nb-NO"/>
              </w:rPr>
            </w:pPr>
          </w:p>
          <w:p w14:paraId="7421C93D" w14:textId="77777777" w:rsidR="00EB4D2B" w:rsidRDefault="00EB4D2B" w:rsidP="007209B8">
            <w:pPr>
              <w:rPr>
                <w:lang w:val="nb-NO"/>
              </w:rPr>
            </w:pPr>
          </w:p>
          <w:p w14:paraId="503EDF91" w14:textId="77777777" w:rsidR="00EB4D2B" w:rsidRDefault="00EB4D2B" w:rsidP="007209B8">
            <w:pPr>
              <w:rPr>
                <w:lang w:val="nb-NO"/>
              </w:rPr>
            </w:pPr>
          </w:p>
          <w:p w14:paraId="66240F10" w14:textId="77777777" w:rsidR="00EB4D2B" w:rsidRDefault="00EB4D2B" w:rsidP="007209B8">
            <w:pPr>
              <w:rPr>
                <w:lang w:val="nb-NO"/>
              </w:rPr>
            </w:pPr>
          </w:p>
          <w:p w14:paraId="378BC9E6" w14:textId="77777777" w:rsidR="00EB4D2B" w:rsidRDefault="00EB4D2B" w:rsidP="007209B8">
            <w:pPr>
              <w:rPr>
                <w:lang w:val="nb-NO"/>
              </w:rPr>
            </w:pPr>
          </w:p>
          <w:p w14:paraId="46A9672F" w14:textId="77777777" w:rsidR="00EB4D2B" w:rsidRDefault="00EB4D2B" w:rsidP="007209B8">
            <w:pPr>
              <w:rPr>
                <w:lang w:val="nb-NO"/>
              </w:rPr>
            </w:pPr>
          </w:p>
          <w:p w14:paraId="4BEF62ED" w14:textId="77777777" w:rsidR="00EB4D2B" w:rsidRDefault="00EB4D2B" w:rsidP="007209B8">
            <w:pPr>
              <w:rPr>
                <w:lang w:val="nb-NO"/>
              </w:rPr>
            </w:pPr>
          </w:p>
          <w:p w14:paraId="243FE872" w14:textId="77777777" w:rsidR="00EB4D2B" w:rsidRDefault="00EB4D2B" w:rsidP="007209B8">
            <w:pPr>
              <w:rPr>
                <w:lang w:val="nb-NO"/>
              </w:rPr>
            </w:pPr>
          </w:p>
          <w:p w14:paraId="1E61FE47" w14:textId="77777777" w:rsidR="00EB4D2B" w:rsidRDefault="00EB4D2B" w:rsidP="007209B8">
            <w:pPr>
              <w:rPr>
                <w:lang w:val="nb-NO"/>
              </w:rPr>
            </w:pPr>
          </w:p>
          <w:p w14:paraId="67F5CB71" w14:textId="5B9CD04C" w:rsidR="00EB4D2B" w:rsidRPr="00CF6B9C" w:rsidRDefault="00EB4D2B" w:rsidP="007209B8">
            <w:pPr>
              <w:rPr>
                <w:lang w:val="nb-NO"/>
              </w:rPr>
            </w:pPr>
          </w:p>
        </w:tc>
      </w:tr>
      <w:tr w:rsidR="00C30EF1" w:rsidRPr="00CF6B9C" w14:paraId="6F9008F3" w14:textId="77777777" w:rsidTr="007209B8">
        <w:tc>
          <w:tcPr>
            <w:tcW w:w="521" w:type="dxa"/>
            <w:tcBorders>
              <w:top w:val="single" w:sz="4" w:space="0" w:color="auto"/>
              <w:left w:val="single" w:sz="4" w:space="0" w:color="auto"/>
              <w:bottom w:val="single" w:sz="4" w:space="0" w:color="auto"/>
              <w:right w:val="single" w:sz="4" w:space="0" w:color="auto"/>
            </w:tcBorders>
            <w:shd w:val="clear" w:color="auto" w:fill="auto"/>
          </w:tcPr>
          <w:p w14:paraId="71714F1C" w14:textId="77777777" w:rsidR="00C30EF1" w:rsidRPr="00CF6B9C" w:rsidRDefault="00C30EF1" w:rsidP="007209B8">
            <w:pPr>
              <w:jc w:val="center"/>
              <w:rPr>
                <w:b/>
                <w:bCs/>
                <w:lang w:val="nb-NO"/>
              </w:rPr>
            </w:pPr>
            <w:r w:rsidRPr="00CF6B9C">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14:paraId="22F4EB38" w14:textId="77777777" w:rsidR="00C30EF1" w:rsidRPr="00CF6B9C" w:rsidRDefault="00C30EF1" w:rsidP="007209B8">
            <w:pPr>
              <w:rPr>
                <w:lang w:val="nb-NO"/>
              </w:rPr>
            </w:pPr>
            <w:r w:rsidRPr="00CF6B9C">
              <w:rPr>
                <w:b/>
                <w:bCs/>
                <w:u w:val="single"/>
                <w:lang w:val="nb-NO"/>
              </w:rPr>
              <w:t>Củng cố kiến thức và kết thúc bài</w:t>
            </w:r>
          </w:p>
          <w:p w14:paraId="28F09B89" w14:textId="77777777" w:rsidR="00C30EF1" w:rsidRPr="00CF6B9C" w:rsidRDefault="00C30EF1" w:rsidP="007209B8">
            <w:pPr>
              <w:rPr>
                <w:lang w:val="nb-NO"/>
              </w:rPr>
            </w:pPr>
            <w:r w:rsidRPr="00CF6B9C">
              <w:rPr>
                <w:lang w:val="nb-NO"/>
              </w:rPr>
              <w:t>bt 77 gt trang 51</w:t>
            </w:r>
          </w:p>
        </w:tc>
        <w:tc>
          <w:tcPr>
            <w:tcW w:w="2460" w:type="dxa"/>
            <w:tcBorders>
              <w:top w:val="single" w:sz="4" w:space="0" w:color="auto"/>
              <w:left w:val="single" w:sz="4" w:space="0" w:color="auto"/>
              <w:bottom w:val="single" w:sz="4" w:space="0" w:color="auto"/>
              <w:right w:val="single" w:sz="4" w:space="0" w:color="auto"/>
            </w:tcBorders>
            <w:shd w:val="clear" w:color="auto" w:fill="auto"/>
          </w:tcPr>
          <w:p w14:paraId="318BA898" w14:textId="77777777" w:rsidR="00C30EF1" w:rsidRPr="00CF6B9C" w:rsidRDefault="00C30EF1" w:rsidP="007209B8">
            <w:pPr>
              <w:rPr>
                <w:lang w:val="nb-NO"/>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5CF902E" w14:textId="77777777" w:rsidR="00C30EF1" w:rsidRPr="00CF6B9C" w:rsidRDefault="00C30EF1" w:rsidP="007209B8">
            <w:pPr>
              <w:rPr>
                <w:lang w:val="nb-NO"/>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B210F" w14:textId="29EFE308" w:rsidR="00C30EF1" w:rsidRPr="00CF6B9C" w:rsidRDefault="00EB4D2B" w:rsidP="007209B8">
            <w:pPr>
              <w:rPr>
                <w:lang w:val="nb-NO"/>
              </w:rPr>
            </w:pPr>
            <w:r>
              <w:rPr>
                <w:lang w:val="it-IT"/>
              </w:rPr>
              <w:t>20</w:t>
            </w:r>
            <w:r w:rsidRPr="00CF6B9C">
              <w:rPr>
                <w:lang w:val="it-IT"/>
              </w:rPr>
              <w:t xml:space="preserve"> phút</w:t>
            </w:r>
          </w:p>
        </w:tc>
      </w:tr>
      <w:tr w:rsidR="00C30EF1" w:rsidRPr="00CF6B9C" w14:paraId="6C8EFA2F" w14:textId="77777777" w:rsidTr="007209B8">
        <w:tc>
          <w:tcPr>
            <w:tcW w:w="521" w:type="dxa"/>
            <w:tcBorders>
              <w:top w:val="single" w:sz="4" w:space="0" w:color="auto"/>
              <w:left w:val="single" w:sz="4" w:space="0" w:color="auto"/>
              <w:bottom w:val="single" w:sz="4" w:space="0" w:color="auto"/>
              <w:right w:val="single" w:sz="4" w:space="0" w:color="auto"/>
            </w:tcBorders>
            <w:shd w:val="clear" w:color="auto" w:fill="auto"/>
          </w:tcPr>
          <w:p w14:paraId="03B43D94" w14:textId="77777777" w:rsidR="00C30EF1" w:rsidRPr="00CF6B9C" w:rsidRDefault="00C30EF1" w:rsidP="007209B8">
            <w:pPr>
              <w:jc w:val="center"/>
              <w:rPr>
                <w:b/>
                <w:bCs/>
                <w:lang w:val="nb-NO"/>
              </w:rPr>
            </w:pPr>
            <w:r w:rsidRPr="00CF6B9C">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14:paraId="34AB0E70" w14:textId="77777777" w:rsidR="00C30EF1" w:rsidRPr="00CF6B9C" w:rsidRDefault="00C30EF1" w:rsidP="007209B8">
            <w:pPr>
              <w:rPr>
                <w:b/>
                <w:bCs/>
                <w:u w:val="single"/>
                <w:lang w:val="pt-BR"/>
              </w:rPr>
            </w:pPr>
            <w:r w:rsidRPr="00CF6B9C">
              <w:rPr>
                <w:b/>
                <w:bCs/>
                <w:u w:val="single"/>
                <w:lang w:val="pt-BR"/>
              </w:rPr>
              <w:t>Hướng dẫn tự học</w:t>
            </w:r>
          </w:p>
          <w:p w14:paraId="2155B6F5" w14:textId="77777777" w:rsidR="00C30EF1" w:rsidRPr="00CF6B9C" w:rsidRDefault="00C30EF1" w:rsidP="007209B8">
            <w:pPr>
              <w:rPr>
                <w:lang w:val="pt-BR"/>
              </w:rPr>
            </w:pPr>
            <w:r w:rsidRPr="00CF6B9C">
              <w:rPr>
                <w:lang w:val="pt-BR"/>
              </w:rPr>
              <w:t>bt trang 51,52</w:t>
            </w:r>
          </w:p>
        </w:tc>
        <w:tc>
          <w:tcPr>
            <w:tcW w:w="4444" w:type="dxa"/>
            <w:gridSpan w:val="2"/>
            <w:tcBorders>
              <w:top w:val="single" w:sz="4" w:space="0" w:color="auto"/>
              <w:left w:val="single" w:sz="4" w:space="0" w:color="auto"/>
              <w:bottom w:val="single" w:sz="4" w:space="0" w:color="auto"/>
              <w:right w:val="single" w:sz="4" w:space="0" w:color="auto"/>
            </w:tcBorders>
            <w:shd w:val="clear" w:color="auto" w:fill="auto"/>
          </w:tcPr>
          <w:p w14:paraId="7058876E" w14:textId="77777777" w:rsidR="00C30EF1" w:rsidRPr="00CF6B9C" w:rsidRDefault="00C30EF1" w:rsidP="007209B8">
            <w:pPr>
              <w:rPr>
                <w:lang w:val="pt-BR"/>
              </w:rPr>
            </w:pPr>
            <w:r w:rsidRPr="00CF6B9C">
              <w:rPr>
                <w:lang w:val="pt-BR"/>
              </w:rPr>
              <w:t>......................................................................</w:t>
            </w:r>
          </w:p>
          <w:p w14:paraId="0F506A2B" w14:textId="77777777" w:rsidR="00C30EF1" w:rsidRPr="00CF6B9C" w:rsidRDefault="00C30EF1" w:rsidP="007209B8">
            <w:pPr>
              <w:rPr>
                <w:lang w:val="pt-BR"/>
              </w:rPr>
            </w:pPr>
            <w:r w:rsidRPr="00CF6B9C">
              <w:rPr>
                <w:lang w:val="pt-BR"/>
              </w:rPr>
              <w:t>....................................................................</w:t>
            </w:r>
          </w:p>
          <w:p w14:paraId="1B05B9FB" w14:textId="77777777" w:rsidR="00C30EF1" w:rsidRPr="00CF6B9C" w:rsidRDefault="00C30EF1" w:rsidP="007209B8">
            <w:pPr>
              <w:rPr>
                <w:lang w:val="pt-BR"/>
              </w:rPr>
            </w:pPr>
            <w:r w:rsidRPr="00CF6B9C">
              <w:rPr>
                <w:lang w:val="pt-BR"/>
              </w:rPr>
              <w:t>....................................................................</w:t>
            </w:r>
          </w:p>
          <w:p w14:paraId="45BC9B2A" w14:textId="77777777" w:rsidR="00C30EF1" w:rsidRPr="00CF6B9C" w:rsidRDefault="00C30EF1" w:rsidP="007209B8">
            <w:pPr>
              <w:rPr>
                <w:lang w:val="pt-BR"/>
              </w:rPr>
            </w:pPr>
            <w:r w:rsidRPr="00CF6B9C">
              <w:rPr>
                <w:lang w:val="pt-BR"/>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9970F3" w14:textId="70015151" w:rsidR="00C30EF1" w:rsidRPr="00CF6B9C" w:rsidRDefault="00EB4D2B" w:rsidP="007209B8">
            <w:pPr>
              <w:rPr>
                <w:lang w:val="pt-BR"/>
              </w:rPr>
            </w:pPr>
            <w:r>
              <w:rPr>
                <w:lang w:val="it-IT"/>
              </w:rPr>
              <w:t>10</w:t>
            </w:r>
            <w:r w:rsidRPr="00CF6B9C">
              <w:rPr>
                <w:lang w:val="it-IT"/>
              </w:rPr>
              <w:t xml:space="preserve"> phút</w:t>
            </w:r>
          </w:p>
        </w:tc>
      </w:tr>
    </w:tbl>
    <w:p w14:paraId="4420CA18" w14:textId="77777777" w:rsidR="00C30EF1" w:rsidRPr="00CF6B9C" w:rsidRDefault="00C30EF1" w:rsidP="00C30EF1">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494"/>
      </w:tblGrid>
      <w:tr w:rsidR="00C30EF1" w:rsidRPr="00CF6B9C" w14:paraId="02D31113" w14:textId="77777777" w:rsidTr="007209B8">
        <w:tc>
          <w:tcPr>
            <w:tcW w:w="3384" w:type="dxa"/>
            <w:tcBorders>
              <w:top w:val="single" w:sz="4" w:space="0" w:color="auto"/>
              <w:left w:val="single" w:sz="4" w:space="0" w:color="auto"/>
              <w:bottom w:val="single" w:sz="4" w:space="0" w:color="auto"/>
              <w:right w:val="single" w:sz="4" w:space="0" w:color="auto"/>
            </w:tcBorders>
            <w:shd w:val="clear" w:color="auto" w:fill="auto"/>
          </w:tcPr>
          <w:p w14:paraId="38F5DFA6" w14:textId="77777777" w:rsidR="00C30EF1" w:rsidRPr="00242273" w:rsidRDefault="00C30EF1" w:rsidP="007209B8">
            <w:pPr>
              <w:rPr>
                <w:b/>
                <w:u w:val="single"/>
                <w:lang w:val="pt-BR"/>
              </w:rPr>
            </w:pPr>
          </w:p>
          <w:p w14:paraId="4B91B07B" w14:textId="77777777" w:rsidR="00C30EF1" w:rsidRPr="00242273" w:rsidRDefault="00C30EF1" w:rsidP="007209B8">
            <w:pPr>
              <w:rPr>
                <w:b/>
                <w:u w:val="single"/>
                <w:lang w:val="pt-BR"/>
              </w:rPr>
            </w:pPr>
          </w:p>
          <w:p w14:paraId="2F2C3BF8" w14:textId="77777777" w:rsidR="00C30EF1" w:rsidRPr="00242273" w:rsidRDefault="00C30EF1" w:rsidP="007209B8">
            <w:pPr>
              <w:rPr>
                <w:b/>
                <w:u w:val="single"/>
                <w:lang w:val="pt-BR"/>
              </w:rPr>
            </w:pPr>
            <w:r w:rsidRPr="00242273">
              <w:rPr>
                <w:b/>
                <w:u w:val="single"/>
                <w:lang w:val="pt-BR"/>
              </w:rPr>
              <w:t xml:space="preserve">Nguồn tài liệu tham khảo </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4F057867" w14:textId="77777777" w:rsidR="00C30EF1" w:rsidRPr="00242273" w:rsidRDefault="00C30EF1" w:rsidP="007209B8">
            <w:pPr>
              <w:jc w:val="both"/>
            </w:pPr>
            <w:r w:rsidRPr="00242273">
              <w:t xml:space="preserve">1. </w:t>
            </w:r>
            <w:r w:rsidRPr="00242273">
              <w:rPr>
                <w:i/>
                <w:iCs/>
              </w:rPr>
              <w:t xml:space="preserve">Giáo trình hóa học 4, </w:t>
            </w:r>
            <w:r w:rsidRPr="00242273">
              <w:t>Trường CĐ lý tự trọng Tp. HCM, năm 2018.</w:t>
            </w:r>
          </w:p>
          <w:p w14:paraId="1FE8E30F" w14:textId="77777777" w:rsidR="00C30EF1" w:rsidRPr="00242273" w:rsidRDefault="00C30EF1" w:rsidP="007209B8">
            <w:pPr>
              <w:jc w:val="both"/>
            </w:pPr>
            <w:r w:rsidRPr="00242273">
              <w:t xml:space="preserve">2. </w:t>
            </w:r>
            <w:r w:rsidRPr="00242273">
              <w:rPr>
                <w:lang w:val="vi-VN"/>
              </w:rPr>
              <w:t>Nguyễn Xuân Trường</w:t>
            </w:r>
            <w:r w:rsidRPr="00242273">
              <w:t xml:space="preserve">, </w:t>
            </w:r>
            <w:r w:rsidRPr="00242273">
              <w:rPr>
                <w:i/>
                <w:iCs/>
              </w:rPr>
              <w:t xml:space="preserve">Hóa học 12, </w:t>
            </w:r>
            <w:r w:rsidRPr="00242273">
              <w:rPr>
                <w:lang w:val="vi-VN"/>
              </w:rPr>
              <w:t>NXB Giáo dục Việt Nam</w:t>
            </w:r>
            <w:r w:rsidRPr="00242273">
              <w:t>, năm 2015.</w:t>
            </w:r>
          </w:p>
          <w:p w14:paraId="445B6F8B" w14:textId="77777777" w:rsidR="00C30EF1" w:rsidRPr="00242273" w:rsidRDefault="00C30EF1" w:rsidP="007209B8">
            <w:pPr>
              <w:jc w:val="both"/>
              <w:rPr>
                <w:b/>
                <w:lang w:val="pt-BR"/>
              </w:rPr>
            </w:pPr>
            <w:r w:rsidRPr="00242273">
              <w:t xml:space="preserve">3. </w:t>
            </w:r>
            <w:r w:rsidRPr="00242273">
              <w:rPr>
                <w:lang w:val="vi-VN"/>
              </w:rPr>
              <w:t xml:space="preserve">Nguyễn Xuân Trường, </w:t>
            </w:r>
            <w:r w:rsidRPr="00242273">
              <w:rPr>
                <w:i/>
                <w:iCs/>
                <w:lang w:val="vi-VN"/>
              </w:rPr>
              <w:t xml:space="preserve">Bài tập Hóa học </w:t>
            </w:r>
            <w:r w:rsidRPr="00242273">
              <w:t xml:space="preserve">12, </w:t>
            </w:r>
            <w:r w:rsidRPr="00242273">
              <w:rPr>
                <w:lang w:val="vi-VN"/>
              </w:rPr>
              <w:t xml:space="preserve">NXB Giáo dục Việt </w:t>
            </w:r>
            <w:r w:rsidRPr="00242273">
              <w:rPr>
                <w:lang w:val="vi-VN"/>
              </w:rPr>
              <w:lastRenderedPageBreak/>
              <w:t>Nam</w:t>
            </w:r>
            <w:r w:rsidRPr="00242273">
              <w:t>, năm 2015.</w:t>
            </w:r>
          </w:p>
        </w:tc>
      </w:tr>
      <w:tr w:rsidR="00C30EF1" w:rsidRPr="00CF6B9C" w14:paraId="1B9CA1E0" w14:textId="77777777" w:rsidTr="007209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14:paraId="7642B6C1" w14:textId="77777777" w:rsidR="00C30EF1" w:rsidRPr="00CF6B9C" w:rsidRDefault="00C30EF1" w:rsidP="007209B8">
            <w:pPr>
              <w:rPr>
                <w:lang w:val="pt-BR"/>
              </w:rPr>
            </w:pPr>
          </w:p>
          <w:p w14:paraId="7869F470" w14:textId="77777777" w:rsidR="00C30EF1" w:rsidRPr="00CF6B9C" w:rsidRDefault="00C30EF1" w:rsidP="007209B8">
            <w:pPr>
              <w:rPr>
                <w:lang w:val="pt-BR"/>
              </w:rPr>
            </w:pPr>
          </w:p>
          <w:p w14:paraId="13D353DE" w14:textId="77777777" w:rsidR="00C30EF1" w:rsidRPr="00CF6B9C" w:rsidRDefault="00C30EF1" w:rsidP="007209B8">
            <w:pPr>
              <w:jc w:val="center"/>
              <w:rPr>
                <w:b/>
                <w:bCs/>
                <w:lang w:val="pt-BR"/>
              </w:rPr>
            </w:pPr>
            <w:r w:rsidRPr="00CF6B9C">
              <w:rPr>
                <w:b/>
                <w:bCs/>
                <w:lang w:val="pt-BR"/>
              </w:rPr>
              <w:t>Trưởng khoa/Trưởng tổ môn</w:t>
            </w:r>
          </w:p>
          <w:p w14:paraId="507A1847" w14:textId="50F1E4D0" w:rsidR="00C30EF1" w:rsidRPr="00CF6B9C" w:rsidRDefault="008961A6" w:rsidP="007209B8">
            <w:pPr>
              <w:jc w:val="center"/>
              <w:rPr>
                <w:b/>
                <w:bCs/>
                <w:lang w:val="pt-BR"/>
              </w:rPr>
            </w:pPr>
            <w:r>
              <w:rPr>
                <w:b/>
                <w:bCs/>
                <w:sz w:val="26"/>
                <w:szCs w:val="26"/>
              </w:rPr>
              <w:t>Phạm Thị Thu Nga</w:t>
            </w:r>
            <w:bookmarkStart w:id="3" w:name="_GoBack"/>
            <w:bookmarkEnd w:id="3"/>
          </w:p>
          <w:p w14:paraId="77024238" w14:textId="77777777" w:rsidR="00C30EF1" w:rsidRPr="00CF6B9C" w:rsidRDefault="00C30EF1" w:rsidP="007209B8">
            <w:pPr>
              <w:jc w:val="center"/>
              <w:rPr>
                <w:b/>
                <w:bCs/>
                <w:lang w:val="pt-BR"/>
              </w:rPr>
            </w:pPr>
          </w:p>
          <w:p w14:paraId="2CB343CC" w14:textId="77777777" w:rsidR="00C30EF1" w:rsidRPr="00CF6B9C" w:rsidRDefault="00C30EF1" w:rsidP="007209B8">
            <w:pPr>
              <w:jc w:val="center"/>
              <w:rPr>
                <w:b/>
                <w:bCs/>
                <w:lang w:val="pt-BR"/>
              </w:rPr>
            </w:pPr>
          </w:p>
          <w:p w14:paraId="743CC0D9" w14:textId="77777777" w:rsidR="00C30EF1" w:rsidRPr="00CF6B9C" w:rsidRDefault="00C30EF1" w:rsidP="007209B8">
            <w:pPr>
              <w:jc w:val="center"/>
              <w:rPr>
                <w:b/>
                <w:bCs/>
                <w:lang w:val="pt-BR"/>
              </w:rPr>
            </w:pPr>
          </w:p>
          <w:p w14:paraId="59BF3992" w14:textId="77777777" w:rsidR="00C30EF1" w:rsidRPr="00CF6B9C" w:rsidRDefault="00C30EF1" w:rsidP="007209B8">
            <w:pPr>
              <w:jc w:val="center"/>
              <w:rPr>
                <w:b/>
                <w:bCs/>
                <w:lang w:val="pt-BR"/>
              </w:rPr>
            </w:pPr>
          </w:p>
          <w:p w14:paraId="18106FE1" w14:textId="77777777" w:rsidR="00C30EF1" w:rsidRPr="00CF6B9C" w:rsidRDefault="00C30EF1" w:rsidP="007209B8">
            <w:pPr>
              <w:jc w:val="center"/>
              <w:rPr>
                <w:b/>
                <w:bCs/>
                <w:lang w:val="pt-BR"/>
              </w:rPr>
            </w:pPr>
          </w:p>
        </w:tc>
        <w:tc>
          <w:tcPr>
            <w:tcW w:w="5494" w:type="dxa"/>
            <w:shd w:val="clear" w:color="auto" w:fill="auto"/>
          </w:tcPr>
          <w:p w14:paraId="49A0DC69" w14:textId="77777777" w:rsidR="00C30EF1" w:rsidRPr="00CF6B9C" w:rsidRDefault="00C30EF1" w:rsidP="007209B8">
            <w:pPr>
              <w:rPr>
                <w:lang w:val="pt-BR"/>
              </w:rPr>
            </w:pPr>
          </w:p>
          <w:p w14:paraId="685A32FE" w14:textId="48257B79" w:rsidR="00C30EF1" w:rsidRPr="00CF6B9C" w:rsidRDefault="005E15F7" w:rsidP="007209B8">
            <w:pPr>
              <w:jc w:val="center"/>
              <w:rPr>
                <w:b/>
                <w:bCs/>
                <w:lang w:val="pt-BR"/>
              </w:rPr>
            </w:pPr>
            <w:r>
              <w:rPr>
                <w:i/>
                <w:lang w:val="pt-BR"/>
              </w:rPr>
              <w:t xml:space="preserve">Tp. Hồ Chí Minh, ngày 18 tháng 10  năm 2021 </w:t>
            </w:r>
            <w:r w:rsidR="00C30EF1" w:rsidRPr="00CF6B9C">
              <w:rPr>
                <w:lang w:val="pt-BR"/>
              </w:rPr>
              <w:t xml:space="preserve">          </w:t>
            </w:r>
            <w:r w:rsidR="00C30EF1" w:rsidRPr="00CF6B9C">
              <w:rPr>
                <w:b/>
                <w:lang w:val="pt-BR"/>
              </w:rPr>
              <w:t>Giảng viên</w:t>
            </w:r>
          </w:p>
          <w:p w14:paraId="67632C63" w14:textId="77777777" w:rsidR="00C30EF1" w:rsidRPr="00CF6B9C" w:rsidRDefault="00C30EF1" w:rsidP="007209B8">
            <w:pPr>
              <w:jc w:val="center"/>
              <w:rPr>
                <w:b/>
                <w:lang w:val="pt-BR"/>
              </w:rPr>
            </w:pPr>
          </w:p>
          <w:p w14:paraId="62AAC44E" w14:textId="542D5381" w:rsidR="00C30EF1" w:rsidRPr="00CF6B9C" w:rsidRDefault="00A15C64" w:rsidP="007209B8">
            <w:pPr>
              <w:jc w:val="center"/>
              <w:rPr>
                <w:lang w:val="pt-BR"/>
              </w:rPr>
            </w:pPr>
            <w:r>
              <w:rPr>
                <w:lang w:val="pt-BR"/>
              </w:rPr>
              <w:t>Trịnh Khắc Vũ</w:t>
            </w:r>
          </w:p>
          <w:p w14:paraId="4C39C538" w14:textId="77777777" w:rsidR="00C30EF1" w:rsidRPr="00CF6B9C" w:rsidRDefault="00C30EF1" w:rsidP="007209B8">
            <w:pPr>
              <w:jc w:val="center"/>
              <w:rPr>
                <w:lang w:val="pt-BR"/>
              </w:rPr>
            </w:pPr>
          </w:p>
          <w:p w14:paraId="5F4FC9DC" w14:textId="77777777" w:rsidR="00C30EF1" w:rsidRPr="00CF6B9C" w:rsidRDefault="00C30EF1" w:rsidP="007209B8">
            <w:pPr>
              <w:jc w:val="center"/>
              <w:rPr>
                <w:lang w:val="pt-BR"/>
              </w:rPr>
            </w:pPr>
          </w:p>
          <w:p w14:paraId="12FFF8EE" w14:textId="77777777" w:rsidR="00C30EF1" w:rsidRPr="00CF6B9C" w:rsidRDefault="00C30EF1" w:rsidP="007209B8">
            <w:pPr>
              <w:jc w:val="center"/>
              <w:rPr>
                <w:lang w:val="pt-BR"/>
              </w:rPr>
            </w:pPr>
          </w:p>
          <w:p w14:paraId="00FD8D8B" w14:textId="77777777" w:rsidR="00C30EF1" w:rsidRPr="00CF6B9C" w:rsidRDefault="00C30EF1" w:rsidP="007209B8">
            <w:pPr>
              <w:jc w:val="center"/>
              <w:rPr>
                <w:lang w:val="pt-BR"/>
              </w:rPr>
            </w:pPr>
          </w:p>
          <w:p w14:paraId="1A2BC120" w14:textId="77777777" w:rsidR="00C30EF1" w:rsidRPr="00CF6B9C" w:rsidRDefault="00C30EF1" w:rsidP="007209B8">
            <w:pPr>
              <w:rPr>
                <w:lang w:val="pt-BR"/>
              </w:rPr>
            </w:pPr>
          </w:p>
        </w:tc>
      </w:tr>
    </w:tbl>
    <w:p w14:paraId="62FAC4A9" w14:textId="77777777" w:rsidR="00C30EF1" w:rsidRPr="00CF6B9C" w:rsidRDefault="00C30EF1" w:rsidP="00C30EF1">
      <w:pPr>
        <w:rPr>
          <w:lang w:val="pt-BR"/>
        </w:rPr>
      </w:pPr>
      <w:r w:rsidRPr="00CF6B9C">
        <w:rPr>
          <w:lang w:val="pt-BR"/>
        </w:rPr>
        <w:t xml:space="preserve">                                   </w:t>
      </w:r>
    </w:p>
    <w:p w14:paraId="49576504" w14:textId="77777777" w:rsidR="00C30EF1" w:rsidRPr="009F5844" w:rsidRDefault="00C30EF1" w:rsidP="00C30EF1">
      <w:pPr>
        <w:tabs>
          <w:tab w:val="left" w:pos="3165"/>
        </w:tabs>
        <w:rPr>
          <w:szCs w:val="22"/>
          <w:lang w:val="pt-BR"/>
        </w:rPr>
      </w:pPr>
    </w:p>
    <w:p w14:paraId="68712D3B" w14:textId="77777777" w:rsidR="00C30EF1" w:rsidRPr="00446636" w:rsidRDefault="00C30EF1" w:rsidP="00446636">
      <w:pPr>
        <w:tabs>
          <w:tab w:val="left" w:pos="3610"/>
        </w:tabs>
      </w:pPr>
    </w:p>
    <w:sectPr w:rsidR="00C30EF1" w:rsidRPr="00446636" w:rsidSect="00001E2B">
      <w:pgSz w:w="11907" w:h="16839" w:code="9"/>
      <w:pgMar w:top="540" w:right="720" w:bottom="720" w:left="720" w:header="720" w:footer="720" w:gutter="14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EFC61" w14:textId="77777777" w:rsidR="001A6B9A" w:rsidRDefault="001A6B9A" w:rsidP="0072484D">
      <w:r>
        <w:separator/>
      </w:r>
    </w:p>
  </w:endnote>
  <w:endnote w:type="continuationSeparator" w:id="0">
    <w:p w14:paraId="59BCAC37" w14:textId="77777777" w:rsidR="001A6B9A" w:rsidRDefault="001A6B9A" w:rsidP="0072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Black">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Book-AntiquaH">
    <w:altName w:val="Calibri"/>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racnghiem Font">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543D3" w14:textId="77777777" w:rsidR="005A252A" w:rsidRDefault="005A252A">
    <w:pPr>
      <w:pStyle w:val="Footer"/>
      <w:jc w:val="center"/>
    </w:pPr>
    <w:r>
      <w:fldChar w:fldCharType="begin"/>
    </w:r>
    <w:r>
      <w:instrText xml:space="preserve"> PAGE   \* MERGEFORMAT </w:instrText>
    </w:r>
    <w:r>
      <w:fldChar w:fldCharType="separate"/>
    </w:r>
    <w:r>
      <w:rPr>
        <w:noProof/>
      </w:rPr>
      <w:t>18</w:t>
    </w:r>
    <w:r>
      <w:rPr>
        <w:noProof/>
      </w:rPr>
      <w:fldChar w:fldCharType="end"/>
    </w:r>
  </w:p>
  <w:p w14:paraId="1417D411" w14:textId="77777777" w:rsidR="005A252A" w:rsidRDefault="005A2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694FE" w14:textId="77777777" w:rsidR="001A6B9A" w:rsidRDefault="001A6B9A" w:rsidP="0072484D">
      <w:r>
        <w:separator/>
      </w:r>
    </w:p>
  </w:footnote>
  <w:footnote w:type="continuationSeparator" w:id="0">
    <w:p w14:paraId="5CD6E900" w14:textId="77777777" w:rsidR="001A6B9A" w:rsidRDefault="001A6B9A" w:rsidP="00724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B03F5"/>
    <w:multiLevelType w:val="hybridMultilevel"/>
    <w:tmpl w:val="424AA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635667"/>
    <w:multiLevelType w:val="hybridMultilevel"/>
    <w:tmpl w:val="A61AC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533FC1"/>
    <w:multiLevelType w:val="hybridMultilevel"/>
    <w:tmpl w:val="9262276C"/>
    <w:lvl w:ilvl="0" w:tplc="E8E0670C">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294324"/>
    <w:multiLevelType w:val="hybridMultilevel"/>
    <w:tmpl w:val="A2644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D97EC0"/>
    <w:multiLevelType w:val="hybridMultilevel"/>
    <w:tmpl w:val="6420B5D8"/>
    <w:lvl w:ilvl="0" w:tplc="EE7EFF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6F3F98"/>
    <w:multiLevelType w:val="hybridMultilevel"/>
    <w:tmpl w:val="BAA037AC"/>
    <w:lvl w:ilvl="0" w:tplc="8E04B66E">
      <w:start w:val="1"/>
      <w:numFmt w:val="bullet"/>
      <w:lvlText w:val=""/>
      <w:lvlJc w:val="left"/>
      <w:pPr>
        <w:tabs>
          <w:tab w:val="num" w:pos="0"/>
        </w:tabs>
        <w:ind w:left="360" w:hanging="360"/>
      </w:pPr>
      <w:rPr>
        <w:rFonts w:ascii="Wingdings" w:hAnsi="Wingdings" w:hint="default"/>
      </w:rPr>
    </w:lvl>
    <w:lvl w:ilvl="1" w:tplc="376A6CEE">
      <w:start w:val="3"/>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023798D"/>
    <w:multiLevelType w:val="hybridMultilevel"/>
    <w:tmpl w:val="32EAA2A6"/>
    <w:lvl w:ilvl="0" w:tplc="821265D6">
      <w:start w:val="1"/>
      <w:numFmt w:val="bullet"/>
      <w:lvlText w:val=""/>
      <w:lvlJc w:val="left"/>
      <w:pPr>
        <w:tabs>
          <w:tab w:val="num" w:pos="567"/>
        </w:tabs>
        <w:ind w:left="567" w:hanging="283"/>
      </w:pPr>
      <w:rPr>
        <w:rFonts w:ascii="Symbol" w:hAnsi="Symbol"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66B17420"/>
    <w:multiLevelType w:val="hybridMultilevel"/>
    <w:tmpl w:val="39E80A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4C4E39"/>
    <w:multiLevelType w:val="hybridMultilevel"/>
    <w:tmpl w:val="6472E48C"/>
    <w:lvl w:ilvl="0" w:tplc="CF685A66">
      <w:start w:val="1"/>
      <w:numFmt w:val="bullet"/>
      <w:lvlText w:val=""/>
      <w:lvlJc w:val="left"/>
      <w:pPr>
        <w:tabs>
          <w:tab w:val="num" w:pos="284"/>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7"/>
  </w:num>
  <w:num w:numId="6">
    <w:abstractNumId w:val="4"/>
  </w:num>
  <w:num w:numId="7">
    <w:abstractNumId w:val="3"/>
  </w:num>
  <w:num w:numId="8">
    <w:abstractNumId w:val="1"/>
  </w:num>
  <w:num w:numId="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508E"/>
    <w:rsid w:val="00001E2B"/>
    <w:rsid w:val="00002B89"/>
    <w:rsid w:val="0000336C"/>
    <w:rsid w:val="00003411"/>
    <w:rsid w:val="00003AFF"/>
    <w:rsid w:val="00005CC6"/>
    <w:rsid w:val="00006C34"/>
    <w:rsid w:val="00014552"/>
    <w:rsid w:val="000151E8"/>
    <w:rsid w:val="00021A09"/>
    <w:rsid w:val="000231D3"/>
    <w:rsid w:val="00023B32"/>
    <w:rsid w:val="000241FC"/>
    <w:rsid w:val="00025F47"/>
    <w:rsid w:val="00030ED8"/>
    <w:rsid w:val="00034A5D"/>
    <w:rsid w:val="00036499"/>
    <w:rsid w:val="00036CD2"/>
    <w:rsid w:val="00036CE7"/>
    <w:rsid w:val="00043C05"/>
    <w:rsid w:val="00043E43"/>
    <w:rsid w:val="0005027B"/>
    <w:rsid w:val="000535F8"/>
    <w:rsid w:val="00054105"/>
    <w:rsid w:val="0005498C"/>
    <w:rsid w:val="00054EFA"/>
    <w:rsid w:val="00062358"/>
    <w:rsid w:val="000630F0"/>
    <w:rsid w:val="00066123"/>
    <w:rsid w:val="00066D9A"/>
    <w:rsid w:val="0007560E"/>
    <w:rsid w:val="00076CF1"/>
    <w:rsid w:val="00082172"/>
    <w:rsid w:val="000823DC"/>
    <w:rsid w:val="00084CDD"/>
    <w:rsid w:val="0008537F"/>
    <w:rsid w:val="00086859"/>
    <w:rsid w:val="00093475"/>
    <w:rsid w:val="000A122E"/>
    <w:rsid w:val="000A287E"/>
    <w:rsid w:val="000A28B0"/>
    <w:rsid w:val="000A2E93"/>
    <w:rsid w:val="000A430B"/>
    <w:rsid w:val="000A57FE"/>
    <w:rsid w:val="000A5B7A"/>
    <w:rsid w:val="000A6A3D"/>
    <w:rsid w:val="000A7C7F"/>
    <w:rsid w:val="000B332B"/>
    <w:rsid w:val="000B5DD5"/>
    <w:rsid w:val="000B682C"/>
    <w:rsid w:val="000C03CA"/>
    <w:rsid w:val="000C27EC"/>
    <w:rsid w:val="000C39FE"/>
    <w:rsid w:val="000D3CB0"/>
    <w:rsid w:val="000D5BA5"/>
    <w:rsid w:val="000D6E64"/>
    <w:rsid w:val="000D7FDD"/>
    <w:rsid w:val="000E418F"/>
    <w:rsid w:val="000E5021"/>
    <w:rsid w:val="000E6621"/>
    <w:rsid w:val="000F4767"/>
    <w:rsid w:val="000F5054"/>
    <w:rsid w:val="000F6E42"/>
    <w:rsid w:val="000F74B0"/>
    <w:rsid w:val="00102732"/>
    <w:rsid w:val="001027BB"/>
    <w:rsid w:val="00102972"/>
    <w:rsid w:val="001031C7"/>
    <w:rsid w:val="00107089"/>
    <w:rsid w:val="00107F32"/>
    <w:rsid w:val="00110F5F"/>
    <w:rsid w:val="001113F2"/>
    <w:rsid w:val="001136C5"/>
    <w:rsid w:val="00113A1D"/>
    <w:rsid w:val="00113F9F"/>
    <w:rsid w:val="00114B7C"/>
    <w:rsid w:val="00117BD4"/>
    <w:rsid w:val="0012130F"/>
    <w:rsid w:val="0012255F"/>
    <w:rsid w:val="00123225"/>
    <w:rsid w:val="00124DAE"/>
    <w:rsid w:val="001273CF"/>
    <w:rsid w:val="001308AE"/>
    <w:rsid w:val="001333C9"/>
    <w:rsid w:val="00133714"/>
    <w:rsid w:val="0013572C"/>
    <w:rsid w:val="00142ACB"/>
    <w:rsid w:val="001450C1"/>
    <w:rsid w:val="00145F45"/>
    <w:rsid w:val="00147BAF"/>
    <w:rsid w:val="001508BF"/>
    <w:rsid w:val="00156F03"/>
    <w:rsid w:val="00162A40"/>
    <w:rsid w:val="00163678"/>
    <w:rsid w:val="001643B8"/>
    <w:rsid w:val="0016558B"/>
    <w:rsid w:val="001740FD"/>
    <w:rsid w:val="00180AD7"/>
    <w:rsid w:val="00182187"/>
    <w:rsid w:val="00182269"/>
    <w:rsid w:val="00183DFE"/>
    <w:rsid w:val="00184CA1"/>
    <w:rsid w:val="0018687E"/>
    <w:rsid w:val="001875BF"/>
    <w:rsid w:val="00187FB6"/>
    <w:rsid w:val="00192166"/>
    <w:rsid w:val="00197DFB"/>
    <w:rsid w:val="001A0F72"/>
    <w:rsid w:val="001A2BC4"/>
    <w:rsid w:val="001A6B9A"/>
    <w:rsid w:val="001B1C4D"/>
    <w:rsid w:val="001B2ECD"/>
    <w:rsid w:val="001B6227"/>
    <w:rsid w:val="001C1CFA"/>
    <w:rsid w:val="001C66EA"/>
    <w:rsid w:val="001D0B3A"/>
    <w:rsid w:val="001D1B1B"/>
    <w:rsid w:val="001D3DC6"/>
    <w:rsid w:val="001D3EEC"/>
    <w:rsid w:val="001D4185"/>
    <w:rsid w:val="001D5CC0"/>
    <w:rsid w:val="001E13AA"/>
    <w:rsid w:val="001E1820"/>
    <w:rsid w:val="001E36D0"/>
    <w:rsid w:val="001E46E8"/>
    <w:rsid w:val="001E5640"/>
    <w:rsid w:val="001F33F8"/>
    <w:rsid w:val="001F40FC"/>
    <w:rsid w:val="001F4283"/>
    <w:rsid w:val="001F445D"/>
    <w:rsid w:val="001F57CB"/>
    <w:rsid w:val="001F727E"/>
    <w:rsid w:val="00200549"/>
    <w:rsid w:val="00200CA3"/>
    <w:rsid w:val="00201D70"/>
    <w:rsid w:val="002049A1"/>
    <w:rsid w:val="00204A16"/>
    <w:rsid w:val="00204FBB"/>
    <w:rsid w:val="0020710D"/>
    <w:rsid w:val="00210AA6"/>
    <w:rsid w:val="00212EFF"/>
    <w:rsid w:val="0021320B"/>
    <w:rsid w:val="0021539F"/>
    <w:rsid w:val="002158A2"/>
    <w:rsid w:val="002158A7"/>
    <w:rsid w:val="0021656F"/>
    <w:rsid w:val="0021672D"/>
    <w:rsid w:val="002208D1"/>
    <w:rsid w:val="00220E38"/>
    <w:rsid w:val="00223996"/>
    <w:rsid w:val="0022595C"/>
    <w:rsid w:val="00227745"/>
    <w:rsid w:val="00232846"/>
    <w:rsid w:val="00232EE7"/>
    <w:rsid w:val="00232F32"/>
    <w:rsid w:val="00240158"/>
    <w:rsid w:val="0024024C"/>
    <w:rsid w:val="002410AB"/>
    <w:rsid w:val="00242273"/>
    <w:rsid w:val="0024228A"/>
    <w:rsid w:val="002434D5"/>
    <w:rsid w:val="002477FC"/>
    <w:rsid w:val="00252853"/>
    <w:rsid w:val="00253EBE"/>
    <w:rsid w:val="00254E71"/>
    <w:rsid w:val="00265C29"/>
    <w:rsid w:val="00266E8B"/>
    <w:rsid w:val="0026782B"/>
    <w:rsid w:val="00270241"/>
    <w:rsid w:val="00271012"/>
    <w:rsid w:val="002730C7"/>
    <w:rsid w:val="00273756"/>
    <w:rsid w:val="00275187"/>
    <w:rsid w:val="00275368"/>
    <w:rsid w:val="0028030B"/>
    <w:rsid w:val="0028097D"/>
    <w:rsid w:val="002810B8"/>
    <w:rsid w:val="0028157A"/>
    <w:rsid w:val="00281C3A"/>
    <w:rsid w:val="00283CC9"/>
    <w:rsid w:val="00286D7F"/>
    <w:rsid w:val="002923E4"/>
    <w:rsid w:val="00296385"/>
    <w:rsid w:val="002965F0"/>
    <w:rsid w:val="002A158A"/>
    <w:rsid w:val="002A27D2"/>
    <w:rsid w:val="002A40D3"/>
    <w:rsid w:val="002A4C48"/>
    <w:rsid w:val="002A51E6"/>
    <w:rsid w:val="002A5DE7"/>
    <w:rsid w:val="002B006E"/>
    <w:rsid w:val="002B40C1"/>
    <w:rsid w:val="002B49B1"/>
    <w:rsid w:val="002B53CE"/>
    <w:rsid w:val="002B7464"/>
    <w:rsid w:val="002C1F04"/>
    <w:rsid w:val="002C240F"/>
    <w:rsid w:val="002C60A8"/>
    <w:rsid w:val="002D2972"/>
    <w:rsid w:val="002D3F10"/>
    <w:rsid w:val="002D3F48"/>
    <w:rsid w:val="002D5FBC"/>
    <w:rsid w:val="002E1CAE"/>
    <w:rsid w:val="002E33D8"/>
    <w:rsid w:val="002E45DA"/>
    <w:rsid w:val="002E69EE"/>
    <w:rsid w:val="002F173E"/>
    <w:rsid w:val="002F5E3B"/>
    <w:rsid w:val="002F628E"/>
    <w:rsid w:val="002F7152"/>
    <w:rsid w:val="00300598"/>
    <w:rsid w:val="00300D6C"/>
    <w:rsid w:val="00301F0C"/>
    <w:rsid w:val="00303C44"/>
    <w:rsid w:val="00305CE2"/>
    <w:rsid w:val="0030736E"/>
    <w:rsid w:val="003074FC"/>
    <w:rsid w:val="003102DA"/>
    <w:rsid w:val="00313195"/>
    <w:rsid w:val="00315C1F"/>
    <w:rsid w:val="00316826"/>
    <w:rsid w:val="00317BF9"/>
    <w:rsid w:val="00320138"/>
    <w:rsid w:val="00322E48"/>
    <w:rsid w:val="003268DE"/>
    <w:rsid w:val="00327646"/>
    <w:rsid w:val="00330EF0"/>
    <w:rsid w:val="003358EC"/>
    <w:rsid w:val="00335BE1"/>
    <w:rsid w:val="00336DC7"/>
    <w:rsid w:val="00341B52"/>
    <w:rsid w:val="00341F05"/>
    <w:rsid w:val="0034292F"/>
    <w:rsid w:val="00346F7E"/>
    <w:rsid w:val="00350C7F"/>
    <w:rsid w:val="00351785"/>
    <w:rsid w:val="00355CD4"/>
    <w:rsid w:val="003579EF"/>
    <w:rsid w:val="00362BA6"/>
    <w:rsid w:val="00364EB5"/>
    <w:rsid w:val="0036530F"/>
    <w:rsid w:val="00371971"/>
    <w:rsid w:val="003724D8"/>
    <w:rsid w:val="00373807"/>
    <w:rsid w:val="00375EBE"/>
    <w:rsid w:val="00376E8B"/>
    <w:rsid w:val="00380165"/>
    <w:rsid w:val="003836C5"/>
    <w:rsid w:val="00385884"/>
    <w:rsid w:val="00386122"/>
    <w:rsid w:val="00391A7B"/>
    <w:rsid w:val="003931D5"/>
    <w:rsid w:val="00394424"/>
    <w:rsid w:val="00395D11"/>
    <w:rsid w:val="003963E8"/>
    <w:rsid w:val="00396947"/>
    <w:rsid w:val="003A15C6"/>
    <w:rsid w:val="003A3748"/>
    <w:rsid w:val="003A63D1"/>
    <w:rsid w:val="003A736C"/>
    <w:rsid w:val="003A789D"/>
    <w:rsid w:val="003B254F"/>
    <w:rsid w:val="003B261D"/>
    <w:rsid w:val="003B2B10"/>
    <w:rsid w:val="003C3D12"/>
    <w:rsid w:val="003D1D40"/>
    <w:rsid w:val="003D25EE"/>
    <w:rsid w:val="003D36F3"/>
    <w:rsid w:val="003D4B4D"/>
    <w:rsid w:val="003D6429"/>
    <w:rsid w:val="003E007B"/>
    <w:rsid w:val="003E714F"/>
    <w:rsid w:val="003E7E12"/>
    <w:rsid w:val="003F0365"/>
    <w:rsid w:val="003F0407"/>
    <w:rsid w:val="003F0F18"/>
    <w:rsid w:val="003F3067"/>
    <w:rsid w:val="003F57AB"/>
    <w:rsid w:val="003F6948"/>
    <w:rsid w:val="003F7088"/>
    <w:rsid w:val="00400472"/>
    <w:rsid w:val="0040384B"/>
    <w:rsid w:val="00403B0E"/>
    <w:rsid w:val="0040489D"/>
    <w:rsid w:val="00405C38"/>
    <w:rsid w:val="00407ECF"/>
    <w:rsid w:val="00412A8E"/>
    <w:rsid w:val="0041522D"/>
    <w:rsid w:val="004175F0"/>
    <w:rsid w:val="00417916"/>
    <w:rsid w:val="00423441"/>
    <w:rsid w:val="00427579"/>
    <w:rsid w:val="00427E0A"/>
    <w:rsid w:val="004324D6"/>
    <w:rsid w:val="00433808"/>
    <w:rsid w:val="00442C2D"/>
    <w:rsid w:val="00446636"/>
    <w:rsid w:val="00447146"/>
    <w:rsid w:val="00450912"/>
    <w:rsid w:val="004528A0"/>
    <w:rsid w:val="0045453F"/>
    <w:rsid w:val="00462B57"/>
    <w:rsid w:val="0046345E"/>
    <w:rsid w:val="004645C5"/>
    <w:rsid w:val="004670FF"/>
    <w:rsid w:val="00470153"/>
    <w:rsid w:val="00471706"/>
    <w:rsid w:val="0047338D"/>
    <w:rsid w:val="00473C73"/>
    <w:rsid w:val="00475429"/>
    <w:rsid w:val="004779B8"/>
    <w:rsid w:val="00480F94"/>
    <w:rsid w:val="00483F31"/>
    <w:rsid w:val="00484154"/>
    <w:rsid w:val="004858BD"/>
    <w:rsid w:val="00485F27"/>
    <w:rsid w:val="004865EF"/>
    <w:rsid w:val="00490486"/>
    <w:rsid w:val="00492917"/>
    <w:rsid w:val="004977D8"/>
    <w:rsid w:val="004A1984"/>
    <w:rsid w:val="004A5E8B"/>
    <w:rsid w:val="004B0FAB"/>
    <w:rsid w:val="004B52A1"/>
    <w:rsid w:val="004C020D"/>
    <w:rsid w:val="004C300B"/>
    <w:rsid w:val="004C44ED"/>
    <w:rsid w:val="004C7074"/>
    <w:rsid w:val="004D3139"/>
    <w:rsid w:val="004D3F67"/>
    <w:rsid w:val="004D3FEF"/>
    <w:rsid w:val="004D544B"/>
    <w:rsid w:val="004D71EF"/>
    <w:rsid w:val="004E6E3F"/>
    <w:rsid w:val="004F34B1"/>
    <w:rsid w:val="004F36C0"/>
    <w:rsid w:val="004F41BD"/>
    <w:rsid w:val="004F4389"/>
    <w:rsid w:val="004F4520"/>
    <w:rsid w:val="004F54AE"/>
    <w:rsid w:val="004F567B"/>
    <w:rsid w:val="004F7642"/>
    <w:rsid w:val="004F7DBB"/>
    <w:rsid w:val="00501FA0"/>
    <w:rsid w:val="005021C9"/>
    <w:rsid w:val="00502E3B"/>
    <w:rsid w:val="0050300D"/>
    <w:rsid w:val="005059F2"/>
    <w:rsid w:val="00506092"/>
    <w:rsid w:val="00506EF3"/>
    <w:rsid w:val="00510E5D"/>
    <w:rsid w:val="00515018"/>
    <w:rsid w:val="00516150"/>
    <w:rsid w:val="0051659A"/>
    <w:rsid w:val="0052435A"/>
    <w:rsid w:val="00526D3A"/>
    <w:rsid w:val="005278FE"/>
    <w:rsid w:val="00527F3D"/>
    <w:rsid w:val="0053020F"/>
    <w:rsid w:val="005306F6"/>
    <w:rsid w:val="005315E6"/>
    <w:rsid w:val="00533E80"/>
    <w:rsid w:val="00536697"/>
    <w:rsid w:val="005407CD"/>
    <w:rsid w:val="00541545"/>
    <w:rsid w:val="005428A3"/>
    <w:rsid w:val="00543196"/>
    <w:rsid w:val="005461F5"/>
    <w:rsid w:val="00550BD2"/>
    <w:rsid w:val="0055137F"/>
    <w:rsid w:val="005529CD"/>
    <w:rsid w:val="00561A59"/>
    <w:rsid w:val="00562510"/>
    <w:rsid w:val="005629BE"/>
    <w:rsid w:val="00563243"/>
    <w:rsid w:val="00564E7A"/>
    <w:rsid w:val="00575292"/>
    <w:rsid w:val="00576301"/>
    <w:rsid w:val="00581274"/>
    <w:rsid w:val="00581770"/>
    <w:rsid w:val="00581AE7"/>
    <w:rsid w:val="00584F91"/>
    <w:rsid w:val="00585740"/>
    <w:rsid w:val="005859D4"/>
    <w:rsid w:val="005866F2"/>
    <w:rsid w:val="00590601"/>
    <w:rsid w:val="005908E7"/>
    <w:rsid w:val="00591F5B"/>
    <w:rsid w:val="0059291B"/>
    <w:rsid w:val="00593A78"/>
    <w:rsid w:val="00594D9C"/>
    <w:rsid w:val="00595DF6"/>
    <w:rsid w:val="00597E01"/>
    <w:rsid w:val="005A150A"/>
    <w:rsid w:val="005A252A"/>
    <w:rsid w:val="005A4645"/>
    <w:rsid w:val="005A625C"/>
    <w:rsid w:val="005A7C2D"/>
    <w:rsid w:val="005B45EC"/>
    <w:rsid w:val="005B5CA2"/>
    <w:rsid w:val="005B70CC"/>
    <w:rsid w:val="005C3A95"/>
    <w:rsid w:val="005C52FA"/>
    <w:rsid w:val="005C5480"/>
    <w:rsid w:val="005C5893"/>
    <w:rsid w:val="005C6109"/>
    <w:rsid w:val="005C62BC"/>
    <w:rsid w:val="005C6669"/>
    <w:rsid w:val="005D3C3A"/>
    <w:rsid w:val="005D42D8"/>
    <w:rsid w:val="005D63A8"/>
    <w:rsid w:val="005D646B"/>
    <w:rsid w:val="005D6ECA"/>
    <w:rsid w:val="005D79D5"/>
    <w:rsid w:val="005E15F7"/>
    <w:rsid w:val="005E3F87"/>
    <w:rsid w:val="005E6E7E"/>
    <w:rsid w:val="005F28D5"/>
    <w:rsid w:val="005F2C34"/>
    <w:rsid w:val="005F44AA"/>
    <w:rsid w:val="00602EC1"/>
    <w:rsid w:val="00603823"/>
    <w:rsid w:val="0060589B"/>
    <w:rsid w:val="006058B3"/>
    <w:rsid w:val="00610F09"/>
    <w:rsid w:val="00611B82"/>
    <w:rsid w:val="00614000"/>
    <w:rsid w:val="0061486A"/>
    <w:rsid w:val="00614F89"/>
    <w:rsid w:val="00615B8F"/>
    <w:rsid w:val="00615F62"/>
    <w:rsid w:val="00616726"/>
    <w:rsid w:val="00621003"/>
    <w:rsid w:val="00625764"/>
    <w:rsid w:val="00630E9D"/>
    <w:rsid w:val="00631022"/>
    <w:rsid w:val="00631CD0"/>
    <w:rsid w:val="00632A3E"/>
    <w:rsid w:val="00633CAA"/>
    <w:rsid w:val="00635BF4"/>
    <w:rsid w:val="00640816"/>
    <w:rsid w:val="00641584"/>
    <w:rsid w:val="006467F3"/>
    <w:rsid w:val="00646AA1"/>
    <w:rsid w:val="00652949"/>
    <w:rsid w:val="00653A5A"/>
    <w:rsid w:val="00655525"/>
    <w:rsid w:val="0065622B"/>
    <w:rsid w:val="0065658A"/>
    <w:rsid w:val="00660F14"/>
    <w:rsid w:val="006646F6"/>
    <w:rsid w:val="00664991"/>
    <w:rsid w:val="00673839"/>
    <w:rsid w:val="006751C8"/>
    <w:rsid w:val="00675C4A"/>
    <w:rsid w:val="00676AE4"/>
    <w:rsid w:val="00680FBA"/>
    <w:rsid w:val="00681094"/>
    <w:rsid w:val="00682756"/>
    <w:rsid w:val="00685EE5"/>
    <w:rsid w:val="00686DAC"/>
    <w:rsid w:val="00692522"/>
    <w:rsid w:val="00692586"/>
    <w:rsid w:val="00692F5D"/>
    <w:rsid w:val="0069336C"/>
    <w:rsid w:val="00696565"/>
    <w:rsid w:val="00697840"/>
    <w:rsid w:val="006A230F"/>
    <w:rsid w:val="006A3583"/>
    <w:rsid w:val="006A565B"/>
    <w:rsid w:val="006A58E9"/>
    <w:rsid w:val="006A675E"/>
    <w:rsid w:val="006B05EF"/>
    <w:rsid w:val="006B316F"/>
    <w:rsid w:val="006B60BB"/>
    <w:rsid w:val="006C5396"/>
    <w:rsid w:val="006C54EB"/>
    <w:rsid w:val="006C6E29"/>
    <w:rsid w:val="006C7E78"/>
    <w:rsid w:val="006D3909"/>
    <w:rsid w:val="006D5F04"/>
    <w:rsid w:val="006D7CBB"/>
    <w:rsid w:val="006E52CD"/>
    <w:rsid w:val="006E6311"/>
    <w:rsid w:val="006F1A14"/>
    <w:rsid w:val="006F1A50"/>
    <w:rsid w:val="006F3FD6"/>
    <w:rsid w:val="006F79FB"/>
    <w:rsid w:val="007016A8"/>
    <w:rsid w:val="00710577"/>
    <w:rsid w:val="007132F8"/>
    <w:rsid w:val="007138D3"/>
    <w:rsid w:val="007143E5"/>
    <w:rsid w:val="00715A40"/>
    <w:rsid w:val="00717855"/>
    <w:rsid w:val="007209B8"/>
    <w:rsid w:val="0072484D"/>
    <w:rsid w:val="00730B84"/>
    <w:rsid w:val="00731404"/>
    <w:rsid w:val="00732A6E"/>
    <w:rsid w:val="007335E4"/>
    <w:rsid w:val="00735C7F"/>
    <w:rsid w:val="00740457"/>
    <w:rsid w:val="00742F0B"/>
    <w:rsid w:val="00744082"/>
    <w:rsid w:val="00745B3A"/>
    <w:rsid w:val="00746009"/>
    <w:rsid w:val="007475AA"/>
    <w:rsid w:val="00747A0C"/>
    <w:rsid w:val="00750642"/>
    <w:rsid w:val="00754C78"/>
    <w:rsid w:val="00755E7D"/>
    <w:rsid w:val="00756624"/>
    <w:rsid w:val="0076078C"/>
    <w:rsid w:val="007612FD"/>
    <w:rsid w:val="00763C2D"/>
    <w:rsid w:val="00764F12"/>
    <w:rsid w:val="0076510A"/>
    <w:rsid w:val="007676E0"/>
    <w:rsid w:val="00770019"/>
    <w:rsid w:val="00771CE3"/>
    <w:rsid w:val="00772185"/>
    <w:rsid w:val="0077221B"/>
    <w:rsid w:val="007751FB"/>
    <w:rsid w:val="00775DC5"/>
    <w:rsid w:val="007770A4"/>
    <w:rsid w:val="007803E7"/>
    <w:rsid w:val="00781256"/>
    <w:rsid w:val="007817C9"/>
    <w:rsid w:val="00782A82"/>
    <w:rsid w:val="00784A71"/>
    <w:rsid w:val="00785676"/>
    <w:rsid w:val="00793B3D"/>
    <w:rsid w:val="00793CF3"/>
    <w:rsid w:val="00793F34"/>
    <w:rsid w:val="0079762A"/>
    <w:rsid w:val="007A4C14"/>
    <w:rsid w:val="007A5059"/>
    <w:rsid w:val="007A6753"/>
    <w:rsid w:val="007A6F0B"/>
    <w:rsid w:val="007B0820"/>
    <w:rsid w:val="007B2387"/>
    <w:rsid w:val="007B4508"/>
    <w:rsid w:val="007B7E0C"/>
    <w:rsid w:val="007C39E5"/>
    <w:rsid w:val="007C3C70"/>
    <w:rsid w:val="007C4696"/>
    <w:rsid w:val="007C478C"/>
    <w:rsid w:val="007D2094"/>
    <w:rsid w:val="007D31E8"/>
    <w:rsid w:val="007D496B"/>
    <w:rsid w:val="007D5DD8"/>
    <w:rsid w:val="007D636C"/>
    <w:rsid w:val="007E473A"/>
    <w:rsid w:val="007E6A4F"/>
    <w:rsid w:val="007F01E3"/>
    <w:rsid w:val="007F0DC1"/>
    <w:rsid w:val="007F29A3"/>
    <w:rsid w:val="007F5A60"/>
    <w:rsid w:val="007F79E0"/>
    <w:rsid w:val="007F7F0F"/>
    <w:rsid w:val="00803F56"/>
    <w:rsid w:val="00805EE8"/>
    <w:rsid w:val="008121A3"/>
    <w:rsid w:val="00814663"/>
    <w:rsid w:val="00814B24"/>
    <w:rsid w:val="008152A4"/>
    <w:rsid w:val="00815EC6"/>
    <w:rsid w:val="008211E2"/>
    <w:rsid w:val="0082180E"/>
    <w:rsid w:val="008224B4"/>
    <w:rsid w:val="008229CF"/>
    <w:rsid w:val="00822EEB"/>
    <w:rsid w:val="00822FAC"/>
    <w:rsid w:val="0082682E"/>
    <w:rsid w:val="00832439"/>
    <w:rsid w:val="008355E4"/>
    <w:rsid w:val="00837C21"/>
    <w:rsid w:val="008420EB"/>
    <w:rsid w:val="008421A1"/>
    <w:rsid w:val="008436E3"/>
    <w:rsid w:val="00843C8F"/>
    <w:rsid w:val="008465FF"/>
    <w:rsid w:val="00847570"/>
    <w:rsid w:val="0085011B"/>
    <w:rsid w:val="00850C2A"/>
    <w:rsid w:val="00851AD8"/>
    <w:rsid w:val="00852DDC"/>
    <w:rsid w:val="00853441"/>
    <w:rsid w:val="00853A11"/>
    <w:rsid w:val="0085592B"/>
    <w:rsid w:val="00861512"/>
    <w:rsid w:val="008619A1"/>
    <w:rsid w:val="00861AEC"/>
    <w:rsid w:val="00861E83"/>
    <w:rsid w:val="00863A10"/>
    <w:rsid w:val="00864685"/>
    <w:rsid w:val="00864996"/>
    <w:rsid w:val="00864ADD"/>
    <w:rsid w:val="00866B22"/>
    <w:rsid w:val="008676DC"/>
    <w:rsid w:val="008732FC"/>
    <w:rsid w:val="00876B96"/>
    <w:rsid w:val="00876F51"/>
    <w:rsid w:val="00880477"/>
    <w:rsid w:val="00881060"/>
    <w:rsid w:val="00881F7D"/>
    <w:rsid w:val="00882AEA"/>
    <w:rsid w:val="00884034"/>
    <w:rsid w:val="0088733E"/>
    <w:rsid w:val="00887848"/>
    <w:rsid w:val="00890F23"/>
    <w:rsid w:val="00890FDC"/>
    <w:rsid w:val="00893039"/>
    <w:rsid w:val="00894137"/>
    <w:rsid w:val="00895447"/>
    <w:rsid w:val="008961A6"/>
    <w:rsid w:val="00897373"/>
    <w:rsid w:val="00897D14"/>
    <w:rsid w:val="00897E5E"/>
    <w:rsid w:val="008A1818"/>
    <w:rsid w:val="008B3203"/>
    <w:rsid w:val="008B3FCC"/>
    <w:rsid w:val="008B45C6"/>
    <w:rsid w:val="008B5712"/>
    <w:rsid w:val="008C3FCC"/>
    <w:rsid w:val="008D2C2B"/>
    <w:rsid w:val="008D3533"/>
    <w:rsid w:val="008E042B"/>
    <w:rsid w:val="008E1C0D"/>
    <w:rsid w:val="008E2106"/>
    <w:rsid w:val="008E30FB"/>
    <w:rsid w:val="008E71ED"/>
    <w:rsid w:val="008E75E7"/>
    <w:rsid w:val="008F4156"/>
    <w:rsid w:val="008F4BDC"/>
    <w:rsid w:val="008F5CD7"/>
    <w:rsid w:val="008F60D0"/>
    <w:rsid w:val="008F6245"/>
    <w:rsid w:val="008F6584"/>
    <w:rsid w:val="00900F34"/>
    <w:rsid w:val="0090545B"/>
    <w:rsid w:val="00910482"/>
    <w:rsid w:val="00922874"/>
    <w:rsid w:val="00924FBE"/>
    <w:rsid w:val="009262C7"/>
    <w:rsid w:val="009279A2"/>
    <w:rsid w:val="00930830"/>
    <w:rsid w:val="00930F50"/>
    <w:rsid w:val="00932B7E"/>
    <w:rsid w:val="009334EB"/>
    <w:rsid w:val="009338E3"/>
    <w:rsid w:val="00933EF4"/>
    <w:rsid w:val="00935207"/>
    <w:rsid w:val="00937004"/>
    <w:rsid w:val="00943067"/>
    <w:rsid w:val="009446F3"/>
    <w:rsid w:val="009504A9"/>
    <w:rsid w:val="009517E3"/>
    <w:rsid w:val="00955BCB"/>
    <w:rsid w:val="00957BBD"/>
    <w:rsid w:val="00957FA0"/>
    <w:rsid w:val="00960077"/>
    <w:rsid w:val="0096107B"/>
    <w:rsid w:val="00963BCB"/>
    <w:rsid w:val="0096529A"/>
    <w:rsid w:val="00965369"/>
    <w:rsid w:val="009669B3"/>
    <w:rsid w:val="0097030D"/>
    <w:rsid w:val="00970C11"/>
    <w:rsid w:val="0097264A"/>
    <w:rsid w:val="00977778"/>
    <w:rsid w:val="00984472"/>
    <w:rsid w:val="0098661F"/>
    <w:rsid w:val="0098733E"/>
    <w:rsid w:val="009907A7"/>
    <w:rsid w:val="00994548"/>
    <w:rsid w:val="00994800"/>
    <w:rsid w:val="009964EF"/>
    <w:rsid w:val="009A10F8"/>
    <w:rsid w:val="009C025A"/>
    <w:rsid w:val="009C0C49"/>
    <w:rsid w:val="009C14B7"/>
    <w:rsid w:val="009C1A17"/>
    <w:rsid w:val="009C3FA7"/>
    <w:rsid w:val="009D0587"/>
    <w:rsid w:val="009D4388"/>
    <w:rsid w:val="009D52A0"/>
    <w:rsid w:val="009D7393"/>
    <w:rsid w:val="009E11E6"/>
    <w:rsid w:val="009E166C"/>
    <w:rsid w:val="009E1B4F"/>
    <w:rsid w:val="009E4679"/>
    <w:rsid w:val="009E545F"/>
    <w:rsid w:val="009E624F"/>
    <w:rsid w:val="009F1603"/>
    <w:rsid w:val="009F26E5"/>
    <w:rsid w:val="009F508C"/>
    <w:rsid w:val="009F5844"/>
    <w:rsid w:val="009F6049"/>
    <w:rsid w:val="009F6745"/>
    <w:rsid w:val="009F6F47"/>
    <w:rsid w:val="00A01395"/>
    <w:rsid w:val="00A01DB7"/>
    <w:rsid w:val="00A071CA"/>
    <w:rsid w:val="00A13076"/>
    <w:rsid w:val="00A13326"/>
    <w:rsid w:val="00A144B4"/>
    <w:rsid w:val="00A145FA"/>
    <w:rsid w:val="00A14797"/>
    <w:rsid w:val="00A1499C"/>
    <w:rsid w:val="00A15C64"/>
    <w:rsid w:val="00A17E47"/>
    <w:rsid w:val="00A2341E"/>
    <w:rsid w:val="00A2354B"/>
    <w:rsid w:val="00A23F37"/>
    <w:rsid w:val="00A24A41"/>
    <w:rsid w:val="00A24ACE"/>
    <w:rsid w:val="00A25652"/>
    <w:rsid w:val="00A2573A"/>
    <w:rsid w:val="00A269CA"/>
    <w:rsid w:val="00A33A53"/>
    <w:rsid w:val="00A36FB7"/>
    <w:rsid w:val="00A3727F"/>
    <w:rsid w:val="00A37F54"/>
    <w:rsid w:val="00A42BBB"/>
    <w:rsid w:val="00A45FD8"/>
    <w:rsid w:val="00A50296"/>
    <w:rsid w:val="00A50D67"/>
    <w:rsid w:val="00A50EC6"/>
    <w:rsid w:val="00A50F57"/>
    <w:rsid w:val="00A51264"/>
    <w:rsid w:val="00A51EFF"/>
    <w:rsid w:val="00A533C0"/>
    <w:rsid w:val="00A53D00"/>
    <w:rsid w:val="00A55D53"/>
    <w:rsid w:val="00A60A37"/>
    <w:rsid w:val="00A60A7C"/>
    <w:rsid w:val="00A6288C"/>
    <w:rsid w:val="00A643BE"/>
    <w:rsid w:val="00A64C53"/>
    <w:rsid w:val="00A71087"/>
    <w:rsid w:val="00A7310D"/>
    <w:rsid w:val="00A744B0"/>
    <w:rsid w:val="00A74986"/>
    <w:rsid w:val="00A7556D"/>
    <w:rsid w:val="00A76643"/>
    <w:rsid w:val="00A772DA"/>
    <w:rsid w:val="00A87508"/>
    <w:rsid w:val="00A921FF"/>
    <w:rsid w:val="00A92450"/>
    <w:rsid w:val="00A963E0"/>
    <w:rsid w:val="00A970A0"/>
    <w:rsid w:val="00AA1902"/>
    <w:rsid w:val="00AA3079"/>
    <w:rsid w:val="00AA371F"/>
    <w:rsid w:val="00AA3A93"/>
    <w:rsid w:val="00AA664C"/>
    <w:rsid w:val="00AB0098"/>
    <w:rsid w:val="00AB6349"/>
    <w:rsid w:val="00AB70A1"/>
    <w:rsid w:val="00AC0BD4"/>
    <w:rsid w:val="00AC3829"/>
    <w:rsid w:val="00AC6F53"/>
    <w:rsid w:val="00AD29EB"/>
    <w:rsid w:val="00AD35BE"/>
    <w:rsid w:val="00AD4752"/>
    <w:rsid w:val="00AD71A2"/>
    <w:rsid w:val="00AE31CD"/>
    <w:rsid w:val="00AE64D2"/>
    <w:rsid w:val="00AE7755"/>
    <w:rsid w:val="00AE7B41"/>
    <w:rsid w:val="00AF008E"/>
    <w:rsid w:val="00AF0A76"/>
    <w:rsid w:val="00AF3C22"/>
    <w:rsid w:val="00AF477C"/>
    <w:rsid w:val="00B00397"/>
    <w:rsid w:val="00B01E59"/>
    <w:rsid w:val="00B03AAD"/>
    <w:rsid w:val="00B045A1"/>
    <w:rsid w:val="00B075B7"/>
    <w:rsid w:val="00B07936"/>
    <w:rsid w:val="00B07A8F"/>
    <w:rsid w:val="00B07DE4"/>
    <w:rsid w:val="00B12DB4"/>
    <w:rsid w:val="00B143CD"/>
    <w:rsid w:val="00B151E2"/>
    <w:rsid w:val="00B162E2"/>
    <w:rsid w:val="00B17DCC"/>
    <w:rsid w:val="00B2687D"/>
    <w:rsid w:val="00B2793E"/>
    <w:rsid w:val="00B308F7"/>
    <w:rsid w:val="00B3276C"/>
    <w:rsid w:val="00B32FCA"/>
    <w:rsid w:val="00B356A9"/>
    <w:rsid w:val="00B418ED"/>
    <w:rsid w:val="00B41B93"/>
    <w:rsid w:val="00B42A70"/>
    <w:rsid w:val="00B42ECE"/>
    <w:rsid w:val="00B47028"/>
    <w:rsid w:val="00B47A1D"/>
    <w:rsid w:val="00B51130"/>
    <w:rsid w:val="00B53A67"/>
    <w:rsid w:val="00B53B0D"/>
    <w:rsid w:val="00B53F4B"/>
    <w:rsid w:val="00B54B71"/>
    <w:rsid w:val="00B62DD7"/>
    <w:rsid w:val="00B63B54"/>
    <w:rsid w:val="00B655C3"/>
    <w:rsid w:val="00B6616A"/>
    <w:rsid w:val="00B66AFC"/>
    <w:rsid w:val="00B709D4"/>
    <w:rsid w:val="00B7509B"/>
    <w:rsid w:val="00B773C6"/>
    <w:rsid w:val="00B80BE2"/>
    <w:rsid w:val="00B815C2"/>
    <w:rsid w:val="00B83102"/>
    <w:rsid w:val="00B836C7"/>
    <w:rsid w:val="00B8581D"/>
    <w:rsid w:val="00B86579"/>
    <w:rsid w:val="00B91903"/>
    <w:rsid w:val="00B97893"/>
    <w:rsid w:val="00BA3279"/>
    <w:rsid w:val="00BA52B7"/>
    <w:rsid w:val="00BB1B02"/>
    <w:rsid w:val="00BB1C9A"/>
    <w:rsid w:val="00BB2A41"/>
    <w:rsid w:val="00BB4B31"/>
    <w:rsid w:val="00BC0AD7"/>
    <w:rsid w:val="00BC2F9A"/>
    <w:rsid w:val="00BC4039"/>
    <w:rsid w:val="00BC4D86"/>
    <w:rsid w:val="00BC69B1"/>
    <w:rsid w:val="00BD23E5"/>
    <w:rsid w:val="00BE2060"/>
    <w:rsid w:val="00BE7E48"/>
    <w:rsid w:val="00BF0BEF"/>
    <w:rsid w:val="00BF1F63"/>
    <w:rsid w:val="00BF49C8"/>
    <w:rsid w:val="00BF6441"/>
    <w:rsid w:val="00C0127A"/>
    <w:rsid w:val="00C0283C"/>
    <w:rsid w:val="00C03BC6"/>
    <w:rsid w:val="00C135DC"/>
    <w:rsid w:val="00C14114"/>
    <w:rsid w:val="00C14A5B"/>
    <w:rsid w:val="00C14C49"/>
    <w:rsid w:val="00C151EB"/>
    <w:rsid w:val="00C16020"/>
    <w:rsid w:val="00C167C8"/>
    <w:rsid w:val="00C22F82"/>
    <w:rsid w:val="00C24DFC"/>
    <w:rsid w:val="00C258E9"/>
    <w:rsid w:val="00C30269"/>
    <w:rsid w:val="00C30EF1"/>
    <w:rsid w:val="00C32AC9"/>
    <w:rsid w:val="00C33E41"/>
    <w:rsid w:val="00C3551D"/>
    <w:rsid w:val="00C36F7D"/>
    <w:rsid w:val="00C37A8E"/>
    <w:rsid w:val="00C40EAD"/>
    <w:rsid w:val="00C43984"/>
    <w:rsid w:val="00C44F10"/>
    <w:rsid w:val="00C45958"/>
    <w:rsid w:val="00C5287C"/>
    <w:rsid w:val="00C532F4"/>
    <w:rsid w:val="00C56DDA"/>
    <w:rsid w:val="00C62536"/>
    <w:rsid w:val="00C62AA2"/>
    <w:rsid w:val="00C62BCF"/>
    <w:rsid w:val="00C639F7"/>
    <w:rsid w:val="00C66128"/>
    <w:rsid w:val="00C722D4"/>
    <w:rsid w:val="00C76538"/>
    <w:rsid w:val="00C76B00"/>
    <w:rsid w:val="00C77DAB"/>
    <w:rsid w:val="00C77F11"/>
    <w:rsid w:val="00C80F87"/>
    <w:rsid w:val="00C81736"/>
    <w:rsid w:val="00C84123"/>
    <w:rsid w:val="00C92CFF"/>
    <w:rsid w:val="00C937FD"/>
    <w:rsid w:val="00C95462"/>
    <w:rsid w:val="00C95513"/>
    <w:rsid w:val="00C9786C"/>
    <w:rsid w:val="00CA26CF"/>
    <w:rsid w:val="00CA478D"/>
    <w:rsid w:val="00CA66F2"/>
    <w:rsid w:val="00CB3989"/>
    <w:rsid w:val="00CB428C"/>
    <w:rsid w:val="00CB483E"/>
    <w:rsid w:val="00CB6D3A"/>
    <w:rsid w:val="00CC0511"/>
    <w:rsid w:val="00CC14A4"/>
    <w:rsid w:val="00CC2513"/>
    <w:rsid w:val="00CC33A3"/>
    <w:rsid w:val="00CC5E56"/>
    <w:rsid w:val="00CC6A20"/>
    <w:rsid w:val="00CD3826"/>
    <w:rsid w:val="00CD5959"/>
    <w:rsid w:val="00CD5E2D"/>
    <w:rsid w:val="00CD6DBD"/>
    <w:rsid w:val="00CE068B"/>
    <w:rsid w:val="00CE0A65"/>
    <w:rsid w:val="00CE2AE2"/>
    <w:rsid w:val="00CE68FD"/>
    <w:rsid w:val="00CE7548"/>
    <w:rsid w:val="00CE76AF"/>
    <w:rsid w:val="00CE7DF0"/>
    <w:rsid w:val="00CF22C3"/>
    <w:rsid w:val="00CF4993"/>
    <w:rsid w:val="00CF508E"/>
    <w:rsid w:val="00CF781E"/>
    <w:rsid w:val="00D02E03"/>
    <w:rsid w:val="00D04ED8"/>
    <w:rsid w:val="00D0605F"/>
    <w:rsid w:val="00D10F64"/>
    <w:rsid w:val="00D12598"/>
    <w:rsid w:val="00D17396"/>
    <w:rsid w:val="00D20D9E"/>
    <w:rsid w:val="00D26157"/>
    <w:rsid w:val="00D269A9"/>
    <w:rsid w:val="00D305B7"/>
    <w:rsid w:val="00D30739"/>
    <w:rsid w:val="00D345C0"/>
    <w:rsid w:val="00D350F2"/>
    <w:rsid w:val="00D364B2"/>
    <w:rsid w:val="00D368D2"/>
    <w:rsid w:val="00D46177"/>
    <w:rsid w:val="00D46BA2"/>
    <w:rsid w:val="00D46EB3"/>
    <w:rsid w:val="00D53272"/>
    <w:rsid w:val="00D632E1"/>
    <w:rsid w:val="00D640A1"/>
    <w:rsid w:val="00D64EC8"/>
    <w:rsid w:val="00D6525B"/>
    <w:rsid w:val="00D66EF5"/>
    <w:rsid w:val="00D70368"/>
    <w:rsid w:val="00D7510F"/>
    <w:rsid w:val="00D75851"/>
    <w:rsid w:val="00D777B2"/>
    <w:rsid w:val="00D7781C"/>
    <w:rsid w:val="00D877BD"/>
    <w:rsid w:val="00D87BD8"/>
    <w:rsid w:val="00D919C3"/>
    <w:rsid w:val="00D92217"/>
    <w:rsid w:val="00D94C5A"/>
    <w:rsid w:val="00D95A7D"/>
    <w:rsid w:val="00DA1033"/>
    <w:rsid w:val="00DA3AE6"/>
    <w:rsid w:val="00DA43AF"/>
    <w:rsid w:val="00DA732B"/>
    <w:rsid w:val="00DB0BF9"/>
    <w:rsid w:val="00DB49F4"/>
    <w:rsid w:val="00DB5D5F"/>
    <w:rsid w:val="00DB79FF"/>
    <w:rsid w:val="00DC19A0"/>
    <w:rsid w:val="00DC2D7D"/>
    <w:rsid w:val="00DC4367"/>
    <w:rsid w:val="00DC4CCB"/>
    <w:rsid w:val="00DC5B18"/>
    <w:rsid w:val="00DC7A27"/>
    <w:rsid w:val="00DD04BE"/>
    <w:rsid w:val="00DD2DDB"/>
    <w:rsid w:val="00DD4169"/>
    <w:rsid w:val="00DD5B2B"/>
    <w:rsid w:val="00DE1DBE"/>
    <w:rsid w:val="00DE3F62"/>
    <w:rsid w:val="00DE4579"/>
    <w:rsid w:val="00DE46E4"/>
    <w:rsid w:val="00DF4A56"/>
    <w:rsid w:val="00DF6372"/>
    <w:rsid w:val="00E04E24"/>
    <w:rsid w:val="00E07A3D"/>
    <w:rsid w:val="00E130EC"/>
    <w:rsid w:val="00E15631"/>
    <w:rsid w:val="00E200C3"/>
    <w:rsid w:val="00E21DD2"/>
    <w:rsid w:val="00E25B21"/>
    <w:rsid w:val="00E271A0"/>
    <w:rsid w:val="00E30849"/>
    <w:rsid w:val="00E321D3"/>
    <w:rsid w:val="00E32631"/>
    <w:rsid w:val="00E333D8"/>
    <w:rsid w:val="00E34D2F"/>
    <w:rsid w:val="00E47336"/>
    <w:rsid w:val="00E51051"/>
    <w:rsid w:val="00E55124"/>
    <w:rsid w:val="00E55180"/>
    <w:rsid w:val="00E60CCC"/>
    <w:rsid w:val="00E616AB"/>
    <w:rsid w:val="00E638F0"/>
    <w:rsid w:val="00E64B74"/>
    <w:rsid w:val="00E64DB2"/>
    <w:rsid w:val="00E65F98"/>
    <w:rsid w:val="00E678CB"/>
    <w:rsid w:val="00E67E9A"/>
    <w:rsid w:val="00E70242"/>
    <w:rsid w:val="00E70925"/>
    <w:rsid w:val="00E71642"/>
    <w:rsid w:val="00E71EF0"/>
    <w:rsid w:val="00E7367E"/>
    <w:rsid w:val="00E74C6F"/>
    <w:rsid w:val="00E76E96"/>
    <w:rsid w:val="00E80BD8"/>
    <w:rsid w:val="00E80D32"/>
    <w:rsid w:val="00E817DA"/>
    <w:rsid w:val="00E81DA0"/>
    <w:rsid w:val="00E8377E"/>
    <w:rsid w:val="00E919D2"/>
    <w:rsid w:val="00E969CC"/>
    <w:rsid w:val="00E97158"/>
    <w:rsid w:val="00EA1835"/>
    <w:rsid w:val="00EA4F78"/>
    <w:rsid w:val="00EB05FA"/>
    <w:rsid w:val="00EB26C0"/>
    <w:rsid w:val="00EB45C5"/>
    <w:rsid w:val="00EB4D2B"/>
    <w:rsid w:val="00EB56C1"/>
    <w:rsid w:val="00EB5725"/>
    <w:rsid w:val="00EB619F"/>
    <w:rsid w:val="00EB7559"/>
    <w:rsid w:val="00EB7A74"/>
    <w:rsid w:val="00EC1CF6"/>
    <w:rsid w:val="00EC598E"/>
    <w:rsid w:val="00EC734D"/>
    <w:rsid w:val="00EC7BD3"/>
    <w:rsid w:val="00ED1639"/>
    <w:rsid w:val="00ED1D83"/>
    <w:rsid w:val="00ED2D82"/>
    <w:rsid w:val="00ED2ED2"/>
    <w:rsid w:val="00ED4F98"/>
    <w:rsid w:val="00ED69B7"/>
    <w:rsid w:val="00EE4321"/>
    <w:rsid w:val="00EE48BD"/>
    <w:rsid w:val="00EE7654"/>
    <w:rsid w:val="00EF1A51"/>
    <w:rsid w:val="00EF1F71"/>
    <w:rsid w:val="00EF5721"/>
    <w:rsid w:val="00EF700F"/>
    <w:rsid w:val="00EF7A96"/>
    <w:rsid w:val="00EF7F35"/>
    <w:rsid w:val="00F00A26"/>
    <w:rsid w:val="00F04692"/>
    <w:rsid w:val="00F12061"/>
    <w:rsid w:val="00F167CD"/>
    <w:rsid w:val="00F22D37"/>
    <w:rsid w:val="00F257CA"/>
    <w:rsid w:val="00F31593"/>
    <w:rsid w:val="00F37303"/>
    <w:rsid w:val="00F37765"/>
    <w:rsid w:val="00F42AA1"/>
    <w:rsid w:val="00F536A8"/>
    <w:rsid w:val="00F55116"/>
    <w:rsid w:val="00F565B2"/>
    <w:rsid w:val="00F65435"/>
    <w:rsid w:val="00F677BC"/>
    <w:rsid w:val="00F67BF0"/>
    <w:rsid w:val="00F717D8"/>
    <w:rsid w:val="00F72DC9"/>
    <w:rsid w:val="00F73824"/>
    <w:rsid w:val="00F73CE7"/>
    <w:rsid w:val="00F74657"/>
    <w:rsid w:val="00F74E45"/>
    <w:rsid w:val="00F77095"/>
    <w:rsid w:val="00F81BF1"/>
    <w:rsid w:val="00F81C9E"/>
    <w:rsid w:val="00F83993"/>
    <w:rsid w:val="00F87A8D"/>
    <w:rsid w:val="00F9058B"/>
    <w:rsid w:val="00F91FDA"/>
    <w:rsid w:val="00F92275"/>
    <w:rsid w:val="00F92FCC"/>
    <w:rsid w:val="00F937CF"/>
    <w:rsid w:val="00F93A58"/>
    <w:rsid w:val="00F95CEF"/>
    <w:rsid w:val="00FA219A"/>
    <w:rsid w:val="00FA4FAE"/>
    <w:rsid w:val="00FA5582"/>
    <w:rsid w:val="00FA644C"/>
    <w:rsid w:val="00FA68E0"/>
    <w:rsid w:val="00FB0F59"/>
    <w:rsid w:val="00FB1F10"/>
    <w:rsid w:val="00FB3245"/>
    <w:rsid w:val="00FB419A"/>
    <w:rsid w:val="00FB4AFC"/>
    <w:rsid w:val="00FB5D6E"/>
    <w:rsid w:val="00FB6667"/>
    <w:rsid w:val="00FB710F"/>
    <w:rsid w:val="00FB764D"/>
    <w:rsid w:val="00FB7696"/>
    <w:rsid w:val="00FC51BA"/>
    <w:rsid w:val="00FC58E1"/>
    <w:rsid w:val="00FC5DFD"/>
    <w:rsid w:val="00FC5F46"/>
    <w:rsid w:val="00FC6D47"/>
    <w:rsid w:val="00FC7D12"/>
    <w:rsid w:val="00FD078F"/>
    <w:rsid w:val="00FD52A3"/>
    <w:rsid w:val="00FD52EC"/>
    <w:rsid w:val="00FD5E9E"/>
    <w:rsid w:val="00FE3145"/>
    <w:rsid w:val="00FE3891"/>
    <w:rsid w:val="00FF244E"/>
    <w:rsid w:val="00FF4D34"/>
    <w:rsid w:val="00FF5477"/>
    <w:rsid w:val="00FF5626"/>
    <w:rsid w:val="00FF5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F2D977"/>
  <w15:docId w15:val="{932801F6-592C-44E9-AF14-178B414B0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572C"/>
    <w:rPr>
      <w:sz w:val="24"/>
      <w:szCs w:val="24"/>
    </w:rPr>
  </w:style>
  <w:style w:type="paragraph" w:styleId="Heading2">
    <w:name w:val="heading 2"/>
    <w:basedOn w:val="Normal"/>
    <w:next w:val="Normal"/>
    <w:link w:val="Heading2Char"/>
    <w:qFormat/>
    <w:rsid w:val="009F5844"/>
    <w:pPr>
      <w:keepNext/>
      <w:jc w:val="center"/>
      <w:outlineLvl w:val="1"/>
    </w:pPr>
    <w:rPr>
      <w:rFonts w:ascii="VNI-Times" w:hAnsi="VNI-Times"/>
      <w:sz w:val="28"/>
      <w:lang w:val="x-none" w:eastAsia="x-none"/>
    </w:rPr>
  </w:style>
  <w:style w:type="paragraph" w:styleId="Heading3">
    <w:name w:val="heading 3"/>
    <w:basedOn w:val="Normal"/>
    <w:next w:val="Normal"/>
    <w:link w:val="Heading3Char"/>
    <w:qFormat/>
    <w:rsid w:val="00CF508E"/>
    <w:pPr>
      <w:keepNext/>
      <w:outlineLvl w:val="2"/>
    </w:pPr>
    <w:rPr>
      <w:b/>
      <w:bCs/>
    </w:rPr>
  </w:style>
  <w:style w:type="paragraph" w:styleId="Heading4">
    <w:name w:val="heading 4"/>
    <w:basedOn w:val="Normal"/>
    <w:next w:val="Normal"/>
    <w:qFormat/>
    <w:rsid w:val="00CF508E"/>
    <w:pPr>
      <w:keepNext/>
      <w:outlineLvl w:val="3"/>
    </w:pPr>
    <w:rPr>
      <w:i/>
      <w:iCs/>
      <w:sz w:val="28"/>
      <w:szCs w:val="28"/>
    </w:rPr>
  </w:style>
  <w:style w:type="paragraph" w:styleId="Heading5">
    <w:name w:val="heading 5"/>
    <w:basedOn w:val="Normal"/>
    <w:next w:val="Normal"/>
    <w:qFormat/>
    <w:rsid w:val="00CF508E"/>
    <w:pPr>
      <w:keepNext/>
      <w:jc w:val="center"/>
      <w:outlineLvl w:val="4"/>
    </w:pPr>
    <w:rPr>
      <w:rFonts w:ascii="Arial" w:hAnsi="Arial" w:cs="Arial"/>
      <w:b/>
      <w:bCs/>
      <w:sz w:val="28"/>
      <w:szCs w:val="28"/>
    </w:rPr>
  </w:style>
  <w:style w:type="paragraph" w:styleId="Heading6">
    <w:name w:val="heading 6"/>
    <w:basedOn w:val="Normal"/>
    <w:next w:val="Normal"/>
    <w:qFormat/>
    <w:rsid w:val="00CF508E"/>
    <w:pPr>
      <w:keepNext/>
      <w:jc w:val="center"/>
      <w:outlineLvl w:val="5"/>
    </w:pPr>
    <w:rPr>
      <w:rFonts w:ascii="Arial" w:hAnsi="Arial" w:cs="Arial"/>
      <w:b/>
      <w:bCs/>
      <w:sz w:val="36"/>
      <w:szCs w:val="36"/>
    </w:rPr>
  </w:style>
  <w:style w:type="paragraph" w:styleId="Heading7">
    <w:name w:val="heading 7"/>
    <w:basedOn w:val="Normal"/>
    <w:next w:val="Normal"/>
    <w:link w:val="Heading7Char"/>
    <w:qFormat/>
    <w:rsid w:val="00CF508E"/>
    <w:pPr>
      <w:keepNext/>
      <w:spacing w:before="80" w:after="80" w:line="320" w:lineRule="exact"/>
      <w:jc w:val="center"/>
      <w:outlineLvl w:val="6"/>
    </w:pPr>
    <w:rPr>
      <w:b/>
      <w:bCs/>
    </w:rPr>
  </w:style>
  <w:style w:type="paragraph" w:styleId="Heading8">
    <w:name w:val="heading 8"/>
    <w:basedOn w:val="Normal"/>
    <w:next w:val="Normal"/>
    <w:qFormat/>
    <w:rsid w:val="00CF508E"/>
    <w:pPr>
      <w:keepNext/>
      <w:spacing w:before="80" w:after="80" w:line="320" w:lineRule="exact"/>
      <w:jc w:val="center"/>
      <w:outlineLvl w:val="7"/>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F5844"/>
    <w:rPr>
      <w:rFonts w:ascii="VNI-Times" w:hAnsi="VNI-Times"/>
      <w:sz w:val="28"/>
      <w:szCs w:val="24"/>
      <w:lang w:val="x-none" w:eastAsia="x-none"/>
    </w:rPr>
  </w:style>
  <w:style w:type="character" w:customStyle="1" w:styleId="Heading3Char">
    <w:name w:val="Heading 3 Char"/>
    <w:link w:val="Heading3"/>
    <w:rsid w:val="009F5844"/>
    <w:rPr>
      <w:b/>
      <w:bCs/>
      <w:sz w:val="24"/>
      <w:szCs w:val="24"/>
    </w:rPr>
  </w:style>
  <w:style w:type="character" w:customStyle="1" w:styleId="Heading7Char">
    <w:name w:val="Heading 7 Char"/>
    <w:link w:val="Heading7"/>
    <w:rsid w:val="009F5844"/>
    <w:rPr>
      <w:b/>
      <w:bCs/>
      <w:sz w:val="24"/>
      <w:szCs w:val="24"/>
    </w:rPr>
  </w:style>
  <w:style w:type="paragraph" w:styleId="Header">
    <w:name w:val="header"/>
    <w:basedOn w:val="Normal"/>
    <w:link w:val="HeaderChar"/>
    <w:rsid w:val="00CF508E"/>
    <w:pPr>
      <w:tabs>
        <w:tab w:val="center" w:pos="4320"/>
        <w:tab w:val="right" w:pos="8640"/>
      </w:tabs>
    </w:pPr>
    <w:rPr>
      <w:sz w:val="28"/>
      <w:szCs w:val="28"/>
    </w:rPr>
  </w:style>
  <w:style w:type="character" w:customStyle="1" w:styleId="HeaderChar">
    <w:name w:val="Header Char"/>
    <w:link w:val="Header"/>
    <w:rsid w:val="009F5844"/>
    <w:rPr>
      <w:sz w:val="28"/>
      <w:szCs w:val="28"/>
    </w:rPr>
  </w:style>
  <w:style w:type="table" w:styleId="TableGrid">
    <w:name w:val="Table Grid"/>
    <w:basedOn w:val="TableNormal"/>
    <w:rsid w:val="00CF5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97E5E"/>
    <w:rPr>
      <w:rFonts w:ascii="Tahoma" w:hAnsi="Tahoma"/>
      <w:sz w:val="16"/>
      <w:szCs w:val="16"/>
    </w:rPr>
  </w:style>
  <w:style w:type="character" w:customStyle="1" w:styleId="BalloonTextChar">
    <w:name w:val="Balloon Text Char"/>
    <w:link w:val="BalloonText"/>
    <w:rsid w:val="00897E5E"/>
    <w:rPr>
      <w:rFonts w:ascii="Tahoma" w:hAnsi="Tahoma" w:cs="Tahoma"/>
      <w:sz w:val="16"/>
      <w:szCs w:val="16"/>
    </w:rPr>
  </w:style>
  <w:style w:type="paragraph" w:styleId="Footer">
    <w:name w:val="footer"/>
    <w:basedOn w:val="Normal"/>
    <w:link w:val="FooterChar"/>
    <w:rsid w:val="0072484D"/>
    <w:pPr>
      <w:tabs>
        <w:tab w:val="center" w:pos="4680"/>
        <w:tab w:val="right" w:pos="9360"/>
      </w:tabs>
    </w:pPr>
  </w:style>
  <w:style w:type="character" w:customStyle="1" w:styleId="FooterChar">
    <w:name w:val="Footer Char"/>
    <w:link w:val="Footer"/>
    <w:rsid w:val="0072484D"/>
    <w:rPr>
      <w:sz w:val="24"/>
      <w:szCs w:val="24"/>
    </w:rPr>
  </w:style>
  <w:style w:type="paragraph" w:styleId="ListParagraph">
    <w:name w:val="List Paragraph"/>
    <w:basedOn w:val="Normal"/>
    <w:uiPriority w:val="34"/>
    <w:qFormat/>
    <w:rsid w:val="00E70925"/>
    <w:pPr>
      <w:ind w:left="720"/>
      <w:contextualSpacing/>
    </w:pPr>
  </w:style>
  <w:style w:type="paragraph" w:styleId="BodyText">
    <w:name w:val="Body Text"/>
    <w:basedOn w:val="Normal"/>
    <w:link w:val="BodyTextChar"/>
    <w:qFormat/>
    <w:rsid w:val="001C1CFA"/>
    <w:pPr>
      <w:widowControl w:val="0"/>
      <w:autoSpaceDE w:val="0"/>
      <w:autoSpaceDN w:val="0"/>
      <w:spacing w:before="121"/>
      <w:ind w:left="980"/>
    </w:pPr>
    <w:rPr>
      <w:sz w:val="26"/>
      <w:szCs w:val="26"/>
      <w:lang w:bidi="en-US"/>
    </w:rPr>
  </w:style>
  <w:style w:type="character" w:customStyle="1" w:styleId="BodyTextChar">
    <w:name w:val="Body Text Char"/>
    <w:basedOn w:val="DefaultParagraphFont"/>
    <w:link w:val="BodyText"/>
    <w:rsid w:val="001C1CFA"/>
    <w:rPr>
      <w:sz w:val="26"/>
      <w:szCs w:val="26"/>
      <w:lang w:bidi="en-US"/>
    </w:rPr>
  </w:style>
  <w:style w:type="character" w:styleId="PageNumber">
    <w:name w:val="page number"/>
    <w:basedOn w:val="DefaultParagraphFont"/>
    <w:rsid w:val="009F5844"/>
  </w:style>
  <w:style w:type="paragraph" w:styleId="NormalWeb">
    <w:name w:val="Normal (Web)"/>
    <w:basedOn w:val="Normal"/>
    <w:uiPriority w:val="99"/>
    <w:rsid w:val="009F5844"/>
    <w:pPr>
      <w:spacing w:before="100" w:beforeAutospacing="1" w:after="100" w:afterAutospacing="1"/>
    </w:pPr>
  </w:style>
  <w:style w:type="paragraph" w:styleId="BodyText2">
    <w:name w:val="Body Text 2"/>
    <w:basedOn w:val="Normal"/>
    <w:link w:val="BodyText2Char"/>
    <w:rsid w:val="009F5844"/>
    <w:rPr>
      <w:rFonts w:ascii="VNI-Times" w:hAnsi="VNI-Times"/>
      <w:b/>
      <w:bCs/>
      <w:sz w:val="28"/>
      <w:lang w:val="x-none" w:eastAsia="x-none"/>
    </w:rPr>
  </w:style>
  <w:style w:type="character" w:customStyle="1" w:styleId="BodyText2Char">
    <w:name w:val="Body Text 2 Char"/>
    <w:basedOn w:val="DefaultParagraphFont"/>
    <w:link w:val="BodyText2"/>
    <w:rsid w:val="009F5844"/>
    <w:rPr>
      <w:rFonts w:ascii="VNI-Times" w:hAnsi="VNI-Times"/>
      <w:b/>
      <w:bCs/>
      <w:sz w:val="28"/>
      <w:szCs w:val="24"/>
      <w:lang w:val="x-none" w:eastAsia="x-none"/>
    </w:rPr>
  </w:style>
  <w:style w:type="paragraph" w:customStyle="1" w:styleId="Style1">
    <w:name w:val="Style1"/>
    <w:basedOn w:val="Normal"/>
    <w:rsid w:val="009F5844"/>
    <w:pPr>
      <w:shd w:val="clear" w:color="auto" w:fill="CCCCCC"/>
      <w:spacing w:before="240" w:after="60" w:line="264" w:lineRule="auto"/>
      <w:jc w:val="both"/>
    </w:pPr>
    <w:rPr>
      <w:rFonts w:ascii=".VnBlack" w:hAnsi=".VnBlack"/>
    </w:rPr>
  </w:style>
  <w:style w:type="paragraph" w:customStyle="1" w:styleId="indent">
    <w:name w:val="– indent"/>
    <w:basedOn w:val="Normal"/>
    <w:rsid w:val="009F5844"/>
    <w:pPr>
      <w:tabs>
        <w:tab w:val="num" w:pos="567"/>
      </w:tabs>
      <w:spacing w:before="60" w:after="60" w:line="264" w:lineRule="auto"/>
      <w:ind w:left="567" w:hanging="283"/>
      <w:jc w:val="both"/>
    </w:pPr>
    <w:rPr>
      <w:rFonts w:ascii=".VnTime" w:hAnsi=".VnTime"/>
    </w:rPr>
  </w:style>
  <w:style w:type="paragraph" w:customStyle="1" w:styleId="Style2">
    <w:name w:val="Style2"/>
    <w:basedOn w:val="Normal"/>
    <w:rsid w:val="009F5844"/>
    <w:pPr>
      <w:spacing w:before="60" w:after="60" w:line="264" w:lineRule="auto"/>
      <w:jc w:val="both"/>
    </w:pPr>
    <w:rPr>
      <w:rFonts w:ascii=".VnArial" w:hAnsi=".VnArial"/>
      <w:b/>
    </w:rPr>
  </w:style>
  <w:style w:type="paragraph" w:customStyle="1" w:styleId="ketluan">
    <w:name w:val="ket luan"/>
    <w:basedOn w:val="Normal"/>
    <w:rsid w:val="009F5844"/>
    <w:pPr>
      <w:tabs>
        <w:tab w:val="num" w:pos="284"/>
      </w:tabs>
      <w:spacing w:before="60" w:after="60" w:line="264" w:lineRule="auto"/>
      <w:ind w:left="284" w:hanging="284"/>
      <w:jc w:val="both"/>
    </w:pPr>
    <w:rPr>
      <w:rFonts w:ascii=".VnTime" w:hAnsi=".VnTime"/>
      <w:b/>
      <w:i/>
    </w:rPr>
  </w:style>
  <w:style w:type="paragraph" w:styleId="Title">
    <w:name w:val="Title"/>
    <w:aliases w:val="Mon"/>
    <w:basedOn w:val="Normal"/>
    <w:link w:val="TitleChar"/>
    <w:qFormat/>
    <w:rsid w:val="009F5844"/>
    <w:pPr>
      <w:spacing w:after="80" w:line="264" w:lineRule="auto"/>
      <w:jc w:val="center"/>
    </w:pPr>
    <w:rPr>
      <w:rFonts w:ascii=".VnBook-AntiquaH" w:eastAsia="Batang" w:hAnsi=".VnBook-AntiquaH"/>
      <w:b/>
      <w:bCs/>
      <w:sz w:val="48"/>
      <w:szCs w:val="48"/>
      <w:lang w:val="x-none" w:eastAsia="x-none"/>
    </w:rPr>
  </w:style>
  <w:style w:type="character" w:customStyle="1" w:styleId="TitleChar">
    <w:name w:val="Title Char"/>
    <w:aliases w:val="Mon Char"/>
    <w:basedOn w:val="DefaultParagraphFont"/>
    <w:link w:val="Title"/>
    <w:rsid w:val="009F5844"/>
    <w:rPr>
      <w:rFonts w:ascii=".VnBook-AntiquaH" w:eastAsia="Batang" w:hAnsi=".VnBook-AntiquaH"/>
      <w:b/>
      <w:bCs/>
      <w:sz w:val="48"/>
      <w:szCs w:val="48"/>
      <w:lang w:val="x-none" w:eastAsia="x-none"/>
    </w:rPr>
  </w:style>
  <w:style w:type="paragraph" w:customStyle="1" w:styleId="bulet">
    <w:name w:val="bulet"/>
    <w:basedOn w:val="Normal"/>
    <w:rsid w:val="009F5844"/>
    <w:pPr>
      <w:tabs>
        <w:tab w:val="num" w:pos="0"/>
      </w:tabs>
      <w:spacing w:before="60" w:after="60" w:line="264" w:lineRule="auto"/>
      <w:ind w:left="360" w:hanging="360"/>
      <w:jc w:val="both"/>
    </w:pPr>
    <w:rPr>
      <w:rFonts w:ascii=".VnTime" w:hAnsi=".VnTime"/>
      <w:b/>
      <w:i/>
    </w:rPr>
  </w:style>
  <w:style w:type="paragraph" w:customStyle="1" w:styleId="Default">
    <w:name w:val="Default"/>
    <w:rsid w:val="009F5844"/>
    <w:pPr>
      <w:autoSpaceDE w:val="0"/>
      <w:autoSpaceDN w:val="0"/>
      <w:adjustRightInd w:val="0"/>
    </w:pPr>
    <w:rPr>
      <w:color w:val="000000"/>
      <w:sz w:val="24"/>
      <w:szCs w:val="24"/>
    </w:rPr>
  </w:style>
  <w:style w:type="paragraph" w:customStyle="1" w:styleId="MTDisplayEquation">
    <w:name w:val="MTDisplayEquation"/>
    <w:basedOn w:val="Normal"/>
    <w:rsid w:val="009F5844"/>
    <w:pPr>
      <w:spacing w:before="60" w:after="60" w:line="288" w:lineRule="auto"/>
      <w:ind w:left="720" w:hanging="720"/>
      <w:jc w:val="both"/>
    </w:pPr>
    <w:rPr>
      <w:rFonts w:ascii=".VnTime" w:hAnsi=".VnTime"/>
      <w:lang w:val="pt-BR"/>
    </w:rPr>
  </w:style>
  <w:style w:type="paragraph" w:styleId="NoSpacing">
    <w:name w:val="No Spacing"/>
    <w:link w:val="NoSpacingChar"/>
    <w:qFormat/>
    <w:rsid w:val="009F5844"/>
    <w:rPr>
      <w:sz w:val="22"/>
      <w:szCs w:val="22"/>
    </w:rPr>
  </w:style>
  <w:style w:type="character" w:customStyle="1" w:styleId="NoSpacingChar">
    <w:name w:val="No Spacing Char"/>
    <w:link w:val="NoSpacing"/>
    <w:locked/>
    <w:rsid w:val="009F5844"/>
    <w:rPr>
      <w:sz w:val="22"/>
      <w:szCs w:val="22"/>
    </w:rPr>
  </w:style>
  <w:style w:type="character" w:styleId="Hyperlink">
    <w:name w:val="Hyperlink"/>
    <w:uiPriority w:val="99"/>
    <w:unhideWhenUsed/>
    <w:rsid w:val="00E71642"/>
    <w:rPr>
      <w:color w:val="0000FF"/>
      <w:u w:val="single"/>
    </w:rPr>
  </w:style>
  <w:style w:type="character" w:styleId="Strong">
    <w:name w:val="Strong"/>
    <w:qFormat/>
    <w:rsid w:val="00E71642"/>
    <w:rPr>
      <w:b/>
      <w:bCs/>
    </w:rPr>
  </w:style>
  <w:style w:type="character" w:styleId="PlaceholderText">
    <w:name w:val="Placeholder Text"/>
    <w:basedOn w:val="DefaultParagraphFont"/>
    <w:uiPriority w:val="99"/>
    <w:semiHidden/>
    <w:rsid w:val="00B079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580020">
      <w:bodyDiv w:val="1"/>
      <w:marLeft w:val="0"/>
      <w:marRight w:val="0"/>
      <w:marTop w:val="0"/>
      <w:marBottom w:val="0"/>
      <w:divBdr>
        <w:top w:val="none" w:sz="0" w:space="0" w:color="auto"/>
        <w:left w:val="none" w:sz="0" w:space="0" w:color="auto"/>
        <w:bottom w:val="none" w:sz="0" w:space="0" w:color="auto"/>
        <w:right w:val="none" w:sz="0" w:space="0" w:color="auto"/>
      </w:divBdr>
    </w:div>
    <w:div w:id="578178027">
      <w:bodyDiv w:val="1"/>
      <w:marLeft w:val="0"/>
      <w:marRight w:val="0"/>
      <w:marTop w:val="0"/>
      <w:marBottom w:val="0"/>
      <w:divBdr>
        <w:top w:val="none" w:sz="0" w:space="0" w:color="auto"/>
        <w:left w:val="none" w:sz="0" w:space="0" w:color="auto"/>
        <w:bottom w:val="none" w:sz="0" w:space="0" w:color="auto"/>
        <w:right w:val="none" w:sz="0" w:space="0" w:color="auto"/>
      </w:divBdr>
    </w:div>
    <w:div w:id="1180504476">
      <w:bodyDiv w:val="1"/>
      <w:marLeft w:val="0"/>
      <w:marRight w:val="0"/>
      <w:marTop w:val="0"/>
      <w:marBottom w:val="0"/>
      <w:divBdr>
        <w:top w:val="none" w:sz="0" w:space="0" w:color="auto"/>
        <w:left w:val="none" w:sz="0" w:space="0" w:color="auto"/>
        <w:bottom w:val="none" w:sz="0" w:space="0" w:color="auto"/>
        <w:right w:val="none" w:sz="0" w:space="0" w:color="auto"/>
      </w:divBdr>
    </w:div>
    <w:div w:id="1310473308">
      <w:bodyDiv w:val="1"/>
      <w:marLeft w:val="0"/>
      <w:marRight w:val="0"/>
      <w:marTop w:val="0"/>
      <w:marBottom w:val="0"/>
      <w:divBdr>
        <w:top w:val="none" w:sz="0" w:space="0" w:color="auto"/>
        <w:left w:val="none" w:sz="0" w:space="0" w:color="auto"/>
        <w:bottom w:val="none" w:sz="0" w:space="0" w:color="auto"/>
        <w:right w:val="none" w:sz="0" w:space="0" w:color="auto"/>
      </w:divBdr>
    </w:div>
    <w:div w:id="1406801481">
      <w:bodyDiv w:val="1"/>
      <w:marLeft w:val="0"/>
      <w:marRight w:val="0"/>
      <w:marTop w:val="0"/>
      <w:marBottom w:val="0"/>
      <w:divBdr>
        <w:top w:val="none" w:sz="0" w:space="0" w:color="auto"/>
        <w:left w:val="none" w:sz="0" w:space="0" w:color="auto"/>
        <w:bottom w:val="none" w:sz="0" w:space="0" w:color="auto"/>
        <w:right w:val="none" w:sz="0" w:space="0" w:color="auto"/>
      </w:divBdr>
    </w:div>
    <w:div w:id="1414282805">
      <w:bodyDiv w:val="1"/>
      <w:marLeft w:val="0"/>
      <w:marRight w:val="0"/>
      <w:marTop w:val="0"/>
      <w:marBottom w:val="0"/>
      <w:divBdr>
        <w:top w:val="none" w:sz="0" w:space="0" w:color="auto"/>
        <w:left w:val="none" w:sz="0" w:space="0" w:color="auto"/>
        <w:bottom w:val="none" w:sz="0" w:space="0" w:color="auto"/>
        <w:right w:val="none" w:sz="0" w:space="0" w:color="auto"/>
      </w:divBdr>
    </w:div>
    <w:div w:id="1443300222">
      <w:bodyDiv w:val="1"/>
      <w:marLeft w:val="0"/>
      <w:marRight w:val="0"/>
      <w:marTop w:val="0"/>
      <w:marBottom w:val="0"/>
      <w:divBdr>
        <w:top w:val="none" w:sz="0" w:space="0" w:color="auto"/>
        <w:left w:val="none" w:sz="0" w:space="0" w:color="auto"/>
        <w:bottom w:val="none" w:sz="0" w:space="0" w:color="auto"/>
        <w:right w:val="none" w:sz="0" w:space="0" w:color="auto"/>
      </w:divBdr>
    </w:div>
    <w:div w:id="1549146341">
      <w:bodyDiv w:val="1"/>
      <w:marLeft w:val="0"/>
      <w:marRight w:val="0"/>
      <w:marTop w:val="0"/>
      <w:marBottom w:val="0"/>
      <w:divBdr>
        <w:top w:val="none" w:sz="0" w:space="0" w:color="auto"/>
        <w:left w:val="none" w:sz="0" w:space="0" w:color="auto"/>
        <w:bottom w:val="none" w:sz="0" w:space="0" w:color="auto"/>
        <w:right w:val="none" w:sz="0" w:space="0" w:color="auto"/>
      </w:divBdr>
    </w:div>
    <w:div w:id="2009284164">
      <w:bodyDiv w:val="1"/>
      <w:marLeft w:val="0"/>
      <w:marRight w:val="0"/>
      <w:marTop w:val="0"/>
      <w:marBottom w:val="0"/>
      <w:divBdr>
        <w:top w:val="none" w:sz="0" w:space="0" w:color="auto"/>
        <w:left w:val="none" w:sz="0" w:space="0" w:color="auto"/>
        <w:bottom w:val="none" w:sz="0" w:space="0" w:color="auto"/>
        <w:right w:val="none" w:sz="0" w:space="0" w:color="auto"/>
      </w:divBdr>
    </w:div>
    <w:div w:id="2047366883">
      <w:bodyDiv w:val="1"/>
      <w:marLeft w:val="0"/>
      <w:marRight w:val="0"/>
      <w:marTop w:val="0"/>
      <w:marBottom w:val="0"/>
      <w:divBdr>
        <w:top w:val="none" w:sz="0" w:space="0" w:color="auto"/>
        <w:left w:val="none" w:sz="0" w:space="0" w:color="auto"/>
        <w:bottom w:val="none" w:sz="0" w:space="0" w:color="auto"/>
        <w:right w:val="none" w:sz="0" w:space="0" w:color="auto"/>
      </w:divBdr>
    </w:div>
    <w:div w:id="2113624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0.bin"/><Relationship Id="rId21" Type="http://schemas.openxmlformats.org/officeDocument/2006/relationships/image" Target="media/image7.wmf"/><Relationship Id="rId42" Type="http://schemas.openxmlformats.org/officeDocument/2006/relationships/image" Target="media/image28.wmf"/><Relationship Id="rId63" Type="http://schemas.openxmlformats.org/officeDocument/2006/relationships/image" Target="media/image41.wmf"/><Relationship Id="rId84" Type="http://schemas.openxmlformats.org/officeDocument/2006/relationships/image" Target="media/image50.wmf"/><Relationship Id="rId138" Type="http://schemas.openxmlformats.org/officeDocument/2006/relationships/fontTable" Target="fontTable.xml"/><Relationship Id="rId16" Type="http://schemas.openxmlformats.org/officeDocument/2006/relationships/hyperlink" Target="http://www.onthi.com/?a=OT&amp;ot=LT&amp;hdn_lt_id=142" TargetMode="External"/><Relationship Id="rId107" Type="http://schemas.openxmlformats.org/officeDocument/2006/relationships/oleObject" Target="embeddings/oleObject35.bin"/><Relationship Id="rId11" Type="http://schemas.openxmlformats.org/officeDocument/2006/relationships/image" Target="media/image2.png"/><Relationship Id="rId32" Type="http://schemas.openxmlformats.org/officeDocument/2006/relationships/image" Target="media/image18.wmf"/><Relationship Id="rId37" Type="http://schemas.openxmlformats.org/officeDocument/2006/relationships/image" Target="media/image23.wmf"/><Relationship Id="rId53" Type="http://schemas.openxmlformats.org/officeDocument/2006/relationships/oleObject" Target="embeddings/oleObject6.bin"/><Relationship Id="rId58" Type="http://schemas.openxmlformats.org/officeDocument/2006/relationships/image" Target="media/image39.wmf"/><Relationship Id="rId74" Type="http://schemas.openxmlformats.org/officeDocument/2006/relationships/oleObject" Target="embeddings/oleObject17.bin"/><Relationship Id="rId79" Type="http://schemas.openxmlformats.org/officeDocument/2006/relationships/oleObject" Target="embeddings/oleObject21.bin"/><Relationship Id="rId102" Type="http://schemas.openxmlformats.org/officeDocument/2006/relationships/image" Target="media/image59.wmf"/><Relationship Id="rId123" Type="http://schemas.openxmlformats.org/officeDocument/2006/relationships/oleObject" Target="embeddings/oleObject43.bin"/><Relationship Id="rId128" Type="http://schemas.openxmlformats.org/officeDocument/2006/relationships/image" Target="media/image72.wmf"/><Relationship Id="rId5" Type="http://schemas.openxmlformats.org/officeDocument/2006/relationships/settings" Target="settings.xml"/><Relationship Id="rId90" Type="http://schemas.openxmlformats.org/officeDocument/2006/relationships/image" Target="media/image53.wmf"/><Relationship Id="rId95" Type="http://schemas.openxmlformats.org/officeDocument/2006/relationships/oleObject" Target="embeddings/oleObject29.bin"/><Relationship Id="rId22" Type="http://schemas.openxmlformats.org/officeDocument/2006/relationships/image" Target="media/image8.wmf"/><Relationship Id="rId27" Type="http://schemas.openxmlformats.org/officeDocument/2006/relationships/image" Target="media/image13.wmf"/><Relationship Id="rId43" Type="http://schemas.openxmlformats.org/officeDocument/2006/relationships/image" Target="media/image29.wmf"/><Relationship Id="rId48" Type="http://schemas.openxmlformats.org/officeDocument/2006/relationships/oleObject" Target="embeddings/oleObject4.bin"/><Relationship Id="rId64" Type="http://schemas.openxmlformats.org/officeDocument/2006/relationships/oleObject" Target="embeddings/oleObject12.bin"/><Relationship Id="rId69" Type="http://schemas.openxmlformats.org/officeDocument/2006/relationships/image" Target="media/image44.wmf"/><Relationship Id="rId113" Type="http://schemas.openxmlformats.org/officeDocument/2006/relationships/oleObject" Target="embeddings/oleObject38.bin"/><Relationship Id="rId118" Type="http://schemas.openxmlformats.org/officeDocument/2006/relationships/image" Target="media/image67.wmf"/><Relationship Id="rId134" Type="http://schemas.openxmlformats.org/officeDocument/2006/relationships/image" Target="media/image75.wmf"/><Relationship Id="rId139" Type="http://schemas.openxmlformats.org/officeDocument/2006/relationships/theme" Target="theme/theme1.xml"/><Relationship Id="rId80" Type="http://schemas.openxmlformats.org/officeDocument/2006/relationships/image" Target="media/image48.wmf"/><Relationship Id="rId85" Type="http://schemas.openxmlformats.org/officeDocument/2006/relationships/oleObject" Target="embeddings/oleObject24.bin"/><Relationship Id="rId12" Type="http://schemas.openxmlformats.org/officeDocument/2006/relationships/image" Target="media/image3.png"/><Relationship Id="rId17" Type="http://schemas.openxmlformats.org/officeDocument/2006/relationships/image" Target="media/image5.emf"/><Relationship Id="rId33" Type="http://schemas.openxmlformats.org/officeDocument/2006/relationships/image" Target="media/image19.wmf"/><Relationship Id="rId38" Type="http://schemas.openxmlformats.org/officeDocument/2006/relationships/image" Target="media/image24.wmf"/><Relationship Id="rId59" Type="http://schemas.openxmlformats.org/officeDocument/2006/relationships/oleObject" Target="embeddings/oleObject9.bin"/><Relationship Id="rId103" Type="http://schemas.openxmlformats.org/officeDocument/2006/relationships/oleObject" Target="embeddings/oleObject33.bin"/><Relationship Id="rId108" Type="http://schemas.openxmlformats.org/officeDocument/2006/relationships/image" Target="media/image62.wmf"/><Relationship Id="rId124" Type="http://schemas.openxmlformats.org/officeDocument/2006/relationships/image" Target="media/image70.wmf"/><Relationship Id="rId129" Type="http://schemas.openxmlformats.org/officeDocument/2006/relationships/oleObject" Target="embeddings/oleObject46.bin"/><Relationship Id="rId54" Type="http://schemas.openxmlformats.org/officeDocument/2006/relationships/image" Target="media/image37.wmf"/><Relationship Id="rId70" Type="http://schemas.openxmlformats.org/officeDocument/2006/relationships/oleObject" Target="embeddings/oleObject15.bin"/><Relationship Id="rId75" Type="http://schemas.openxmlformats.org/officeDocument/2006/relationships/oleObject" Target="embeddings/oleObject18.bin"/><Relationship Id="rId91" Type="http://schemas.openxmlformats.org/officeDocument/2006/relationships/oleObject" Target="embeddings/oleObject27.bin"/><Relationship Id="rId96" Type="http://schemas.openxmlformats.org/officeDocument/2006/relationships/image" Target="media/image56.w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9.wmf"/><Relationship Id="rId28" Type="http://schemas.openxmlformats.org/officeDocument/2006/relationships/image" Target="media/image14.wmf"/><Relationship Id="rId49" Type="http://schemas.openxmlformats.org/officeDocument/2006/relationships/image" Target="media/image34.wmf"/><Relationship Id="rId114" Type="http://schemas.openxmlformats.org/officeDocument/2006/relationships/image" Target="media/image65.wmf"/><Relationship Id="rId119" Type="http://schemas.openxmlformats.org/officeDocument/2006/relationships/oleObject" Target="embeddings/oleObject41.bin"/><Relationship Id="rId44" Type="http://schemas.openxmlformats.org/officeDocument/2006/relationships/image" Target="media/image30.wmf"/><Relationship Id="rId60" Type="http://schemas.openxmlformats.org/officeDocument/2006/relationships/oleObject" Target="embeddings/oleObject10.bin"/><Relationship Id="rId65" Type="http://schemas.openxmlformats.org/officeDocument/2006/relationships/image" Target="media/image42.wmf"/><Relationship Id="rId81" Type="http://schemas.openxmlformats.org/officeDocument/2006/relationships/oleObject" Target="embeddings/oleObject22.bin"/><Relationship Id="rId86" Type="http://schemas.openxmlformats.org/officeDocument/2006/relationships/image" Target="media/image51.wmf"/><Relationship Id="rId130" Type="http://schemas.openxmlformats.org/officeDocument/2006/relationships/image" Target="media/image73.wmf"/><Relationship Id="rId135" Type="http://schemas.openxmlformats.org/officeDocument/2006/relationships/oleObject" Target="embeddings/oleObject49.bin"/><Relationship Id="rId13" Type="http://schemas.openxmlformats.org/officeDocument/2006/relationships/image" Target="media/image4.wmf"/><Relationship Id="rId18" Type="http://schemas.openxmlformats.org/officeDocument/2006/relationships/oleObject" Target="embeddings/oleObject3.bin"/><Relationship Id="rId39" Type="http://schemas.openxmlformats.org/officeDocument/2006/relationships/image" Target="media/image25.wmf"/><Relationship Id="rId109" Type="http://schemas.openxmlformats.org/officeDocument/2006/relationships/oleObject" Target="embeddings/oleObject36.bin"/><Relationship Id="rId34" Type="http://schemas.openxmlformats.org/officeDocument/2006/relationships/image" Target="media/image20.wmf"/><Relationship Id="rId50" Type="http://schemas.openxmlformats.org/officeDocument/2006/relationships/image" Target="media/image35.wmf"/><Relationship Id="rId55" Type="http://schemas.openxmlformats.org/officeDocument/2006/relationships/oleObject" Target="embeddings/oleObject7.bin"/><Relationship Id="rId76" Type="http://schemas.openxmlformats.org/officeDocument/2006/relationships/oleObject" Target="embeddings/oleObject19.bin"/><Relationship Id="rId97" Type="http://schemas.openxmlformats.org/officeDocument/2006/relationships/oleObject" Target="embeddings/oleObject30.bin"/><Relationship Id="rId104" Type="http://schemas.openxmlformats.org/officeDocument/2006/relationships/image" Target="media/image60.wmf"/><Relationship Id="rId120" Type="http://schemas.openxmlformats.org/officeDocument/2006/relationships/image" Target="media/image68.wmf"/><Relationship Id="rId125" Type="http://schemas.openxmlformats.org/officeDocument/2006/relationships/oleObject" Target="embeddings/oleObject44.bin"/><Relationship Id="rId7" Type="http://schemas.openxmlformats.org/officeDocument/2006/relationships/footnotes" Target="footnotes.xml"/><Relationship Id="rId71" Type="http://schemas.openxmlformats.org/officeDocument/2006/relationships/image" Target="media/image45.wmf"/><Relationship Id="rId92" Type="http://schemas.openxmlformats.org/officeDocument/2006/relationships/image" Target="media/image54.wmf"/><Relationship Id="rId2" Type="http://schemas.openxmlformats.org/officeDocument/2006/relationships/customXml" Target="../customXml/item2.xml"/><Relationship Id="rId29" Type="http://schemas.openxmlformats.org/officeDocument/2006/relationships/image" Target="media/image15.wmf"/><Relationship Id="rId24" Type="http://schemas.openxmlformats.org/officeDocument/2006/relationships/image" Target="media/image10.wmf"/><Relationship Id="rId40" Type="http://schemas.openxmlformats.org/officeDocument/2006/relationships/image" Target="media/image26.wmf"/><Relationship Id="rId45" Type="http://schemas.openxmlformats.org/officeDocument/2006/relationships/image" Target="media/image31.wmf"/><Relationship Id="rId66" Type="http://schemas.openxmlformats.org/officeDocument/2006/relationships/oleObject" Target="embeddings/oleObject13.bin"/><Relationship Id="rId87" Type="http://schemas.openxmlformats.org/officeDocument/2006/relationships/oleObject" Target="embeddings/oleObject25.bin"/><Relationship Id="rId110" Type="http://schemas.openxmlformats.org/officeDocument/2006/relationships/image" Target="media/image63.wmf"/><Relationship Id="rId115" Type="http://schemas.openxmlformats.org/officeDocument/2006/relationships/oleObject" Target="embeddings/oleObject39.bin"/><Relationship Id="rId131" Type="http://schemas.openxmlformats.org/officeDocument/2006/relationships/oleObject" Target="embeddings/oleObject47.bin"/><Relationship Id="rId136" Type="http://schemas.openxmlformats.org/officeDocument/2006/relationships/image" Target="media/image76.wmf"/><Relationship Id="rId61" Type="http://schemas.openxmlformats.org/officeDocument/2006/relationships/image" Target="media/image40.wmf"/><Relationship Id="rId82" Type="http://schemas.openxmlformats.org/officeDocument/2006/relationships/image" Target="media/image49.wmf"/><Relationship Id="rId19" Type="http://schemas.openxmlformats.org/officeDocument/2006/relationships/hyperlink" Target="http://www.onthi.com/?a=OT&amp;ot=LT&amp;hdn_lt_id=157" TargetMode="External"/><Relationship Id="rId14" Type="http://schemas.openxmlformats.org/officeDocument/2006/relationships/oleObject" Target="embeddings/oleObject1.bin"/><Relationship Id="rId30" Type="http://schemas.openxmlformats.org/officeDocument/2006/relationships/image" Target="media/image16.wmf"/><Relationship Id="rId35" Type="http://schemas.openxmlformats.org/officeDocument/2006/relationships/image" Target="media/image21.wmf"/><Relationship Id="rId56" Type="http://schemas.openxmlformats.org/officeDocument/2006/relationships/image" Target="media/image38.wmf"/><Relationship Id="rId77" Type="http://schemas.openxmlformats.org/officeDocument/2006/relationships/oleObject" Target="embeddings/oleObject20.bin"/><Relationship Id="rId100" Type="http://schemas.openxmlformats.org/officeDocument/2006/relationships/image" Target="media/image58.wmf"/><Relationship Id="rId105" Type="http://schemas.openxmlformats.org/officeDocument/2006/relationships/oleObject" Target="embeddings/oleObject34.bin"/><Relationship Id="rId126" Type="http://schemas.openxmlformats.org/officeDocument/2006/relationships/image" Target="media/image71.wmf"/><Relationship Id="rId8" Type="http://schemas.openxmlformats.org/officeDocument/2006/relationships/endnotes" Target="endnotes.xml"/><Relationship Id="rId51" Type="http://schemas.openxmlformats.org/officeDocument/2006/relationships/oleObject" Target="embeddings/oleObject5.bin"/><Relationship Id="rId72" Type="http://schemas.openxmlformats.org/officeDocument/2006/relationships/oleObject" Target="embeddings/oleObject16.bin"/><Relationship Id="rId93" Type="http://schemas.openxmlformats.org/officeDocument/2006/relationships/oleObject" Target="embeddings/oleObject28.bin"/><Relationship Id="rId98" Type="http://schemas.openxmlformats.org/officeDocument/2006/relationships/image" Target="media/image57.wmf"/><Relationship Id="rId121" Type="http://schemas.openxmlformats.org/officeDocument/2006/relationships/oleObject" Target="embeddings/oleObject42.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image" Target="media/image32.wmf"/><Relationship Id="rId67" Type="http://schemas.openxmlformats.org/officeDocument/2006/relationships/image" Target="media/image43.wmf"/><Relationship Id="rId116" Type="http://schemas.openxmlformats.org/officeDocument/2006/relationships/image" Target="media/image66.wmf"/><Relationship Id="rId137" Type="http://schemas.openxmlformats.org/officeDocument/2006/relationships/oleObject" Target="embeddings/oleObject50.bin"/><Relationship Id="rId20" Type="http://schemas.openxmlformats.org/officeDocument/2006/relationships/image" Target="media/image6.wmf"/><Relationship Id="rId41" Type="http://schemas.openxmlformats.org/officeDocument/2006/relationships/image" Target="media/image27.wmf"/><Relationship Id="rId62" Type="http://schemas.openxmlformats.org/officeDocument/2006/relationships/oleObject" Target="embeddings/oleObject11.bin"/><Relationship Id="rId83" Type="http://schemas.openxmlformats.org/officeDocument/2006/relationships/oleObject" Target="embeddings/oleObject23.bin"/><Relationship Id="rId88" Type="http://schemas.openxmlformats.org/officeDocument/2006/relationships/image" Target="media/image52.wmf"/><Relationship Id="rId111" Type="http://schemas.openxmlformats.org/officeDocument/2006/relationships/oleObject" Target="embeddings/oleObject37.bin"/><Relationship Id="rId132" Type="http://schemas.openxmlformats.org/officeDocument/2006/relationships/image" Target="media/image74.wmf"/><Relationship Id="rId15" Type="http://schemas.openxmlformats.org/officeDocument/2006/relationships/oleObject" Target="embeddings/oleObject2.bin"/><Relationship Id="rId36" Type="http://schemas.openxmlformats.org/officeDocument/2006/relationships/image" Target="media/image22.wmf"/><Relationship Id="rId57" Type="http://schemas.openxmlformats.org/officeDocument/2006/relationships/oleObject" Target="embeddings/oleObject8.bin"/><Relationship Id="rId106" Type="http://schemas.openxmlformats.org/officeDocument/2006/relationships/image" Target="media/image61.wmf"/><Relationship Id="rId127" Type="http://schemas.openxmlformats.org/officeDocument/2006/relationships/oleObject" Target="embeddings/oleObject45.bin"/><Relationship Id="rId10" Type="http://schemas.openxmlformats.org/officeDocument/2006/relationships/footer" Target="footer1.xml"/><Relationship Id="rId31" Type="http://schemas.openxmlformats.org/officeDocument/2006/relationships/image" Target="media/image17.wmf"/><Relationship Id="rId52" Type="http://schemas.openxmlformats.org/officeDocument/2006/relationships/image" Target="media/image36.wmf"/><Relationship Id="rId73" Type="http://schemas.openxmlformats.org/officeDocument/2006/relationships/image" Target="media/image46.wmf"/><Relationship Id="rId78" Type="http://schemas.openxmlformats.org/officeDocument/2006/relationships/image" Target="media/image47.wmf"/><Relationship Id="rId94" Type="http://schemas.openxmlformats.org/officeDocument/2006/relationships/image" Target="media/image55.wmf"/><Relationship Id="rId99" Type="http://schemas.openxmlformats.org/officeDocument/2006/relationships/oleObject" Target="embeddings/oleObject31.bin"/><Relationship Id="rId101" Type="http://schemas.openxmlformats.org/officeDocument/2006/relationships/oleObject" Target="embeddings/oleObject32.bin"/><Relationship Id="rId122" Type="http://schemas.openxmlformats.org/officeDocument/2006/relationships/image" Target="media/image69.wmf"/><Relationship Id="rId4" Type="http://schemas.openxmlformats.org/officeDocument/2006/relationships/styles" Target="styles.xml"/><Relationship Id="rId9" Type="http://schemas.openxmlformats.org/officeDocument/2006/relationships/image" Target="media/image1.emf"/><Relationship Id="rId26" Type="http://schemas.openxmlformats.org/officeDocument/2006/relationships/image" Target="media/image12.wmf"/><Relationship Id="rId47" Type="http://schemas.openxmlformats.org/officeDocument/2006/relationships/image" Target="media/image33.wmf"/><Relationship Id="rId68" Type="http://schemas.openxmlformats.org/officeDocument/2006/relationships/oleObject" Target="embeddings/oleObject14.bin"/><Relationship Id="rId89" Type="http://schemas.openxmlformats.org/officeDocument/2006/relationships/oleObject" Target="embeddings/oleObject26.bin"/><Relationship Id="rId112" Type="http://schemas.openxmlformats.org/officeDocument/2006/relationships/image" Target="media/image64.wmf"/><Relationship Id="rId133" Type="http://schemas.openxmlformats.org/officeDocument/2006/relationships/oleObject" Target="embeddings/oleObject4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20NGA\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38AAB-FAE6-4E76-8B9B-4D7454C69C0B}">
  <ds:schemaRefs>
    <ds:schemaRef ds:uri="urn:schemas-microsoft-com.VSTO2008Demos.ControlsStorage"/>
  </ds:schemaRefs>
</ds:datastoreItem>
</file>

<file path=customXml/itemProps2.xml><?xml version="1.0" encoding="utf-8"?>
<ds:datastoreItem xmlns:ds="http://schemas.openxmlformats.org/officeDocument/2006/customXml" ds:itemID="{2130B62E-909F-4DA7-811D-07883D1D6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5921</TotalTime>
  <Pages>56</Pages>
  <Words>15431</Words>
  <Characters>87962</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Bộ lao động - thương binh</vt:lpstr>
    </vt:vector>
  </TitlesOfParts>
  <Company>HOME</Company>
  <LinksUpToDate>false</LinksUpToDate>
  <CharactersWithSpaces>103187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lao động - thương binh</dc:title>
  <dc:creator>KCNTT</dc:creator>
  <cp:lastModifiedBy>Hằng Nguyễn Thị Thúy</cp:lastModifiedBy>
  <cp:revision>874</cp:revision>
  <cp:lastPrinted>2018-02-25T01:35:00Z</cp:lastPrinted>
  <dcterms:created xsi:type="dcterms:W3CDTF">2018-01-18T01:13:00Z</dcterms:created>
  <dcterms:modified xsi:type="dcterms:W3CDTF">2021-11-03T01:50:00Z</dcterms:modified>
</cp:coreProperties>
</file>